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d582" w14:paraId="242d58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2590A">
        <w:t xml:space="preserve"> pod poslovnim brojem St-9411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72590A">
        <w:t>05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2590A" w:rsidR="00B27DB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72590A" w:rsidRPr="0072590A">
        <w:t>Grütters</w:t>
      </w:r>
      <w:proofErr w:type="spellEnd"/>
      <w:r w:rsidR="0072590A" w:rsidRPr="0072590A">
        <w:t xml:space="preserve"> d.o.o. OIB: 98168629153, MBS: 080536592 iz Zagreba, </w:t>
      </w:r>
      <w:proofErr w:type="spellStart"/>
      <w:r w:rsidR="0072590A" w:rsidRPr="0072590A">
        <w:t>Francevljev</w:t>
      </w:r>
      <w:proofErr w:type="spellEnd"/>
      <w:r w:rsidR="0072590A" w:rsidRPr="0072590A">
        <w:t xml:space="preserve"> prilaz 9</w:t>
      </w:r>
    </w:p>
    <w:p w:rsidRDefault="00B53BE6" w:rsidP="00B53BE6" w:rsidR="00B53B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72590A">
        <w:t xml:space="preserve">2.354,24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2590A">
        <w:t>05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B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35C4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2590A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9411</izvorni_sadrzaj>
    <derivirana_varijabla naziv="DomainObject.Predmet.Broj_1">9411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St-9411/2015</izvorni_sadrzaj>
    <derivirana_varijabla naziv="DomainObject.Predmet.OznakaBroj_1">St-9411/2015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Grütters d.o.o. zastupanog po punomoćniku MARINA BORAK</izvorni_sadrzaj>
    <derivirana_varijabla naziv="DomainObject.Predmet.ProtustrankaFormated_1">  Grütters d.o.o. zastupanog po punomoćniku MARINA BORAK</derivirana_varijabla>
  </DomainObject.Predmet.ProtustrankaFormated>
  <DomainObject.Predmet.ProtustrankaFormatedOIB>
    <izvorni_sadrzaj>  Grütters d.o.o., OIB 98168629153 zastupanog po punomoćniku MARINA BORAK</izvorni_sadrzaj>
    <derivirana_varijabla naziv="DomainObject.Predmet.ProtustrankaFormatedOIB_1">  Grütters d.o.o., OIB 98168629153 zastupanog po punomoćniku MARINA BORAK</derivirana_varijabla>
  </DomainObject.Predmet.ProtustrankaFormatedOIB>
  <DomainObject.Predmet.ProtustrankaFormatedWithAdress>
    <izvorni_sadrzaj> Grütters d.o.o., Francevljev prilaz 9, 10000 Zagreb zastupanog po punomoćniku MARINA BORAK</izvorni_sadrzaj>
    <derivirana_varijabla naziv="DomainObject.Predmet.ProtustrankaFormatedWithAdress_1"> Grütters d.o.o., Francevljev prilaz 9, 10000 Zagreb zastupanog po punomoćniku MARINA BORAK</derivirana_varijabla>
  </DomainObject.Predmet.ProtustrankaFormatedWithAdress>
  <DomainObject.Predmet.ProtustrankaFormatedWithAdressOIB>
    <izvorni_sadrzaj> Grütters d.o.o., OIB 98168629153, Francevljev prilaz 9, 10000 Zagreb zastupanog po punomoćniku MARINA BORAK</izvorni_sadrzaj>
    <derivirana_varijabla naziv="DomainObject.Predmet.ProtustrankaFormatedWithAdressOIB_1"> Grütters d.o.o., OIB 98168629153, Francevljev prilaz 9, 10000 Zagreb zastupanog po punomoćniku MARINA BORAK</derivirana_varijabla>
  </DomainObject.Predmet.ProtustrankaFormatedWithAdressOIB>
  <DomainObject.Predmet.ProtustrankaWithAdress>
    <izvorni_sadrzaj>Grütters d.o.o. Francevljev prilaz 9, 10000 Zagreb</izvorni_sadrzaj>
    <derivirana_varijabla naziv="DomainObject.Predmet.ProtustrankaWithAdress_1">Grütters d.o.o. Francevljev prilaz 9, 10000 Zagreb</derivirana_varijabla>
  </DomainObject.Predmet.ProtustrankaWithAdress>
  <DomainObject.Predmet.ProtustrankaWithAdressOIB>
    <izvorni_sadrzaj>Grütters d.o.o., OIB 98168629153, Francevljev prilaz 9, 10000 Zagreb</izvorni_sadrzaj>
    <derivirana_varijabla naziv="DomainObject.Predmet.ProtustrankaWithAdressOIB_1">Grütters d.o.o., OIB 98168629153, Francevljev prilaz 9, 10000 Zagreb</derivirana_varijabla>
  </DomainObject.Predmet.ProtustrankaWithAdressOIB>
  <DomainObject.Predmet.ProtustrankaNazivFormated>
    <izvorni_sadrzaj>Grütters d.o.o.</izvorni_sadrzaj>
    <derivirana_varijabla naziv="DomainObject.Predmet.ProtustrankaNazivFormated_1">Grütters d.o.o.</derivirana_varijabla>
  </DomainObject.Predmet.ProtustrankaNazivFormated>
  <DomainObject.Predmet.ProtustrankaNazivFormatedOIB>
    <izvorni_sadrzaj>Grütters d.o.o., OIB 98168629153</izvorni_sadrzaj>
    <derivirana_varijabla naziv="DomainObject.Predmet.ProtustrankaNazivFormatedOIB_1">Grütters d.o.o., OIB 98168629153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Grütters d.o.o. zastupanog po punomoćniku MARINA BORAK</item>
    </izvorni_sadrzaj>
    <derivirana_varijabla naziv="DomainObject.Predmet.ProtuStrankaListFormated_1">
      <item>Grütters d.o.o. zastupanog po punomoćniku MARINA BORAK</item>
    </derivirana_varijabla>
  </DomainObject.Predmet.ProtuStrankaListFormated>
  <DomainObject.Predmet.ProtuStrankaListFormatedOIB>
    <izvorni_sadrzaj>
      <item>Grütters d.o.o., OIB 98168629153 zastupanog po punomoćniku MARINA BORAK</item>
    </izvorni_sadrzaj>
    <derivirana_varijabla naziv="DomainObject.Predmet.ProtuStrankaListFormatedOIB_1">
      <item>Grütters d.o.o., OIB 98168629153 zastupanog po punomoćniku MARINA BORAK</item>
    </derivirana_varijabla>
  </DomainObject.Predmet.ProtuStrankaListFormatedOIB>
  <DomainObject.Predmet.ProtuStrankaListFormatedWithAdress>
    <izvorni_sadrzaj>
      <item>Grütters d.o.o., Francevljev prilaz 9, 10000 Zagreb zastupanog po punomoćniku MARINA BORAK</item>
    </izvorni_sadrzaj>
    <derivirana_varijabla naziv="DomainObject.Predmet.ProtuStrankaListFormatedWithAdress_1">
      <item>Grütters d.o.o., Francevljev prilaz 9, 10000 Zagreb zastupanog po punomoćniku MARINA BORAK</item>
    </derivirana_varijabla>
  </DomainObject.Predmet.ProtuStrankaListFormatedWithAdress>
  <DomainObject.Predmet.ProtuStrankaListFormatedWithAdressOIB>
    <izvorni_sadrzaj>
      <item>Grütters d.o.o., OIB 98168629153, Francevljev prilaz 9, 10000 Zagreb zastupanog po punomoćniku MARINA BORAK</item>
    </izvorni_sadrzaj>
    <derivirana_varijabla naziv="DomainObject.Predmet.ProtuStrankaListFormatedWithAdressOIB_1">
      <item>Grütters d.o.o., OIB 98168629153, Francevljev prilaz 9, 10000 Zagreb zastupanog po punomoćniku MARINA BORAK</item>
    </derivirana_varijabla>
  </DomainObject.Predmet.ProtuStrankaListFormatedWithAdressOIB>
  <DomainObject.Predmet.ProtuStrankaListNazivFormated>
    <izvorni_sadrzaj>
      <item>Grütters d.o.o.</item>
    </izvorni_sadrzaj>
    <derivirana_varijabla naziv="DomainObject.Predmet.ProtuStrankaListNazivFormated_1">
      <item>Grütters d.o.o.</item>
    </derivirana_varijabla>
  </DomainObject.Predmet.ProtuStrankaListNazivFormated>
  <DomainObject.Predmet.ProtuStrankaListNazivFormatedOIB>
    <izvorni_sadrzaj>
      <item>Grütters d.o.o., OIB 98168629153</item>
    </izvorni_sadrzaj>
    <derivirana_varijabla naziv="DomainObject.Predmet.ProtuStrankaListNazivFormatedOIB_1">
      <item>Grütters d.o.o., OIB 98168629153</item>
    </derivirana_varijabla>
  </DomainObject.Predmet.ProtuStrankaListNazivFormatedOIB>
  <DomainObject.Predmet.OstaliListFormated>
    <izvorni_sadrzaj>
      <item>MARINA BORAK punomoćnik sudionika u postupku Grütters d.o.o.</item>
    </izvorni_sadrzaj>
    <derivirana_varijabla naziv="DomainObject.Predmet.OstaliListFormated_1">
      <item>MARINA BORAK punomoćnik sudionika u postupku Grütters d.o.o.</item>
    </derivirana_varijabla>
  </DomainObject.Predmet.OstaliListFormated>
  <DomainObject.Predmet.OstaliListFormatedOIB>
    <izvorni_sadrzaj>
      <item>MARINA BORAK, OIB 54493290572 punomoćnik sudionika u postupku Grütters d.o.o.</item>
    </izvorni_sadrzaj>
    <derivirana_varijabla naziv="DomainObject.Predmet.OstaliListFormatedOIB_1">
      <item>MARINA BORAK, OIB 54493290572 punomoćnik sudionika u postupku Grütters d.o.o.</item>
    </derivirana_varijabla>
  </DomainObject.Predmet.OstaliListFormatedOIB>
  <DomainObject.Predmet.OstaliListFormatedWithAdress>
    <izvorni_sadrzaj>
      <item>MARINA BORAK, Francevljev prilaz 9, 10000 Zagreb punomoćnik sudionika u postupku Grütters d.o.o.</item>
    </izvorni_sadrzaj>
    <derivirana_varijabla naziv="DomainObject.Predmet.OstaliListFormatedWithAdress_1">
      <item>MARINA BORAK, Francevljev prilaz 9, 10000 Zagreb punomoćnik sudionika u postupku Grütters d.o.o.</item>
    </derivirana_varijabla>
  </DomainObject.Predmet.OstaliListFormatedWithAdress>
  <DomainObject.Predmet.OstaliListFormatedWithAdressOIB>
    <izvorni_sadrzaj>
      <item>MARINA BORAK, OIB 54493290572, Francevljev prilaz 9, 10000 Zagreb punomoćnik sudionika u postupku Grütters d.o.o.</item>
    </izvorni_sadrzaj>
    <derivirana_varijabla naziv="DomainObject.Predmet.OstaliListFormatedWithAdressOIB_1">
      <item>MARINA BORAK, OIB 54493290572, Francevljev prilaz 9, 10000 Zagreb punomoćnik sudionika u postupku Grütters d.o.o.</item>
    </derivirana_varijabla>
  </DomainObject.Predmet.OstaliListFormatedWithAdressOIB>
  <DomainObject.Predmet.OstaliListNazivFormated>
    <izvorni_sadrzaj>
      <item>MARINA BORAK</item>
    </izvorni_sadrzaj>
    <derivirana_varijabla naziv="DomainObject.Predmet.OstaliListNazivFormated_1">
      <item>MARINA BORAK</item>
    </derivirana_varijabla>
  </DomainObject.Predmet.OstaliListNazivFormated>
  <DomainObject.Predmet.OstaliListNazivFormatedOIB>
    <izvorni_sadrzaj>
      <item>MARINA BORAK, OIB 54493290572</item>
    </izvorni_sadrzaj>
    <derivirana_varijabla naziv="DomainObject.Predmet.OstaliListNazivFormatedOIB_1">
      <item>MARINA BORAK, OIB 54493290572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Grütters d.o.o.</izvorni_sadrzaj>
    <derivirana_varijabla naziv="DomainObject.Predmet.ProtustrankaIDrugi_1">Grütters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Grütters d.o.o., OIB 98168629153, Francevljev prilaz 9, 10000 Zagreb</izvorni_sadrzaj>
    <derivirana_varijabla naziv="DomainObject.Predmet.ProtustrankaIDrugiAdressOIB_1">Grütters d.o.o., OIB 98168629153, Francevljev prilaz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Grütters d.o.o.</item>
      <item>FINA Regionalni centar Zagreb</item>
      <item>MARINA BORAK</item>
    </izvorni_sadrzaj>
    <derivirana_varijabla naziv="DomainObject.Predmet.SudioniciListNaziv_1">
      <item>Grütters d.o.o.</item>
      <item>FINA Regionalni centar Zagreb</item>
      <item>MARINA BORAK</item>
    </derivirana_varijabla>
  </DomainObject.Predmet.SudioniciListNaziv>
  <DomainObject.Predmet.SudioniciListAdressOIB>
    <izvorni_sadrzaj>
      <item>Grütters d.o.o., OIB 98168629153, Francevljev prilaz 9,10000 Zagreb</item>
      <item>FINA Regionalni centar Zagreb, OIB 85821130368, Trg svibanjskih žrtava 1995. 1,10000 Zagreb</item>
      <item>MARINA BORAK, OIB 54493290572, Francevljev prilaz 9,10000 Zagreb</item>
    </izvorni_sadrzaj>
    <derivirana_varijabla naziv="DomainObject.Predmet.SudioniciListAdressOIB_1">
      <item>Grütters d.o.o., OIB 98168629153, Francevljev prilaz 9,10000 Zagreb</item>
      <item>FINA Regionalni centar Zagreb, OIB 85821130368, Trg svibanjskih žrtava 1995. 1,10000 Zagreb</item>
      <item>MARINA BORAK, OIB 54493290572, Francevljev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98168629153</item>
      <item>, OIB 85821130368</item>
      <item>, OIB 54493290572</item>
    </izvorni_sadrzaj>
    <derivirana_varijabla naziv="DomainObject.Predmet.SudioniciListNazivOIB_1">
      <item>, OIB 98168629153</item>
      <item>, OIB 85821130368</item>
      <item>, OIB 54493290572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2016-01-05T09:00:00Z</dcterms:created>
  <dc:creator>ilukac</dc:creator>
  <cp:lastModifiedBy>Melanija Krilčić</cp:lastModifiedBy>
  <cp:lastPrinted>2016-01-21T06:00:00Z</cp:lastPrinted>
  <dcterms:modified xmlns:xsi="http://www.w3.org/2001/XMLSchema-instance" xsi:type="dcterms:W3CDTF">2016-01-21T06:00:00Z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