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64db1f" w14:paraId="a64db1f" w:rsidRDefault="00CC00F1" w:rsidP="00CC00F1" w:rsidR="000A7106" w:rsidRPr="00FA3260">
      <w:pPr>
        <w:jc w:val="right"/>
        <w15:collapsed w:val="false"/>
        <w:rPr>
          <w:b/>
        </w:rPr>
      </w:pPr>
      <w:bookmarkStart w:name="_GoBack" w:id="0"/>
      <w:bookmarkEnd w:id="0"/>
      <w:r w:rsidRPr="001C5505">
        <w:t>1 St-</w:t>
      </w:r>
      <w:r w:rsidR="008159DA">
        <w:t>544</w:t>
      </w:r>
      <w:r w:rsidR="00792CCB">
        <w:t>/16-</w:t>
      </w:r>
      <w:proofErr w:type="spellStart"/>
      <w:r w:rsidR="008159DA">
        <w:t>16</w:t>
      </w:r>
      <w:proofErr w:type="spellEnd"/>
    </w:p>
    <w:p w:rsidRDefault="000A7106" w:rsidP="00CE40D2" w:rsidR="000A7106" w:rsidRPr="00FA3260">
      <w:pPr>
        <w:rPr>
          <w:b/>
        </w:rPr>
      </w:pPr>
    </w:p>
    <w:p w:rsidRDefault="00CE40D2" w:rsidP="00CE40D2" w:rsidR="00CE40D2" w:rsidRPr="00FA3260">
      <w:pPr>
        <w:rPr>
          <w:b/>
        </w:rPr>
      </w:pPr>
    </w:p>
    <w:p w:rsidRDefault="00CE40D2" w:rsidP="00CE40D2" w:rsidR="00CE40D2" w:rsidRPr="001C5505"/>
    <w:p w:rsidRDefault="00CE40D2" w:rsidP="00CE40D2" w:rsidR="00CE40D2" w:rsidRPr="001C5505">
      <w:r w:rsidRPr="001C5505">
        <w:t>REPUBLIKA HRVATSKA</w:t>
      </w:r>
    </w:p>
    <w:p w:rsidRDefault="003A0A6A" w:rsidP="00CE40D2" w:rsidR="00CE40D2" w:rsidRPr="001C5505">
      <w:r w:rsidRPr="001C5505">
        <w:t>TRGOVAČKI SUD U ZADRU</w:t>
      </w:r>
      <w:r w:rsidRPr="001C5505">
        <w:tab/>
      </w:r>
      <w:r w:rsidRPr="001C5505">
        <w:tab/>
      </w:r>
      <w:r w:rsidRPr="001C5505">
        <w:tab/>
      </w:r>
      <w:r w:rsidRPr="001C5505">
        <w:tab/>
      </w:r>
      <w:r w:rsidRPr="001C5505">
        <w:tab/>
      </w:r>
      <w:r w:rsidRPr="001C5505">
        <w:tab/>
      </w:r>
    </w:p>
    <w:p w:rsidRDefault="00464650" w:rsidP="00CE40D2" w:rsidR="00464650"/>
    <w:p w:rsidRDefault="007B312D" w:rsidP="00CE40D2" w:rsidR="007B312D"/>
    <w:p w:rsidRDefault="007B312D" w:rsidP="007B312D" w:rsidR="007B312D">
      <w:pPr>
        <w:jc w:val="center"/>
      </w:pPr>
      <w:r>
        <w:t>R E P U B L I K A   H R V A T S K A</w:t>
      </w:r>
    </w:p>
    <w:p w:rsidRDefault="007B312D" w:rsidP="00CE40D2" w:rsidR="007B312D" w:rsidRPr="001C5505"/>
    <w:p w:rsidRDefault="00CE40D2" w:rsidP="00CE40D2" w:rsidR="00CE40D2" w:rsidRPr="001C5505">
      <w:pPr>
        <w:jc w:val="center"/>
      </w:pPr>
      <w:r w:rsidRPr="001C5505">
        <w:t>R J E Š E N J E</w:t>
      </w:r>
    </w:p>
    <w:p w:rsidRDefault="00CE40D2" w:rsidP="00CE40D2" w:rsidR="00CE40D2">
      <w:pPr>
        <w:jc w:val="both"/>
      </w:pPr>
    </w:p>
    <w:p w:rsidRDefault="007B312D" w:rsidP="00CE40D2" w:rsidR="007B312D" w:rsidRPr="001C5505">
      <w:pPr>
        <w:jc w:val="both"/>
      </w:pPr>
    </w:p>
    <w:p w:rsidRDefault="00CE40D2" w:rsidP="00464650" w:rsidR="00CE40D2" w:rsidRPr="001C5505">
      <w:pPr>
        <w:ind w:firstLine="708"/>
        <w:jc w:val="both"/>
      </w:pPr>
      <w:r w:rsidRPr="001C5505">
        <w:t>Trgovački sud u Zadru</w:t>
      </w:r>
      <w:r w:rsidR="006F5BDE" w:rsidRPr="001C5505">
        <w:t xml:space="preserve"> (OIB:39670464653)</w:t>
      </w:r>
      <w:r w:rsidRPr="001C5505">
        <w:t xml:space="preserve"> po sucu tog suda Ardeni </w:t>
      </w:r>
      <w:proofErr w:type="spellStart"/>
      <w:r w:rsidRPr="001C5505">
        <w:t>Bajlo</w:t>
      </w:r>
      <w:proofErr w:type="spellEnd"/>
      <w:r w:rsidRPr="001C5505">
        <w:t xml:space="preserve"> u stečajnom postupku nad</w:t>
      </w:r>
      <w:r w:rsidR="006F0213" w:rsidRPr="001C5505">
        <w:t xml:space="preserve"> </w:t>
      </w:r>
      <w:r w:rsidR="003A0A6A" w:rsidRPr="001C5505">
        <w:t xml:space="preserve">stečajnim </w:t>
      </w:r>
      <w:r w:rsidR="006F0213" w:rsidRPr="001C5505">
        <w:t>d</w:t>
      </w:r>
      <w:r w:rsidR="003A0A6A" w:rsidRPr="001C5505">
        <w:t>užnikom</w:t>
      </w:r>
      <w:r w:rsidR="002F6FEB">
        <w:t xml:space="preserve"> </w:t>
      </w:r>
      <w:r w:rsidR="008159DA">
        <w:t>BRUSELINA  d.o.o., Vir, Virski put 123, OIB: 91988264024</w:t>
      </w:r>
      <w:r w:rsidR="00F37EDE">
        <w:t>,</w:t>
      </w:r>
      <w:r w:rsidR="00EA47D6">
        <w:t xml:space="preserve"> </w:t>
      </w:r>
      <w:r w:rsidR="00CC47CA">
        <w:t xml:space="preserve"> </w:t>
      </w:r>
      <w:r w:rsidR="002A11EC">
        <w:t>21.</w:t>
      </w:r>
      <w:r w:rsidR="009A4D53">
        <w:t xml:space="preserve"> studenoga</w:t>
      </w:r>
      <w:r w:rsidR="00CC47CA">
        <w:t xml:space="preserve"> 2016.</w:t>
      </w:r>
    </w:p>
    <w:p w:rsidRDefault="00464650" w:rsidP="00464650" w:rsidR="00464650">
      <w:pPr>
        <w:ind w:firstLine="708"/>
        <w:jc w:val="both"/>
      </w:pPr>
    </w:p>
    <w:p w:rsidRDefault="007B312D" w:rsidP="00464650" w:rsidR="007B312D" w:rsidRPr="001C5505">
      <w:pPr>
        <w:ind w:firstLine="708"/>
        <w:jc w:val="both"/>
      </w:pPr>
    </w:p>
    <w:p w:rsidRDefault="00CE40D2" w:rsidP="00CE40D2" w:rsidR="00CE40D2" w:rsidRPr="001C5505">
      <w:pPr>
        <w:jc w:val="center"/>
      </w:pPr>
      <w:r w:rsidRPr="001C5505">
        <w:t>r i j e š i o   j e</w:t>
      </w:r>
    </w:p>
    <w:p w:rsidRDefault="00CE40D2" w:rsidP="00CE40D2" w:rsidR="00CE40D2"/>
    <w:p w:rsidRDefault="007B312D" w:rsidP="00CE40D2" w:rsidR="007B312D" w:rsidRPr="001C5505"/>
    <w:p w:rsidRDefault="00CE40D2" w:rsidP="008C2399" w:rsidR="00CE40D2" w:rsidRPr="001C5505">
      <w:pPr>
        <w:numPr>
          <w:ilvl w:val="0"/>
          <w:numId w:val="2"/>
        </w:numPr>
        <w:jc w:val="both"/>
      </w:pPr>
      <w:r w:rsidRPr="001C5505">
        <w:t xml:space="preserve">Pozivaju se </w:t>
      </w:r>
      <w:r w:rsidR="00CE483C">
        <w:t>osobe koje imaju pravni interes za provedbom stečajnog postupka nad</w:t>
      </w:r>
      <w:r w:rsidRPr="001C5505">
        <w:t xml:space="preserve"> </w:t>
      </w:r>
      <w:r w:rsidR="003A0A6A" w:rsidRPr="001C5505">
        <w:t>trgovačk</w:t>
      </w:r>
      <w:r w:rsidR="00CE483C">
        <w:t>im</w:t>
      </w:r>
      <w:r w:rsidR="003A0A6A" w:rsidRPr="001C5505">
        <w:t xml:space="preserve"> društv</w:t>
      </w:r>
      <w:r w:rsidR="00CE483C">
        <w:t>om</w:t>
      </w:r>
      <w:r w:rsidR="002F6FEB">
        <w:t xml:space="preserve">, </w:t>
      </w:r>
      <w:r w:rsidR="008159DA">
        <w:t xml:space="preserve">BRUSELINA  d.o.o., Vir, Virski put 123, OIB: 91988264024 </w:t>
      </w:r>
      <w:r w:rsidR="00371287" w:rsidRPr="001C5505">
        <w:t>d</w:t>
      </w:r>
      <w:r w:rsidR="00146A4A" w:rsidRPr="001C5505">
        <w:t xml:space="preserve">a u </w:t>
      </w:r>
      <w:r w:rsidRPr="001C5505">
        <w:t xml:space="preserve">roku od </w:t>
      </w:r>
      <w:r w:rsidR="00AE41C1">
        <w:t>15</w:t>
      </w:r>
      <w:r w:rsidRPr="001C5505">
        <w:t xml:space="preserve"> dana od </w:t>
      </w:r>
      <w:r w:rsidR="00682E82" w:rsidRPr="001C5505">
        <w:t xml:space="preserve">isteka osmog dana od </w:t>
      </w:r>
      <w:r w:rsidRPr="001C5505">
        <w:t xml:space="preserve">objave ovog rješenja </w:t>
      </w:r>
      <w:r w:rsidR="00CC00F1">
        <w:t>na e-oglasnoj ploči suda</w:t>
      </w:r>
      <w:r w:rsidRPr="001C5505">
        <w:t xml:space="preserve"> solidarno predujme iznos od </w:t>
      </w:r>
      <w:r w:rsidR="008159DA">
        <w:t>38.00</w:t>
      </w:r>
      <w:r w:rsidR="00A1423B">
        <w:t>0,00</w:t>
      </w:r>
      <w:r w:rsidR="00DA5DD4" w:rsidRPr="001C5505">
        <w:t xml:space="preserve"> </w:t>
      </w:r>
      <w:r w:rsidR="003A0A6A" w:rsidRPr="001C5505">
        <w:t>kuna</w:t>
      </w:r>
      <w:r w:rsidRPr="001C5505">
        <w:t xml:space="preserve"> potreban za pokriće troškova vođenja stečajnog postupk</w:t>
      </w:r>
      <w:r w:rsidR="00FA3260" w:rsidRPr="001C5505">
        <w:t>a nad ovim stečajnim dužnikom. (</w:t>
      </w:r>
      <w:r w:rsidRPr="001C5505">
        <w:t xml:space="preserve">čl. </w:t>
      </w:r>
      <w:r w:rsidR="00CC00F1">
        <w:t>132</w:t>
      </w:r>
      <w:r w:rsidRPr="001C5505">
        <w:t>.</w:t>
      </w:r>
      <w:r w:rsidR="005838C3">
        <w:t xml:space="preserve"> st. 1.</w:t>
      </w:r>
      <w:r w:rsidRPr="001C5505">
        <w:t xml:space="preserve"> Stečajnog zakona </w:t>
      </w:r>
      <w:r w:rsidR="00F81A36" w:rsidRPr="001C5505">
        <w:t xml:space="preserve">(Narodne novine broj </w:t>
      </w:r>
      <w:r w:rsidR="00CC00F1">
        <w:t>71/15)</w:t>
      </w:r>
      <w:r w:rsidR="00F81A36" w:rsidRPr="001C5505">
        <w:t>)</w:t>
      </w:r>
      <w:r w:rsidRPr="001C5505">
        <w:t>.</w:t>
      </w:r>
    </w:p>
    <w:p w:rsidRDefault="000A7A8A" w:rsidP="000A7A8A" w:rsidR="000A7A8A" w:rsidRPr="001C5505">
      <w:pPr>
        <w:ind w:left="705"/>
      </w:pPr>
    </w:p>
    <w:p w:rsidRDefault="000A7A8A" w:rsidP="006F0213" w:rsidR="000A7A8A" w:rsidRPr="00FA3260">
      <w:pPr>
        <w:numPr>
          <w:ilvl w:val="0"/>
          <w:numId w:val="2"/>
        </w:numPr>
        <w:jc w:val="both"/>
      </w:pPr>
      <w:r w:rsidRPr="00FA3260">
        <w:t xml:space="preserve">Uplata se ima izvršiti </w:t>
      </w:r>
      <w:r w:rsidR="00CE40D2" w:rsidRPr="00FA3260">
        <w:t>na d</w:t>
      </w:r>
      <w:r w:rsidR="00F711C7" w:rsidRPr="00FA3260">
        <w:t>epozitni račun ovog suda na broj:</w:t>
      </w:r>
      <w:r w:rsidR="006F5BDE" w:rsidRPr="00FA3260">
        <w:t xml:space="preserve"> IBAN: HR43 </w:t>
      </w:r>
      <w:r w:rsidR="00CE40D2" w:rsidRPr="00FA3260">
        <w:t>23</w:t>
      </w:r>
      <w:r w:rsidR="003A0A6A" w:rsidRPr="00FA3260">
        <w:t>90</w:t>
      </w:r>
      <w:r w:rsidR="006F5BDE" w:rsidRPr="00FA3260">
        <w:t xml:space="preserve"> </w:t>
      </w:r>
      <w:r w:rsidR="003A0A6A" w:rsidRPr="00FA3260">
        <w:t>001</w:t>
      </w:r>
      <w:r w:rsidR="006F5BDE" w:rsidRPr="00FA3260">
        <w:t>1</w:t>
      </w:r>
      <w:r w:rsidR="00586417" w:rsidRPr="00FA3260">
        <w:t xml:space="preserve"> </w:t>
      </w:r>
      <w:r w:rsidR="006F5BDE" w:rsidRPr="00FA3260">
        <w:t>3</w:t>
      </w:r>
      <w:r w:rsidR="003A0A6A" w:rsidRPr="00FA3260">
        <w:t>000</w:t>
      </w:r>
      <w:r w:rsidR="006F5BDE" w:rsidRPr="00FA3260">
        <w:t xml:space="preserve"> </w:t>
      </w:r>
      <w:r w:rsidR="003A0A6A" w:rsidRPr="00FA3260">
        <w:t>0085</w:t>
      </w:r>
      <w:r w:rsidR="006F5BDE" w:rsidRPr="00FA3260">
        <w:t xml:space="preserve"> </w:t>
      </w:r>
      <w:r w:rsidR="003A0A6A" w:rsidRPr="00FA3260">
        <w:t>7 s pozivom na broj odobrenja 05 221</w:t>
      </w:r>
      <w:r w:rsidR="00DE6466" w:rsidRPr="00FA3260">
        <w:t>-</w:t>
      </w:r>
      <w:r w:rsidR="008159DA">
        <w:t>544</w:t>
      </w:r>
      <w:r w:rsidR="00AE278D">
        <w:t>-</w:t>
      </w:r>
      <w:r w:rsidR="008C2399" w:rsidRPr="00FA3260">
        <w:t>1</w:t>
      </w:r>
      <w:r w:rsidR="00A2677E">
        <w:t>6</w:t>
      </w:r>
      <w:r w:rsidR="003A0A6A" w:rsidRPr="00FA3260">
        <w:t>.</w:t>
      </w:r>
    </w:p>
    <w:p w:rsidRDefault="000A7A8A" w:rsidP="000A7A8A" w:rsidR="000A7A8A" w:rsidRPr="00FA3260">
      <w:pPr>
        <w:ind w:left="705"/>
      </w:pPr>
    </w:p>
    <w:p w:rsidRDefault="00CE40D2" w:rsidP="00CE40D2" w:rsidR="00CE40D2">
      <w:pPr>
        <w:numPr>
          <w:ilvl w:val="0"/>
          <w:numId w:val="2"/>
        </w:numPr>
        <w:jc w:val="both"/>
      </w:pPr>
      <w:r w:rsidRPr="00FA3260">
        <w:t>Ukoliko vjerovni</w:t>
      </w:r>
      <w:r w:rsidR="000A7A8A" w:rsidRPr="00FA3260">
        <w:t>ci</w:t>
      </w:r>
      <w:r w:rsidRPr="00FA3260">
        <w:t xml:space="preserve"> ne postup</w:t>
      </w:r>
      <w:r w:rsidR="00A2677E">
        <w:t>e</w:t>
      </w:r>
      <w:r w:rsidRPr="00FA3260">
        <w:t xml:space="preserve"> po nalogu suda iz točke 2. donijet će se rješenje o </w:t>
      </w:r>
      <w:r w:rsidR="00DA5DD4">
        <w:t>otvaranju</w:t>
      </w:r>
      <w:r w:rsidRPr="00FA3260">
        <w:t xml:space="preserve"> </w:t>
      </w:r>
      <w:r w:rsidR="005817E2" w:rsidRPr="00FA3260">
        <w:t xml:space="preserve">i zaključenju </w:t>
      </w:r>
      <w:r w:rsidRPr="00FA3260">
        <w:t xml:space="preserve">stečajnog postupka. </w:t>
      </w:r>
    </w:p>
    <w:p w:rsidRDefault="00464650" w:rsidP="00CE40D2" w:rsidR="00464650">
      <w:pPr>
        <w:jc w:val="both"/>
      </w:pPr>
    </w:p>
    <w:p w:rsidRDefault="007B312D" w:rsidP="00CE40D2" w:rsidR="007B312D" w:rsidRPr="00FA3260">
      <w:pPr>
        <w:jc w:val="both"/>
      </w:pPr>
    </w:p>
    <w:p w:rsidRDefault="00C07369" w:rsidP="00C07369" w:rsidR="00C07369" w:rsidRPr="00C07369">
      <w:pPr>
        <w:jc w:val="center"/>
      </w:pPr>
      <w:r w:rsidRPr="00C07369">
        <w:t>Obrazloženje</w:t>
      </w:r>
    </w:p>
    <w:p w:rsidRDefault="00C07369" w:rsidP="00C07369" w:rsidR="00C07369" w:rsidRPr="00C07369"/>
    <w:p w:rsidRDefault="00D36549" w:rsidP="00F37EDE" w:rsidR="00C07369" w:rsidRPr="00E75F75">
      <w:pPr>
        <w:ind w:firstLine="708"/>
        <w:jc w:val="both"/>
      </w:pPr>
      <w:r>
        <w:t>Privremena stečajna</w:t>
      </w:r>
      <w:r w:rsidR="00C07369" w:rsidRPr="00E75F75">
        <w:t xml:space="preserve"> upravitelj</w:t>
      </w:r>
      <w:r>
        <w:t>ica koja</w:t>
      </w:r>
      <w:r w:rsidR="00C07369" w:rsidRPr="00E75F75">
        <w:t xml:space="preserve"> je imenovan</w:t>
      </w:r>
      <w:r>
        <w:t>a u ovom postupku utvrdila</w:t>
      </w:r>
      <w:r w:rsidR="00C07369" w:rsidRPr="00E75F75">
        <w:t xml:space="preserve"> je da </w:t>
      </w:r>
      <w:r>
        <w:t>je</w:t>
      </w:r>
      <w:r w:rsidR="00C07369" w:rsidRPr="00E75F75">
        <w:t xml:space="preserve"> stečajni dužnik prezadužen i nesposoban za plaćanje, a da nema unovčive materijalne niti financijske imovine, da dugova ima u iznosu od</w:t>
      </w:r>
      <w:r w:rsidR="00E75F75">
        <w:t xml:space="preserve"> </w:t>
      </w:r>
      <w:r w:rsidR="008159DA">
        <w:t>58.476,42 kuna. Privremena stečajna</w:t>
      </w:r>
      <w:r w:rsidR="00C07369" w:rsidRPr="00E75F75">
        <w:t xml:space="preserve"> upravitelj</w:t>
      </w:r>
      <w:r w:rsidR="008159DA">
        <w:t>ica je zaključila</w:t>
      </w:r>
      <w:r w:rsidR="00C07369" w:rsidRPr="00E75F75">
        <w:t xml:space="preserve"> da nema imovine čijim unovčenjem bi se mogla priskrbiti sredstva za vođenje ovog postupka, pa je predložio da sud pozove osobe koje imaju pravni interes za provedbom stečajnog postupka na predujmljivanje potrebnog iznosa novca. </w:t>
      </w:r>
    </w:p>
    <w:p w:rsidRDefault="00C07369" w:rsidP="00495B7C" w:rsidR="008159DA">
      <w:pPr>
        <w:jc w:val="both"/>
      </w:pPr>
      <w:r w:rsidRPr="00E75F75">
        <w:t xml:space="preserve">           Člankom 132. st. 1. Stečajnog zakona propisano da se postupak neće zaključiti ukoliko</w:t>
      </w:r>
      <w:r w:rsidRPr="00C07369">
        <w:t xml:space="preserve"> vjerovnici predujme dostatan iznos novca za pokriće troškova vođenja stečajnog postupka, koje troškove je stečajni upravitelj procijenio na iznos od </w:t>
      </w:r>
      <w:r w:rsidR="008159DA">
        <w:t>38.0</w:t>
      </w:r>
      <w:r w:rsidR="008420E8">
        <w:t>00</w:t>
      </w:r>
      <w:r w:rsidR="00F37EDE">
        <w:t>,00</w:t>
      </w:r>
      <w:r w:rsidR="003438A3">
        <w:t xml:space="preserve"> kuna</w:t>
      </w:r>
      <w:r w:rsidRPr="00C07369">
        <w:t xml:space="preserve">, a koji se sastoji od </w:t>
      </w:r>
      <w:r w:rsidR="00A1423B">
        <w:t>troškova</w:t>
      </w:r>
      <w:r w:rsidR="008159DA">
        <w:t xml:space="preserve"> nagrade stečajnog upravitelja u iznosu od 20.000,00 kuna, troškova knjigovodstvenih usluga u iznosu od 9.000,00 kuna, trošak izrade pečata u iznosu od 200,00 kuna, trošak zatvaranja i otvaranja računa kod banaka u iznosu od 500,00 kuna, troška naknade banci za vođenje računa u iznosu od 200,00 kuna, trošak naknade FINA-i za javne </w:t>
      </w:r>
      <w:r w:rsidR="008159DA">
        <w:lastRenderedPageBreak/>
        <w:t xml:space="preserve">objave u iznosu od 500,00 kuna, trošak sređivanja i pohrana arhivskog gradiva u iznosu od 5.000,00 kuna, poštanski i telefonski troškovi u iznosu od 600,00 kuna, trošak sudske pristojbe, državni </w:t>
      </w:r>
      <w:proofErr w:type="spellStart"/>
      <w:r w:rsidR="008159DA">
        <w:t>biljezi</w:t>
      </w:r>
      <w:proofErr w:type="spellEnd"/>
      <w:r w:rsidR="008159DA">
        <w:t xml:space="preserve"> i druge administrativne pristojbe u iznosu 2.000,00 kuna.</w:t>
      </w:r>
    </w:p>
    <w:p w:rsidRDefault="00495B7C" w:rsidP="00495B7C" w:rsidR="00C07369" w:rsidRPr="00C07369">
      <w:pPr>
        <w:jc w:val="both"/>
      </w:pPr>
      <w:r>
        <w:t xml:space="preserve">        </w:t>
      </w:r>
      <w:r w:rsidR="003438A3">
        <w:t xml:space="preserve"> </w:t>
      </w:r>
      <w:r w:rsidR="00C07369" w:rsidRPr="00C07369">
        <w:t xml:space="preserve">Stoga je u smislu čl. 132. st. 1. Stečajnog zakona valjalo donijeti ovo rješenje i istim pozvati osobe koje imaju pravni interes za provedbom stečajnog postupka na uplatu navedenog iznosa u svrhu predujmljivanja troškova za vođenje stečajnog postupka. </w:t>
      </w:r>
    </w:p>
    <w:p w:rsidRDefault="00C07369" w:rsidP="00C07369" w:rsidR="00C07369" w:rsidRPr="00C07369"/>
    <w:p w:rsidRDefault="00C07369" w:rsidP="00C07369" w:rsidR="00C07369" w:rsidRPr="00C07369">
      <w:pPr>
        <w:jc w:val="center"/>
      </w:pPr>
      <w:r w:rsidRPr="00C07369">
        <w:t xml:space="preserve">U Zadru, </w:t>
      </w:r>
      <w:r w:rsidR="002A11EC">
        <w:t>21.</w:t>
      </w:r>
      <w:r w:rsidR="009A4D53">
        <w:t xml:space="preserve"> studenoga</w:t>
      </w:r>
      <w:r w:rsidR="000636AA">
        <w:t xml:space="preserve"> </w:t>
      </w:r>
      <w:r w:rsidRPr="00C07369">
        <w:t xml:space="preserve"> 2016.</w:t>
      </w:r>
    </w:p>
    <w:p w:rsidRDefault="00C07369" w:rsidP="00C07369" w:rsidR="00C07369" w:rsidRPr="00C07369"/>
    <w:p w:rsidRDefault="00C07369" w:rsidP="00C07369" w:rsidR="00C07369" w:rsidRPr="00C07369">
      <w:pPr>
        <w:jc w:val="right"/>
      </w:pPr>
      <w:r w:rsidRPr="00C07369">
        <w:t>Sutkinja:</w:t>
      </w:r>
    </w:p>
    <w:p w:rsidRDefault="00C07369" w:rsidP="00C07369" w:rsidR="00C07369" w:rsidRPr="00C07369">
      <w:pPr>
        <w:jc w:val="right"/>
      </w:pPr>
      <w:r w:rsidRPr="00C07369">
        <w:t xml:space="preserve">Ardena </w:t>
      </w:r>
      <w:proofErr w:type="spellStart"/>
      <w:r w:rsidRPr="00C07369">
        <w:t>Bajlo</w:t>
      </w:r>
      <w:proofErr w:type="spellEnd"/>
    </w:p>
    <w:p w:rsidRDefault="00C07369" w:rsidP="00C07369" w:rsidR="00C07369" w:rsidRPr="00C07369">
      <w:pPr>
        <w:jc w:val="right"/>
      </w:pPr>
    </w:p>
    <w:p w:rsidRDefault="00C07369" w:rsidP="00C07369" w:rsidR="00C07369" w:rsidRPr="00C07369"/>
    <w:p w:rsidRDefault="00C07369" w:rsidP="00C07369" w:rsidR="00C07369" w:rsidRPr="00C07369"/>
    <w:p w:rsidRDefault="00C07369" w:rsidP="00C07369" w:rsidR="00C07369" w:rsidRPr="00C07369"/>
    <w:p w:rsidRDefault="00C07369" w:rsidP="00C07369" w:rsidR="00C07369" w:rsidRPr="00C07369"/>
    <w:p w:rsidRDefault="00C07369" w:rsidP="00C07369" w:rsidR="00C07369" w:rsidRPr="00C07369"/>
    <w:p w:rsidRDefault="00C07369" w:rsidP="00C07369" w:rsidR="00C07369" w:rsidRPr="00C07369">
      <w:r w:rsidRPr="00C07369">
        <w:t xml:space="preserve">Pouka o pravnom lijeku: </w:t>
      </w:r>
    </w:p>
    <w:p w:rsidRDefault="00C07369" w:rsidP="00C07369" w:rsidR="00C07369" w:rsidRPr="00C07369">
      <w:r>
        <w:t xml:space="preserve">           </w:t>
      </w:r>
      <w:r w:rsidRPr="00C07369">
        <w:t xml:space="preserve">Protiv ovog rješenja dopuštena je žalba. Ista se podnosi Visokom trgovačkom sudu putem ovog suda u roku od 8 dana od isteka osmog dana od objave ovog rješenja na e-oglasnoj ploči suda. </w:t>
      </w:r>
    </w:p>
    <w:p w:rsidRDefault="00C07369" w:rsidP="00C07369" w:rsidR="00C07369" w:rsidRPr="00C07369"/>
    <w:p w:rsidRDefault="00C07369" w:rsidP="00C07369" w:rsidR="00C07369" w:rsidRPr="00C07369">
      <w:r w:rsidRPr="00C07369">
        <w:t xml:space="preserve">Dostaviti: </w:t>
      </w:r>
    </w:p>
    <w:p w:rsidRDefault="008159DA" w:rsidP="00C07369" w:rsidR="00C07369" w:rsidRPr="00C07369">
      <w:r>
        <w:t>- stečajnoj upraviteljici</w:t>
      </w:r>
      <w:r w:rsidR="00C07369" w:rsidRPr="00C07369">
        <w:t xml:space="preserve"> –e-</w:t>
      </w:r>
      <w:proofErr w:type="spellStart"/>
      <w:r w:rsidR="00C07369" w:rsidRPr="00C07369">
        <w:t>mailom</w:t>
      </w:r>
      <w:proofErr w:type="spellEnd"/>
    </w:p>
    <w:p w:rsidRDefault="00C07369" w:rsidP="00C07369" w:rsidR="00C07369" w:rsidRPr="00C07369">
      <w:r w:rsidRPr="00C07369">
        <w:t>- e-oglasna ploča</w:t>
      </w:r>
    </w:p>
    <w:p w:rsidRDefault="00C07369" w:rsidP="00C07369" w:rsidR="00C07369" w:rsidRPr="00C07369">
      <w:r w:rsidRPr="00C07369">
        <w:t>- računovodstvo suda</w:t>
      </w:r>
    </w:p>
    <w:p w:rsidRDefault="00C07369" w:rsidP="00C07369" w:rsidR="00C07369" w:rsidRPr="00C07369">
      <w:r w:rsidRPr="00C07369">
        <w:t>- u spis</w:t>
      </w:r>
    </w:p>
    <w:p w:rsidRDefault="00C07369" w:rsidP="00C07369" w:rsidR="00C07369" w:rsidRPr="00C07369"/>
    <w:p w:rsidRDefault="00C07369" w:rsidP="00C07369" w:rsidR="00C07369" w:rsidRPr="00C07369"/>
    <w:p w:rsidRDefault="00C07369" w:rsidP="00C07369" w:rsidR="00C07369" w:rsidRPr="00C07369"/>
    <w:p w:rsidRDefault="00C07369" w:rsidP="00C07369" w:rsidR="00C07369" w:rsidRPr="00C07369"/>
    <w:p w:rsidRDefault="00C07369" w:rsidP="00C07369" w:rsidR="00C07369" w:rsidRPr="00C07369"/>
    <w:p w:rsidRDefault="00C07369" w:rsidP="00C07369" w:rsidR="00C07369" w:rsidRPr="00C07369"/>
    <w:p w:rsidRDefault="00C07369" w:rsidP="00C07369" w:rsidR="00C07369" w:rsidRPr="00C07369"/>
    <w:p w:rsidRDefault="00C07369" w:rsidP="00C07369" w:rsidR="00C07369" w:rsidRPr="00C07369"/>
    <w:p w:rsidRDefault="00C07369" w:rsidP="00C07369" w:rsidR="00C07369" w:rsidRPr="00C07369"/>
    <w:p w:rsidRDefault="00387347" w:rsidP="00387347" w:rsidR="00387347" w:rsidRPr="00FA3260"/>
    <w:p w:rsidRDefault="008C2399" w:rsidP="0017733B" w:rsidR="008C2399" w:rsidRPr="00FA3260"/>
    <w:sectPr w:rsidSect="00464650" w:rsidR="008C2399" w:rsidRPr="00FA3260">
      <w:headerReference w:type="default" r:id="rId10"/>
      <w:pgSz w:h="16838" w:w="11906"/>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636AA" w:rsidP="00FC3541" w:rsidR="000636AA">
      <w:r>
        <w:separator/>
      </w:r>
    </w:p>
  </w:endnote>
  <w:endnote w:id="0" w:type="continuationSeparator">
    <w:p w:rsidRDefault="000636AA" w:rsidP="00FC3541" w:rsidR="000636A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636AA" w:rsidP="00FC3541" w:rsidR="000636AA">
      <w:r>
        <w:separator/>
      </w:r>
    </w:p>
  </w:footnote>
  <w:footnote w:id="0" w:type="continuationSeparator">
    <w:p w:rsidRDefault="000636AA" w:rsidP="00FC3541" w:rsidR="000636A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636AA" w:rsidP="00FC3541" w:rsidR="000636AA">
    <w:pPr>
      <w:pStyle w:val="Zaglavlje"/>
      <w:jc w:val="right"/>
    </w:pPr>
    <w:r>
      <w:t>1 St-</w:t>
    </w:r>
    <w:r w:rsidR="008159DA">
      <w:t>544/16-</w:t>
    </w:r>
    <w:proofErr w:type="spellStart"/>
    <w:r w:rsidR="008159DA">
      <w:t>16</w:t>
    </w:r>
    <w:proofErr w:type="spellEnd"/>
  </w:p>
  <w:p w:rsidRDefault="000636AA" w:rsidR="000636AA"/>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C44B86"/>
    <w:multiLevelType w:val="hybridMultilevel"/>
    <w:tmpl w:val="1946EAFC"/>
    <w:lvl w:tplc="041A0013" w:ilvl="0">
      <w:start w:val="1"/>
      <w:numFmt w:val="upperRoman"/>
      <w:lvlText w:val="%1."/>
      <w:lvlJc w:val="right"/>
      <w:pPr>
        <w:tabs>
          <w:tab w:pos="885" w:val="num"/>
        </w:tabs>
        <w:ind w:hanging="180" w:left="88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
    <w:nsid w:val="43A83A83"/>
    <w:multiLevelType w:val="hybridMultilevel"/>
    <w:tmpl w:val="440863A2"/>
    <w:lvl w:tplc="CCA43E66" w:ilvl="0">
      <w:start w:val="2"/>
      <w:numFmt w:val="bullet"/>
      <w:lvlText w:val="-"/>
      <w:lvlJc w:val="left"/>
      <w:pPr>
        <w:tabs>
          <w:tab w:pos="900" w:val="num"/>
        </w:tabs>
        <w:ind w:hanging="360" w:left="900"/>
      </w:pPr>
      <w:rPr>
        <w:rFonts w:cs="Arial" w:eastAsia="Times New Roman" w:hAnsi="Arial" w:ascii="Arial" w:hint="default"/>
      </w:rPr>
    </w:lvl>
    <w:lvl w:tplc="041A0003" w:ilvl="1">
      <w:start w:val="1"/>
      <w:numFmt w:val="decimal"/>
      <w:lvlText w:val="%2."/>
      <w:lvlJc w:val="left"/>
      <w:pPr>
        <w:tabs>
          <w:tab w:pos="1275" w:val="num"/>
        </w:tabs>
        <w:ind w:hanging="360" w:left="1275"/>
      </w:pPr>
    </w:lvl>
    <w:lvl w:tplc="041A0005" w:ilvl="2">
      <w:start w:val="1"/>
      <w:numFmt w:val="decimal"/>
      <w:lvlText w:val="%3."/>
      <w:lvlJc w:val="left"/>
      <w:pPr>
        <w:tabs>
          <w:tab w:pos="1995" w:val="num"/>
        </w:tabs>
        <w:ind w:hanging="360" w:left="1995"/>
      </w:pPr>
    </w:lvl>
    <w:lvl w:tplc="041A0001" w:ilvl="3">
      <w:start w:val="1"/>
      <w:numFmt w:val="decimal"/>
      <w:lvlText w:val="%4."/>
      <w:lvlJc w:val="left"/>
      <w:pPr>
        <w:tabs>
          <w:tab w:pos="2715" w:val="num"/>
        </w:tabs>
        <w:ind w:hanging="360" w:left="2715"/>
      </w:pPr>
    </w:lvl>
    <w:lvl w:tplc="041A0003" w:ilvl="4">
      <w:start w:val="1"/>
      <w:numFmt w:val="decimal"/>
      <w:lvlText w:val="%5."/>
      <w:lvlJc w:val="left"/>
      <w:pPr>
        <w:tabs>
          <w:tab w:pos="3435" w:val="num"/>
        </w:tabs>
        <w:ind w:hanging="360" w:left="3435"/>
      </w:pPr>
    </w:lvl>
    <w:lvl w:tplc="041A0005" w:ilvl="5">
      <w:start w:val="1"/>
      <w:numFmt w:val="decimal"/>
      <w:lvlText w:val="%6."/>
      <w:lvlJc w:val="left"/>
      <w:pPr>
        <w:tabs>
          <w:tab w:pos="4155" w:val="num"/>
        </w:tabs>
        <w:ind w:hanging="360" w:left="4155"/>
      </w:pPr>
    </w:lvl>
    <w:lvl w:tplc="041A0001" w:ilvl="6">
      <w:start w:val="1"/>
      <w:numFmt w:val="decimal"/>
      <w:lvlText w:val="%7."/>
      <w:lvlJc w:val="left"/>
      <w:pPr>
        <w:tabs>
          <w:tab w:pos="4875" w:val="num"/>
        </w:tabs>
        <w:ind w:hanging="360" w:left="4875"/>
      </w:pPr>
    </w:lvl>
    <w:lvl w:tplc="041A0003" w:ilvl="7">
      <w:start w:val="1"/>
      <w:numFmt w:val="decimal"/>
      <w:lvlText w:val="%8."/>
      <w:lvlJc w:val="left"/>
      <w:pPr>
        <w:tabs>
          <w:tab w:pos="5595" w:val="num"/>
        </w:tabs>
        <w:ind w:hanging="360" w:left="5595"/>
      </w:pPr>
    </w:lvl>
    <w:lvl w:tplc="041A0005" w:ilvl="8">
      <w:start w:val="1"/>
      <w:numFmt w:val="decimal"/>
      <w:lvlText w:val="%9."/>
      <w:lvlJc w:val="left"/>
      <w:pPr>
        <w:tabs>
          <w:tab w:pos="6315" w:val="num"/>
        </w:tabs>
        <w:ind w:hanging="360" w:left="6315"/>
      </w:pPr>
    </w:lvl>
  </w:abstractNum>
  <w:num w:numId="1">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E40D2"/>
    <w:rsid w:val="00021B5B"/>
    <w:rsid w:val="00024F2B"/>
    <w:rsid w:val="00037CBA"/>
    <w:rsid w:val="000636AA"/>
    <w:rsid w:val="00085275"/>
    <w:rsid w:val="000A7106"/>
    <w:rsid w:val="000A7A8A"/>
    <w:rsid w:val="000D16D5"/>
    <w:rsid w:val="000E69CA"/>
    <w:rsid w:val="00146A4A"/>
    <w:rsid w:val="00153730"/>
    <w:rsid w:val="0017620F"/>
    <w:rsid w:val="0017733B"/>
    <w:rsid w:val="001C5505"/>
    <w:rsid w:val="00211C51"/>
    <w:rsid w:val="00242BE7"/>
    <w:rsid w:val="00247B37"/>
    <w:rsid w:val="002A11EC"/>
    <w:rsid w:val="002F6FEB"/>
    <w:rsid w:val="0031036A"/>
    <w:rsid w:val="003202BD"/>
    <w:rsid w:val="0033015E"/>
    <w:rsid w:val="003438A3"/>
    <w:rsid w:val="003628BB"/>
    <w:rsid w:val="00371287"/>
    <w:rsid w:val="00387347"/>
    <w:rsid w:val="00394A95"/>
    <w:rsid w:val="003A0A6A"/>
    <w:rsid w:val="00420A4E"/>
    <w:rsid w:val="004611ED"/>
    <w:rsid w:val="00464650"/>
    <w:rsid w:val="00487C2D"/>
    <w:rsid w:val="00495B7C"/>
    <w:rsid w:val="004C7D6E"/>
    <w:rsid w:val="005023C1"/>
    <w:rsid w:val="005221CF"/>
    <w:rsid w:val="0053031E"/>
    <w:rsid w:val="00541309"/>
    <w:rsid w:val="005817E2"/>
    <w:rsid w:val="0058362B"/>
    <w:rsid w:val="005838C3"/>
    <w:rsid w:val="00586417"/>
    <w:rsid w:val="00591DA9"/>
    <w:rsid w:val="005B17E9"/>
    <w:rsid w:val="00604C29"/>
    <w:rsid w:val="00607124"/>
    <w:rsid w:val="0066349B"/>
    <w:rsid w:val="00682E82"/>
    <w:rsid w:val="00695F0B"/>
    <w:rsid w:val="006D5987"/>
    <w:rsid w:val="006D5B7A"/>
    <w:rsid w:val="006E1CA5"/>
    <w:rsid w:val="006F0213"/>
    <w:rsid w:val="006F46A1"/>
    <w:rsid w:val="006F5BDE"/>
    <w:rsid w:val="006F75A9"/>
    <w:rsid w:val="00774D7C"/>
    <w:rsid w:val="00792CCB"/>
    <w:rsid w:val="007B312D"/>
    <w:rsid w:val="007C5ABC"/>
    <w:rsid w:val="008159DA"/>
    <w:rsid w:val="00816F81"/>
    <w:rsid w:val="008420E8"/>
    <w:rsid w:val="008521BD"/>
    <w:rsid w:val="008B2D83"/>
    <w:rsid w:val="008C2399"/>
    <w:rsid w:val="008E1367"/>
    <w:rsid w:val="00905179"/>
    <w:rsid w:val="00914580"/>
    <w:rsid w:val="00933E53"/>
    <w:rsid w:val="009965B7"/>
    <w:rsid w:val="009A4D53"/>
    <w:rsid w:val="009B7DAC"/>
    <w:rsid w:val="00A1423B"/>
    <w:rsid w:val="00A2677E"/>
    <w:rsid w:val="00A448CA"/>
    <w:rsid w:val="00A81D61"/>
    <w:rsid w:val="00A94666"/>
    <w:rsid w:val="00A96B54"/>
    <w:rsid w:val="00AE278D"/>
    <w:rsid w:val="00AE41C1"/>
    <w:rsid w:val="00AF058D"/>
    <w:rsid w:val="00B225CC"/>
    <w:rsid w:val="00B32CC5"/>
    <w:rsid w:val="00B711FC"/>
    <w:rsid w:val="00B72E7D"/>
    <w:rsid w:val="00B92800"/>
    <w:rsid w:val="00BE0D66"/>
    <w:rsid w:val="00BE2A54"/>
    <w:rsid w:val="00BE6C59"/>
    <w:rsid w:val="00C07369"/>
    <w:rsid w:val="00C16042"/>
    <w:rsid w:val="00C90A82"/>
    <w:rsid w:val="00C94214"/>
    <w:rsid w:val="00CB76D4"/>
    <w:rsid w:val="00CC00F1"/>
    <w:rsid w:val="00CC47CA"/>
    <w:rsid w:val="00CE40D2"/>
    <w:rsid w:val="00CE483C"/>
    <w:rsid w:val="00D36549"/>
    <w:rsid w:val="00DA5DD4"/>
    <w:rsid w:val="00DE6466"/>
    <w:rsid w:val="00E24AC3"/>
    <w:rsid w:val="00E70963"/>
    <w:rsid w:val="00E75F75"/>
    <w:rsid w:val="00EA47D6"/>
    <w:rsid w:val="00EB1AEF"/>
    <w:rsid w:val="00F37EDE"/>
    <w:rsid w:val="00F711C7"/>
    <w:rsid w:val="00F81A36"/>
    <w:rsid w:val="00F9554E"/>
    <w:rsid w:val="00FA3260"/>
    <w:rsid w:val="00FC3541"/>
    <w:rsid w:val="00FF796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E40D2"/>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085275"/>
    <w:rPr>
      <w:rFonts w:cs="Tahoma" w:hAnsi="Tahoma" w:ascii="Tahoma"/>
      <w:sz w:val="16"/>
      <w:szCs w:val="16"/>
    </w:rPr>
  </w:style>
  <w:style w:styleId="Zaglavlje" w:type="paragraph">
    <w:name w:val="header"/>
    <w:basedOn w:val="Normal"/>
    <w:link w:val="ZaglavljeChar"/>
    <w:rsid w:val="00FC3541"/>
    <w:pPr>
      <w:tabs>
        <w:tab w:pos="4536" w:val="center"/>
        <w:tab w:pos="9072" w:val="right"/>
      </w:tabs>
    </w:pPr>
  </w:style>
  <w:style w:customStyle="true" w:styleId="ZaglavljeChar" w:type="character">
    <w:name w:val="Zaglavlje Char"/>
    <w:link w:val="Zaglavlje"/>
    <w:rsid w:val="00FC3541"/>
    <w:rPr>
      <w:sz w:val="24"/>
      <w:szCs w:val="24"/>
    </w:rPr>
  </w:style>
  <w:style w:styleId="Podnoje" w:type="paragraph">
    <w:name w:val="footer"/>
    <w:basedOn w:val="Normal"/>
    <w:link w:val="PodnojeChar"/>
    <w:rsid w:val="00FC3541"/>
    <w:pPr>
      <w:tabs>
        <w:tab w:pos="4536" w:val="center"/>
        <w:tab w:pos="9072" w:val="right"/>
      </w:tabs>
    </w:pPr>
  </w:style>
  <w:style w:customStyle="true" w:styleId="PodnojeChar" w:type="character">
    <w:name w:val="Podnožje Char"/>
    <w:link w:val="Podnoje"/>
    <w:rsid w:val="00FC3541"/>
    <w:rPr>
      <w:sz w:val="24"/>
      <w:szCs w:val="24"/>
    </w:rPr>
  </w:style>
  <w:style w:styleId="Tekstrezerviranogmjesta" w:type="character">
    <w:name w:val="Placeholder Text"/>
    <w:basedOn w:val="Zadanifontodlomka"/>
    <w:uiPriority w:val="99"/>
    <w:semiHidden/>
    <w:rsid w:val="008521BD"/>
    <w:rPr>
      <w:color w:val="808080"/>
      <w:bdr w:space="0" w:sz="0" w:color="auto" w:val="none"/>
      <w:shd w:fill="auto" w:color="auto" w:val="clear"/>
    </w:rPr>
  </w:style>
  <w:style w:customStyle="true" w:styleId="eSPISCCParagraphDefaultFont" w:type="character">
    <w:name w:val="eSPIS_CC_Paragraph Default Font"/>
    <w:basedOn w:val="Zadanifontodlomka"/>
    <w:rsid w:val="008521B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521BD"/>
    <w:rPr>
      <w:bdr w:space="0" w:sz="0" w:color="auto" w:val="none"/>
      <w:shd w:fill="FFFFCC" w:color="auto" w:val="clear"/>
      <w:lang w:val="hr-HR"/>
    </w:rPr>
  </w:style>
  <w:style w:customStyle="true" w:styleId="PozadinaSvijetloCrvena" w:type="character">
    <w:name w:val="Pozadina_SvijetloCrvena"/>
    <w:basedOn w:val="eSPISCCParagraphDefaultFont"/>
    <w:rsid w:val="008521B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521B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E40D2"/>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085275"/>
    <w:rPr>
      <w:rFonts w:ascii="Tahoma" w:cs="Tahoma" w:hAnsi="Tahoma"/>
      <w:sz w:val="16"/>
      <w:szCs w:val="16"/>
    </w:rPr>
  </w:style>
  <w:style w:styleId="Zaglavlje" w:type="paragraph">
    <w:name w:val="header"/>
    <w:basedOn w:val="Normal"/>
    <w:link w:val="ZaglavljeChar"/>
    <w:rsid w:val="00FC3541"/>
    <w:pPr>
      <w:tabs>
        <w:tab w:pos="4536" w:val="center"/>
        <w:tab w:pos="9072" w:val="right"/>
      </w:tabs>
    </w:pPr>
  </w:style>
  <w:style w:customStyle="1" w:styleId="ZaglavljeChar" w:type="character">
    <w:name w:val="Zaglavlje Char"/>
    <w:link w:val="Zaglavlje"/>
    <w:rsid w:val="00FC3541"/>
    <w:rPr>
      <w:sz w:val="24"/>
      <w:szCs w:val="24"/>
    </w:rPr>
  </w:style>
  <w:style w:styleId="Podnoje" w:type="paragraph">
    <w:name w:val="footer"/>
    <w:basedOn w:val="Normal"/>
    <w:link w:val="PodnojeChar"/>
    <w:rsid w:val="00FC3541"/>
    <w:pPr>
      <w:tabs>
        <w:tab w:pos="4536" w:val="center"/>
        <w:tab w:pos="9072" w:val="right"/>
      </w:tabs>
    </w:pPr>
  </w:style>
  <w:style w:customStyle="1" w:styleId="PodnojeChar" w:type="character">
    <w:name w:val="Podnožje Char"/>
    <w:link w:val="Podnoje"/>
    <w:rsid w:val="00FC3541"/>
    <w:rPr>
      <w:sz w:val="24"/>
      <w:szCs w:val="24"/>
    </w:rPr>
  </w:style>
  <w:style w:styleId="Tekstrezerviranogmjesta" w:type="character">
    <w:name w:val="Placeholder Text"/>
    <w:basedOn w:val="Zadanifontodlomka"/>
    <w:uiPriority w:val="99"/>
    <w:semiHidden/>
    <w:rsid w:val="008521BD"/>
    <w:rPr>
      <w:color w:val="808080"/>
      <w:bdr w:color="auto" w:space="0" w:sz="0" w:val="none"/>
      <w:shd w:color="auto" w:fill="auto" w:val="clear"/>
    </w:rPr>
  </w:style>
  <w:style w:customStyle="1" w:styleId="eSPISCCParagraphDefaultFont" w:type="character">
    <w:name w:val="eSPIS_CC_Paragraph Default Font"/>
    <w:basedOn w:val="Zadanifontodlomka"/>
    <w:rsid w:val="008521B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521BD"/>
    <w:rPr>
      <w:bdr w:color="auto" w:space="0" w:sz="0" w:val="none"/>
      <w:shd w:color="auto" w:fill="FFFFCC" w:val="clear"/>
      <w:lang w:val="hr-HR"/>
    </w:rPr>
  </w:style>
  <w:style w:customStyle="1" w:styleId="PozadinaSvijetloCrvena" w:type="character">
    <w:name w:val="Pozadina_SvijetloCrvena"/>
    <w:basedOn w:val="eSPISCCParagraphDefaultFont"/>
    <w:rsid w:val="008521B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521B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21. studenog 2016.</izvorni_sadrzaj>
    <derivirana_varijabla naziv="DomainObject.DatumDonosenjaOdluke_1">21. studenog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Ardena</izvorni_sadrzaj>
    <derivirana_varijabla naziv="DomainObject.DonositeljOdluke.Ime_1">Ardena</derivirana_varijabla>
  </DomainObject.DonositeljOdluke.Ime>
  <DomainObject.DonositeljOdluke.Prezime>
    <izvorni_sadrzaj>Bajlo</izvorni_sadrzaj>
    <derivirana_varijabla naziv="DomainObject.DonositeljOdluke.Prezime_1">Bajlo</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544</izvorni_sadrzaj>
    <derivirana_varijabla naziv="DomainObject.Predmet.Broj_1">544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travnja 2016.</izvorni_sadrzaj>
    <derivirana_varijabla naziv="DomainObject.Predmet.DatumOsnivanja_1">15.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St-544/2016</izvorni_sadrzaj>
    <derivirana_varijabla naziv="DomainObject.Predmet.OznakaBroj_1">St-544/2016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BRUSELINA d.o.o. za građenje i trgovinu</izvorni_sadrzaj>
    <derivirana_varijabla naziv="DomainObject.Predmet.ProtustrankaFormated_1">  BRUSELINA d.o.o. za građenje i trgovinu</derivirana_varijabla>
  </DomainObject.Predmet.ProtustrankaFormated>
  <DomainObject.Predmet.ProtustrankaFormatedOIB>
    <izvorni_sadrzaj>  BRUSELINA d.o.o. za građenje i trgovinu, OIB 91988264024</izvorni_sadrzaj>
    <derivirana_varijabla naziv="DomainObject.Predmet.ProtustrankaFormatedOIB_1">  BRUSELINA d.o.o. za građenje i trgovinu, OIB 91988264024</derivirana_varijabla>
  </DomainObject.Predmet.ProtustrankaFormatedOIB>
  <DomainObject.Predmet.ProtustrankaFormatedWithAdress>
    <izvorni_sadrzaj> BRUSELINA d.o.o. za građenje i trgovinu, Virski put 123, 23234 Vir</izvorni_sadrzaj>
    <derivirana_varijabla naziv="DomainObject.Predmet.ProtustrankaFormatedWithAdress_1"> BRUSELINA d.o.o. za građenje i trgovinu, Virski put 123, 23234 Vir</derivirana_varijabla>
  </DomainObject.Predmet.ProtustrankaFormatedWithAdress>
  <DomainObject.Predmet.ProtustrankaFormatedWithAdressOIB>
    <izvorni_sadrzaj> BRUSELINA d.o.o. za građenje i trgovinu, OIB 91988264024, Virski put 123, 23234 Vir</izvorni_sadrzaj>
    <derivirana_varijabla naziv="DomainObject.Predmet.ProtustrankaFormatedWithAdressOIB_1"> BRUSELINA d.o.o. za građenje i trgovinu, OIB 91988264024, Virski put 123, 23234 Vir</derivirana_varijabla>
  </DomainObject.Predmet.ProtustrankaFormatedWithAdressOIB>
  <DomainObject.Predmet.ProtustrankaWithAdress>
    <izvorni_sadrzaj>BRUSELINA d.o.o. za građenje i trgovinu Virski put 123, 23234 Vir</izvorni_sadrzaj>
    <derivirana_varijabla naziv="DomainObject.Predmet.ProtustrankaWithAdress_1">BRUSELINA d.o.o. za građenje i trgovinu Virski put 123, 23234 Vir</derivirana_varijabla>
  </DomainObject.Predmet.ProtustrankaWithAdress>
  <DomainObject.Predmet.ProtustrankaWithAdressOIB>
    <izvorni_sadrzaj>BRUSELINA d.o.o. za građenje i trgovinu, OIB 91988264024, Virski put 123, 23234 Vir</izvorni_sadrzaj>
    <derivirana_varijabla naziv="DomainObject.Predmet.ProtustrankaWithAdressOIB_1">BRUSELINA d.o.o. za građenje i trgovinu, OIB 91988264024, Virski put 123, 23234 Vir</derivirana_varijabla>
  </DomainObject.Predmet.ProtustrankaWithAdressOIB>
  <DomainObject.Predmet.ProtustrankaNazivFormated>
    <izvorni_sadrzaj>BRUSELINA d.o.o. za građenje i trgovinu</izvorni_sadrzaj>
    <derivirana_varijabla naziv="DomainObject.Predmet.ProtustrankaNazivFormated_1">BRUSELINA d.o.o. za građenje i trgovinu</derivirana_varijabla>
  </DomainObject.Predmet.ProtustrankaNazivFormated>
  <DomainObject.Predmet.ProtustrankaNazivFormatedOIB>
    <izvorni_sadrzaj>BRUSELINA d.o.o. za građenje i trgovinu, OIB 91988264024</izvorni_sadrzaj>
    <derivirana_varijabla naziv="DomainObject.Predmet.ProtustrankaNazivFormatedOIB_1">BRUSELINA d.o.o. za građenje i trgovinu, OIB 91988264024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Referada 1</izvorni_sadrzaj>
    <derivirana_varijabla naziv="DomainObject.Predmet.Referada.Oznaka_1">Referada 1</derivirana_varijabla>
  </DomainObject.Predmet.Referada.Oznaka>
  <DomainObject.Predmet.Referada.Prostorija.Naziv>
    <izvorni_sadrzaj>Sudnica 7</izvorni_sadrzaj>
    <derivirana_varijabla naziv="DomainObject.Predmet.Referada.Prostorija.Naziv_1">Sudnica 7</derivirana_varijabla>
  </DomainObject.Predmet.Referada.Prostorija.Naziv>
  <DomainObject.Predmet.Referada.Prostorija.Oznaka>
    <izvorni_sadrzaj>Sudnica 7</izvorni_sadrzaj>
    <derivirana_varijabla naziv="DomainObject.Predmet.Referada.Prostorija.Oznaka_1">Sudnica 7</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Ivana Danila 4, 23000 Zadar</izvorni_sadrzaj>
    <derivirana_varijabla naziv="DomainObject.Predmet.StrankaFormatedWithAdress_1"> Financijska agencija, Ivana Danila 4, 23000 Zadar</derivirana_varijabla>
  </DomainObject.Predmet.StrankaFormatedWithAdress>
  <DomainObject.Predmet.StrankaFormatedWithAdressOIB>
    <izvorni_sadrzaj> Financijska agencija, OIB 85821130368, Ivana Danila 4, 23000 Zadar</izvorni_sadrzaj>
    <derivirana_varijabla naziv="DomainObject.Predmet.StrankaFormatedWithAdressOIB_1"> Financijska agencija, OIB 85821130368, Ivana Danila 4, 23000 Zadar</derivirana_varijabla>
  </DomainObject.Predmet.StrankaFormatedWithAdressOIB>
  <DomainObject.Predmet.StrankaWithAdress>
    <izvorni_sadrzaj>Financijska agencija Ivana Danila 4,23000 Zadar</izvorni_sadrzaj>
    <derivirana_varijabla naziv="DomainObject.Predmet.StrankaWithAdress_1">Financijska agencija Ivana Danila 4,23000 Zadar</derivirana_varijabla>
  </DomainObject.Predmet.StrankaWithAdress>
  <DomainObject.Predmet.StrankaWithAdressOIB>
    <izvorni_sadrzaj>Financijska agencija, OIB 85821130368, Ivana Danila 4,23000 Zadar</izvorni_sadrzaj>
    <derivirana_varijabla naziv="DomainObject.Predmet.StrankaWithAdressOIB_1">Financijska agencija, OIB 85821130368, Ivana Danila 4,23000 Zadar</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52088.26</izvorni_sadrzaj>
    <derivirana_varijabla naziv="DomainObject.Predmet.TrenutnaVrijednost_1">52088.26</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Nena Mužanović</izvorni_sadrzaj>
    <derivirana_varijabla naziv="DomainObject.Predmet.Zapisnicar_1">Nena Mužanović</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Ivana Danila 4, 23000 Zadar</item>
    </izvorni_sadrzaj>
    <derivirana_varijabla naziv="DomainObject.Predmet.StrankaListFormatedWithAdress_1">
      <item>Financijska agencija, Ivana Danila 4, 23000 Zadar</item>
    </derivirana_varijabla>
  </DomainObject.Predmet.StrankaListFormatedWithAdress>
  <DomainObject.Predmet.StrankaListFormatedWithAdressOIB>
    <izvorni_sadrzaj>
      <item>Financijska agencija, OIB 85821130368, Ivana Danila 4, 23000 Zadar</item>
    </izvorni_sadrzaj>
    <derivirana_varijabla naziv="DomainObject.Predmet.StrankaListFormatedWithAdressOIB_1">
      <item>Financijska agencija, OIB 85821130368, Ivana Danila 4, 23000 Zadar</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BRUSELINA d.o.o. za građenje i trgovinu</item>
    </izvorni_sadrzaj>
    <derivirana_varijabla naziv="DomainObject.Predmet.ProtuStrankaListFormated_1">
      <item>BRUSELINA d.o.o. za građenje i trgovinu</item>
    </derivirana_varijabla>
  </DomainObject.Predmet.ProtuStrankaListFormated>
  <DomainObject.Predmet.ProtuStrankaListFormatedOIB>
    <izvorni_sadrzaj>
      <item>BRUSELINA d.o.o. za građenje i trgovinu, OIB 91988264024</item>
    </izvorni_sadrzaj>
    <derivirana_varijabla naziv="DomainObject.Predmet.ProtuStrankaListFormatedOIB_1">
      <item>BRUSELINA d.o.o. za građenje i trgovinu, OIB 91988264024</item>
    </derivirana_varijabla>
  </DomainObject.Predmet.ProtuStrankaListFormatedOIB>
  <DomainObject.Predmet.ProtuStrankaListFormatedWithAdress>
    <izvorni_sadrzaj>
      <item>BRUSELINA d.o.o. za građenje i trgovinu, Virski put 123, 23234 Vir</item>
    </izvorni_sadrzaj>
    <derivirana_varijabla naziv="DomainObject.Predmet.ProtuStrankaListFormatedWithAdress_1">
      <item>BRUSELINA d.o.o. za građenje i trgovinu, Virski put 123, 23234 Vir</item>
    </derivirana_varijabla>
  </DomainObject.Predmet.ProtuStrankaListFormatedWithAdress>
  <DomainObject.Predmet.ProtuStrankaListFormatedWithAdressOIB>
    <izvorni_sadrzaj>
      <item>BRUSELINA d.o.o. za građenje i trgovinu, OIB 91988264024, Virski put 123, 23234 Vir</item>
    </izvorni_sadrzaj>
    <derivirana_varijabla naziv="DomainObject.Predmet.ProtuStrankaListFormatedWithAdressOIB_1">
      <item>BRUSELINA d.o.o. za građenje i trgovinu, OIB 91988264024, Virski put 123, 23234 Vir</item>
    </derivirana_varijabla>
  </DomainObject.Predmet.ProtuStrankaListFormatedWithAdressOIB>
  <DomainObject.Predmet.ProtuStrankaListNazivFormated>
    <izvorni_sadrzaj>
      <item>BRUSELINA d.o.o. za građenje i trgovinu</item>
    </izvorni_sadrzaj>
    <derivirana_varijabla naziv="DomainObject.Predmet.ProtuStrankaListNazivFormated_1">
      <item>BRUSELINA d.o.o. za građenje i trgovinu</item>
    </derivirana_varijabla>
  </DomainObject.Predmet.ProtuStrankaListNazivFormated>
  <DomainObject.Predmet.ProtuStrankaListNazivFormatedOIB>
    <izvorni_sadrzaj>
      <item>BRUSELINA d.o.o. za građenje i trgovinu, OIB 91988264024</item>
    </izvorni_sadrzaj>
    <derivirana_varijabla naziv="DomainObject.Predmet.ProtuStrankaListNazivFormatedOIB_1">
      <item>BRUSELINA d.o.o. za građenje i trgovinu, OIB 91988264024</item>
    </derivirana_varijabla>
  </DomainObject.Predmet.ProtuStrankaListNazivFormatedOIB>
  <DomainObject.Predmet.OstaliListFormated>
    <izvorni_sadrzaj>
      <item>Marko Bašić</item>
    </izvorni_sadrzaj>
    <derivirana_varijabla naziv="DomainObject.Predmet.OstaliListFormated_1">
      <item>Marko Bašić</item>
    </derivirana_varijabla>
  </DomainObject.Predmet.OstaliListFormated>
  <DomainObject.Predmet.OstaliListFormatedOIB>
    <izvorni_sadrzaj>
      <item>Marko Bašić, OIB 55883333147</item>
    </izvorni_sadrzaj>
    <derivirana_varijabla naziv="DomainObject.Predmet.OstaliListFormatedOIB_1">
      <item>Marko Bašić, OIB 55883333147</item>
    </derivirana_varijabla>
  </DomainObject.Predmet.OstaliListFormatedOIB>
  <DomainObject.Predmet.OstaliListFormatedWithAdress>
    <izvorni_sadrzaj>
      <item>Marko Bašić, Put Podvornic 4, 23234 Vir</item>
    </izvorni_sadrzaj>
    <derivirana_varijabla naziv="DomainObject.Predmet.OstaliListFormatedWithAdress_1">
      <item>Marko Bašić, Put Podvornic 4, 23234 Vir</item>
    </derivirana_varijabla>
  </DomainObject.Predmet.OstaliListFormatedWithAdress>
  <DomainObject.Predmet.OstaliListFormatedWithAdressOIB>
    <izvorni_sadrzaj>
      <item>Marko Bašić, OIB 55883333147, Put Podvornic 4, 23234 Vir</item>
    </izvorni_sadrzaj>
    <derivirana_varijabla naziv="DomainObject.Predmet.OstaliListFormatedWithAdressOIB_1">
      <item>Marko Bašić, OIB 55883333147, Put Podvornic 4, 23234 Vir</item>
    </derivirana_varijabla>
  </DomainObject.Predmet.OstaliListFormatedWithAdressOIB>
  <DomainObject.Predmet.OstaliListNazivFormated>
    <izvorni_sadrzaj>
      <item>Marko Bašić</item>
    </izvorni_sadrzaj>
    <derivirana_varijabla naziv="DomainObject.Predmet.OstaliListNazivFormated_1">
      <item>Marko Bašić</item>
    </derivirana_varijabla>
  </DomainObject.Predmet.OstaliListNazivFormated>
  <DomainObject.Predmet.OstaliListNazivFormatedOIB>
    <izvorni_sadrzaj>
      <item>Marko Bašić, OIB 55883333147</item>
    </izvorni_sadrzaj>
    <derivirana_varijabla naziv="DomainObject.Predmet.OstaliListNazivFormatedOIB_1">
      <item>Marko Bašić, OIB 55883333147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studenog 2016.</izvorni_sadrzaj>
    <derivirana_varijabla naziv="DomainObject.Datum_1">22. studenog 2016.</derivirana_varijabla>
  </DomainObject.Datum>
  <DomainObject.PoslovniBrojDokumenta>
    <izvorni_sadrzaj/>
    <derivirana_varijabla naziv="DomainObject.PoslovniBrojDokumenta_1"/>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BRUSELINA d.o.o. za građenje i trgovinu</izvorni_sadrzaj>
    <derivirana_varijabla naziv="DomainObject.Predmet.ProtustrankaIDrugi_1">BRUSELINA d.o.o. za građenje i trgovinu</derivirana_varijabla>
  </DomainObject.Predmet.ProtustrankaIDrugi>
  <DomainObject.Predmet.StrankaIDrugiAdressOIB>
    <izvorni_sadrzaj>Financijska agencija, OIB 85821130368, Ivana Danila 4, 23000 Zadar</izvorni_sadrzaj>
    <derivirana_varijabla naziv="DomainObject.Predmet.StrankaIDrugiAdressOIB_1">Financijska agencija, OIB 85821130368, Ivana Danila 4, 23000 Zadar</derivirana_varijabla>
  </DomainObject.Predmet.StrankaIDrugiAdressOIB>
  <DomainObject.Predmet.ProtustrankaIDrugiAdressOIB>
    <izvorni_sadrzaj>BRUSELINA d.o.o. za građenje i trgovinu, OIB 91988264024, Virski put 123, 23234 Vir</izvorni_sadrzaj>
    <derivirana_varijabla naziv="DomainObject.Predmet.ProtustrankaIDrugiAdressOIB_1">BRUSELINA d.o.o. za građenje i trgovinu, OIB 91988264024, Virski put 123, 23234 Vir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BRUSELINA d.o.o. za građenje i trgovinu</item>
      <item>Marko Bašić</item>
    </izvorni_sadrzaj>
    <derivirana_varijabla naziv="DomainObject.Predmet.SudioniciListNaziv_1">
      <item>Financijska agencija</item>
      <item>BRUSELINA d.o.o. za građenje i trgovinu</item>
      <item>Marko Bašić</item>
    </derivirana_varijabla>
  </DomainObject.Predmet.SudioniciListNaziv>
  <DomainObject.Predmet.SudioniciListAdressOIB>
    <izvorni_sadrzaj>
      <item>Financijska agencija, OIB 85821130368, Ivana Danila 4,23000 Zadar</item>
      <item>BRUSELINA d.o.o. za građenje i trgovinu, OIB 91988264024, Virski put 123,23234 Vir</item>
      <item>Marko Bašić, OIB 55883333147, Put Podvornic 4,23234 Vir</item>
    </izvorni_sadrzaj>
    <derivirana_varijabla naziv="DomainObject.Predmet.SudioniciListAdressOIB_1">
      <item>Financijska agencija, OIB 85821130368, Ivana Danila 4,23000 Zadar</item>
      <item>BRUSELINA d.o.o. za građenje i trgovinu, OIB 91988264024, Virski put 123,23234 Vir</item>
      <item>Marko Bašić, OIB 55883333147, Put Podvornic 4,23234 Vir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91988264024</item>
      <item>, OIB 55883333147</item>
    </izvorni_sadrzaj>
    <derivirana_varijabla naziv="DomainObject.Predmet.SudioniciListNazivOIB_1">
      <item>, OIB 85821130368</item>
      <item>, OIB 91988264024</item>
      <item>, OIB 55883333147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Edita Đurkin, OIB 65118926772, Donjodravska obala 16 Osijek</item>
    </izvorni_sadrzaj>
    <derivirana_varijabla naziv="DomainObject.Predmet.StecajniUpraviteljiListAddressOIB_1">
      <item>Edita Đurkin, OIB 65118926772, Donjodravska obala 16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A7A278A-1D69-459D-A495-40E34A5C80B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TDU</properties:Company>
  <properties:Pages>2</properties:Pages>
  <properties:Words>489</properties:Words>
  <properties:Characters>2550</properties:Characters>
  <properties:Lines>87</properties:Lines>
  <properties:Paragraphs>24</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3066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2016-11-10T12:20:00Z</dcterms:created>
  <dc:creator>Ardena Bajlo</dc:creator>
  <cp:lastModifiedBy>Nena Mužanović</cp:lastModifiedBy>
  <cp:lastPrinted>2016-11-21T11:49:00Z</cp:lastPrinted>
  <dcterms:modified xmlns:xsi="http://www.w3.org/2001/XMLSchema-instance" xsi:type="dcterms:W3CDTF">2016-11-22T07:52:00Z</dcterms:modified>
  <cp:revision>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