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3f75" w14:paraId="a703f75" w:rsidRDefault="00227E7D" w:rsidP="00C7733A" w:rsidR="00C7733A" w:rsidRPr="00D3644C">
      <w:pPr>
        <w:jc w:val="right"/>
        <w15:collapsed w:val="false"/>
        <w:rPr>
          <w:b/>
        </w:rPr>
      </w:pPr>
      <w:bookmarkStart w:name="_GoBack" w:id="0"/>
      <w:bookmarkEnd w:id="0"/>
      <w:r w:rsidRPr="00D3644C">
        <w:rPr>
          <w:b/>
        </w:rPr>
        <w:t xml:space="preserve">   Posl. br. 7 St-</w:t>
      </w:r>
      <w:r w:rsidR="0053212F">
        <w:rPr>
          <w:b/>
        </w:rPr>
        <w:t>430</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E86431">
        <w:t xml:space="preserve"> </w:t>
      </w:r>
      <w:r w:rsidR="008D2A66" w:rsidRPr="008D2A66">
        <w:t>MC CONSTRUCTION d.o.o.</w:t>
      </w:r>
      <w:r w:rsidR="008D2A66">
        <w:t xml:space="preserve">, </w:t>
      </w:r>
      <w:r w:rsidR="008D2A66" w:rsidRPr="008D2A66">
        <w:t xml:space="preserve">Don Radovana Jerkovića </w:t>
      </w:r>
      <w:r w:rsidR="008D2A66">
        <w:t>¼,</w:t>
      </w:r>
      <w:r w:rsidR="005D12FD">
        <w:t>Metković,</w:t>
      </w:r>
      <w:r w:rsidR="008D2A66">
        <w:t xml:space="preserve"> OIB: </w:t>
      </w:r>
      <w:r w:rsidR="008D2A66" w:rsidRPr="008D2A66">
        <w:t>68480712216</w:t>
      </w:r>
      <w:r w:rsidR="008D2A66">
        <w:t>, dana 13</w:t>
      </w:r>
      <w:r w:rsidR="000C3A6B" w:rsidRPr="00E06A8E">
        <w:t xml:space="preserve">. </w:t>
      </w:r>
      <w:r w:rsidR="00146764">
        <w:t>svibnja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8D2A66" w:rsidRPr="008D2A66">
        <w:t xml:space="preserve">MC CONSTRUCTION d.o.o., Don Radovana Jerkovića ¼, </w:t>
      </w:r>
      <w:r w:rsidR="005857DD">
        <w:t>Metković,</w:t>
      </w:r>
      <w:r w:rsidR="008D2A66" w:rsidRPr="008D2A66">
        <w:t>OIB: 68480712216,</w:t>
      </w:r>
      <w:r w:rsidR="008D2A66">
        <w:t>13</w:t>
      </w:r>
      <w:r w:rsidR="00E86431" w:rsidRPr="00E86431">
        <w:t>. svibnja 2019.g.</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BA2F09">
        <w:rPr>
          <w:b/>
          <w:u w:val="single"/>
        </w:rPr>
        <w:t>07</w:t>
      </w:r>
      <w:r w:rsidR="00586D51" w:rsidRPr="00D3644C">
        <w:rPr>
          <w:b/>
          <w:u w:val="single"/>
        </w:rPr>
        <w:t>.</w:t>
      </w:r>
      <w:r w:rsidR="00825AD8" w:rsidRPr="00D3644C">
        <w:rPr>
          <w:b/>
          <w:u w:val="single"/>
        </w:rPr>
        <w:t xml:space="preserve"> </w:t>
      </w:r>
      <w:r w:rsidR="00BA2F09">
        <w:rPr>
          <w:b/>
          <w:u w:val="single"/>
        </w:rPr>
        <w:t>lipnja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ED2457">
        <w:rPr>
          <w:b/>
          <w:u w:val="single"/>
        </w:rPr>
        <w:t>45</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53212F">
        <w:t>Marinko Stipić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2C04D9"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53212F">
        <w:t>Marinko Stipić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53212F">
      <w:pPr>
        <w:ind w:firstLine="708"/>
        <w:jc w:val="both"/>
      </w:pPr>
      <w:r w:rsidRPr="00D3644C">
        <w:t xml:space="preserve">Predlagatelj Financijska agencija, Regionalni centar Split, Podružnica Dubrovnik je prijedlogom zaprimljenim na Trgovačkom sudu u Splitu, Stalnoj službi u Dubrovniku, dana </w:t>
      </w:r>
      <w:r w:rsidR="0053212F">
        <w:t>10</w:t>
      </w:r>
      <w:r w:rsidRPr="00D3644C">
        <w:t xml:space="preserve">. </w:t>
      </w:r>
      <w:r w:rsidR="002C04D9">
        <w:t>svibnja</w:t>
      </w:r>
      <w:r w:rsidR="00041F97">
        <w:t xml:space="preserve"> 2019</w:t>
      </w:r>
      <w:r w:rsidRPr="00D3644C">
        <w:t>. godine predložio otvaranje stečajnog postupka nad dužnikom</w:t>
      </w:r>
      <w:r w:rsidR="002D1971">
        <w:t xml:space="preserve"> </w:t>
      </w:r>
      <w:r w:rsidR="008D2A66" w:rsidRPr="008D2A66">
        <w:t>MC CONSTRUCTION d.o.o., Don Radovan</w:t>
      </w:r>
      <w:r w:rsidR="008D2A66">
        <w:t xml:space="preserve">a Jerkovića ¼, </w:t>
      </w:r>
      <w:r w:rsidR="005D12FD">
        <w:t xml:space="preserve">Metković, </w:t>
      </w:r>
      <w:r w:rsidR="008D2A66">
        <w:t>OIB: 68480712216.</w:t>
      </w:r>
    </w:p>
    <w:p w:rsidRDefault="00C7733A" w:rsidP="00C7733A" w:rsidR="00C7733A" w:rsidRPr="00D3644C">
      <w:pPr>
        <w:ind w:firstLine="708"/>
        <w:jc w:val="both"/>
      </w:pPr>
      <w:r w:rsidRPr="00D3644C">
        <w:t xml:space="preserve">U prijedlogu se u bitnome navodi i iz njega proizlazi da obzirom dužnik na dan </w:t>
      </w:r>
      <w:r w:rsidR="0053212F">
        <w:t>07</w:t>
      </w:r>
      <w:r w:rsidR="0015273B" w:rsidRPr="00D3644C">
        <w:t>.</w:t>
      </w:r>
      <w:r w:rsidR="00586D51" w:rsidRPr="00D3644C">
        <w:t xml:space="preserve"> </w:t>
      </w:r>
      <w:r w:rsidR="0072366E">
        <w:t xml:space="preserve">svibnja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53212F">
        <w:t>200</w:t>
      </w:r>
      <w:r w:rsidR="00094072">
        <w:t>.</w:t>
      </w:r>
      <w:r w:rsidR="0053212F">
        <w:t>335</w:t>
      </w:r>
      <w:r w:rsidR="00D539A3">
        <w:t>,</w:t>
      </w:r>
      <w:r w:rsidR="0053212F">
        <w:t>19</w:t>
      </w:r>
      <w:r w:rsidRPr="00D3644C">
        <w:t xml:space="preserve"> kuna, te ima </w:t>
      </w:r>
      <w:r w:rsidR="00C95CD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w:t>
      </w:r>
      <w:r w:rsidRPr="00D3644C">
        <w:lastRenderedPageBreak/>
        <w:t>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8D2A66">
        <w:rPr>
          <w:b/>
        </w:rPr>
        <w:t xml:space="preserve">13. </w:t>
      </w:r>
      <w:r w:rsidR="00146764">
        <w:rPr>
          <w:b/>
        </w:rPr>
        <w:t>svibnja</w:t>
      </w:r>
      <w:r w:rsidR="00E908CC">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r w:rsidR="002F4998">
        <w:rPr>
          <w:b/>
        </w:rPr>
        <w:t>v.r.</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D06" w:rsidP="00C7733A" w:rsidR="00834D06">
      <w:r>
        <w:separator/>
      </w:r>
    </w:p>
  </w:endnote>
  <w:endnote w:id="0" w:type="continuationSeparator">
    <w:p w:rsidRDefault="00834D06" w:rsidP="00C7733A" w:rsidR="00834D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D06" w:rsidP="00C7733A" w:rsidR="00834D06">
      <w:r>
        <w:separator/>
      </w:r>
    </w:p>
  </w:footnote>
  <w:footnote w:id="0" w:type="continuationSeparator">
    <w:p w:rsidRDefault="00834D06" w:rsidP="00C7733A" w:rsidR="00834D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39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0391">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3212F">
      <w:rPr>
        <w:rFonts w:hAnsi="Book Antiqua" w:ascii="Book Antiqua"/>
        <w:b/>
        <w:sz w:val="20"/>
        <w:szCs w:val="20"/>
      </w:rPr>
      <w:t>430</w:t>
    </w:r>
    <w:r w:rsidR="00094072">
      <w:rPr>
        <w:rFonts w:hAnsi="Book Antiqua" w:ascii="Book Antiqua"/>
        <w:b/>
        <w:sz w:val="20"/>
        <w:szCs w:val="20"/>
      </w:rPr>
      <w:t>/19</w:t>
    </w:r>
  </w:p>
  <w:p w:rsidRDefault="00980391" w:rsidP="0084417E" w:rsidR="00BE1B95" w:rsidRPr="005E6841">
    <w:pPr>
      <w:jc w:val="both"/>
      <w:rPr>
        <w:rFonts w:hAnsi="Book Antiqua" w:ascii="Book Antiqua"/>
        <w:b/>
      </w:rPr>
    </w:pPr>
  </w:p>
  <w:p w:rsidRDefault="0098039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52F38"/>
    <w:rsid w:val="00094072"/>
    <w:rsid w:val="000A75B0"/>
    <w:rsid w:val="000C31AC"/>
    <w:rsid w:val="000C3A6B"/>
    <w:rsid w:val="000D5BDB"/>
    <w:rsid w:val="000F743A"/>
    <w:rsid w:val="00107F0A"/>
    <w:rsid w:val="001354D4"/>
    <w:rsid w:val="0014676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C04D9"/>
    <w:rsid w:val="002D163D"/>
    <w:rsid w:val="002D1971"/>
    <w:rsid w:val="002D2022"/>
    <w:rsid w:val="002D20C7"/>
    <w:rsid w:val="002D315C"/>
    <w:rsid w:val="002E22AD"/>
    <w:rsid w:val="002F4998"/>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CAC"/>
    <w:rsid w:val="004F1BA1"/>
    <w:rsid w:val="004F4C87"/>
    <w:rsid w:val="00503DCD"/>
    <w:rsid w:val="00525ED4"/>
    <w:rsid w:val="0053212F"/>
    <w:rsid w:val="00542B8F"/>
    <w:rsid w:val="005437CF"/>
    <w:rsid w:val="005844B8"/>
    <w:rsid w:val="005857DD"/>
    <w:rsid w:val="00586D51"/>
    <w:rsid w:val="00593D06"/>
    <w:rsid w:val="005C3C83"/>
    <w:rsid w:val="005D12FD"/>
    <w:rsid w:val="005D33FA"/>
    <w:rsid w:val="005D615B"/>
    <w:rsid w:val="0060334D"/>
    <w:rsid w:val="006354CC"/>
    <w:rsid w:val="0064114C"/>
    <w:rsid w:val="00650061"/>
    <w:rsid w:val="0065119F"/>
    <w:rsid w:val="00657560"/>
    <w:rsid w:val="006738CC"/>
    <w:rsid w:val="006801BE"/>
    <w:rsid w:val="006C1CDA"/>
    <w:rsid w:val="006D2515"/>
    <w:rsid w:val="006E7FC8"/>
    <w:rsid w:val="007054C6"/>
    <w:rsid w:val="007222D0"/>
    <w:rsid w:val="0072366E"/>
    <w:rsid w:val="00763DB2"/>
    <w:rsid w:val="00770807"/>
    <w:rsid w:val="00776843"/>
    <w:rsid w:val="007B034A"/>
    <w:rsid w:val="007B49BC"/>
    <w:rsid w:val="007D5569"/>
    <w:rsid w:val="007F1BBF"/>
    <w:rsid w:val="007F6A31"/>
    <w:rsid w:val="00806D39"/>
    <w:rsid w:val="00825AD8"/>
    <w:rsid w:val="00834D06"/>
    <w:rsid w:val="00836190"/>
    <w:rsid w:val="00847E26"/>
    <w:rsid w:val="0085239C"/>
    <w:rsid w:val="00873332"/>
    <w:rsid w:val="008923B5"/>
    <w:rsid w:val="008931A3"/>
    <w:rsid w:val="008D2A66"/>
    <w:rsid w:val="008D2F74"/>
    <w:rsid w:val="008E14EB"/>
    <w:rsid w:val="008F5103"/>
    <w:rsid w:val="00902561"/>
    <w:rsid w:val="00905202"/>
    <w:rsid w:val="0090724C"/>
    <w:rsid w:val="00926700"/>
    <w:rsid w:val="00934DBE"/>
    <w:rsid w:val="00980391"/>
    <w:rsid w:val="009B6592"/>
    <w:rsid w:val="009C7CA7"/>
    <w:rsid w:val="009D61DC"/>
    <w:rsid w:val="009E4961"/>
    <w:rsid w:val="00A32896"/>
    <w:rsid w:val="00A44F05"/>
    <w:rsid w:val="00A6339B"/>
    <w:rsid w:val="00A82D94"/>
    <w:rsid w:val="00A87CD2"/>
    <w:rsid w:val="00A918DD"/>
    <w:rsid w:val="00A95BF8"/>
    <w:rsid w:val="00AB51CE"/>
    <w:rsid w:val="00AB7A4D"/>
    <w:rsid w:val="00B01154"/>
    <w:rsid w:val="00B20AF3"/>
    <w:rsid w:val="00B3620C"/>
    <w:rsid w:val="00B37616"/>
    <w:rsid w:val="00B5222D"/>
    <w:rsid w:val="00BA0B1A"/>
    <w:rsid w:val="00BA2F09"/>
    <w:rsid w:val="00BC1CF9"/>
    <w:rsid w:val="00C120AF"/>
    <w:rsid w:val="00C261C0"/>
    <w:rsid w:val="00C3130F"/>
    <w:rsid w:val="00C31847"/>
    <w:rsid w:val="00C31C5A"/>
    <w:rsid w:val="00C7733A"/>
    <w:rsid w:val="00C95CD3"/>
    <w:rsid w:val="00CA4FAF"/>
    <w:rsid w:val="00CA73D0"/>
    <w:rsid w:val="00CC1CFD"/>
    <w:rsid w:val="00CD37D0"/>
    <w:rsid w:val="00CF5F8E"/>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6431"/>
    <w:rsid w:val="00E8751F"/>
    <w:rsid w:val="00E908CC"/>
    <w:rsid w:val="00EA4A96"/>
    <w:rsid w:val="00EB1A08"/>
    <w:rsid w:val="00ED2457"/>
    <w:rsid w:val="00EE65B1"/>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80391"/>
    <w:rPr>
      <w:color w:val="808080"/>
      <w:bdr w:space="0" w:sz="0" w:color="auto" w:val="none"/>
      <w:shd w:fill="auto" w:color="auto" w:val="clear"/>
    </w:rPr>
  </w:style>
  <w:style w:customStyle="true" w:styleId="eSPISCCParagraphDefaultFont" w:type="character">
    <w:name w:val="eSPIS_CC_Paragraph Default Font"/>
    <w:basedOn w:val="Zadanifontodlomka"/>
    <w:rsid w:val="009803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0391"/>
    <w:rPr>
      <w:b/>
      <w:bdr w:space="0" w:sz="0" w:color="auto" w:val="none"/>
      <w:shd w:fill="FFFFCC" w:color="auto" w:val="clear"/>
      <w:lang w:val="hr-HR"/>
    </w:rPr>
  </w:style>
  <w:style w:customStyle="true" w:styleId="PozadinaSvijetloCrvena" w:type="character">
    <w:name w:val="Pozadina_SvijetloCrvena"/>
    <w:basedOn w:val="eSPISCCParagraphDefaultFont"/>
    <w:rsid w:val="009803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039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80391"/>
    <w:rPr>
      <w:color w:val="808080"/>
      <w:bdr w:color="auto" w:space="0" w:sz="0" w:val="none"/>
      <w:shd w:color="auto" w:fill="auto" w:val="clear"/>
    </w:rPr>
  </w:style>
  <w:style w:customStyle="1" w:styleId="eSPISCCParagraphDefaultFont" w:type="character">
    <w:name w:val="eSPIS_CC_Paragraph Default Font"/>
    <w:basedOn w:val="Zadanifontodlomka"/>
    <w:rsid w:val="009803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0391"/>
    <w:rPr>
      <w:b/>
      <w:bdr w:color="auto" w:space="0" w:sz="0" w:val="none"/>
      <w:shd w:color="auto" w:fill="FFFFCC" w:val="clear"/>
      <w:lang w:val="hr-HR"/>
    </w:rPr>
  </w:style>
  <w:style w:customStyle="1" w:styleId="PozadinaSvijetloCrvena" w:type="character">
    <w:name w:val="Pozadina_SvijetloCrvena"/>
    <w:basedOn w:val="eSPISCCParagraphDefaultFont"/>
    <w:rsid w:val="009803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039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2019.</izvorni_sadrzaj>
    <derivirana_varijabla naziv="DomainObject.Predmet.DatumOsnivanja_1">10.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St-430/2019</izvorni_sadrzaj>
    <derivirana_varijabla naziv="DomainObject.Predmet.OznakaBroj_1">St-430/2019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 CONSTRUCTION društvo s ograničenom odgovornošću za trgovinu i usluge</izvorni_sadrzaj>
    <derivirana_varijabla naziv="DomainObject.Predmet.ProtustrankaFormated_1">  MC CONSTRUCTION društvo s ograničenom odgovornošću za trgovinu i usluge</derivirana_varijabla>
  </DomainObject.Predmet.ProtustrankaFormated>
  <DomainObject.Predmet.ProtustrankaFormatedOIB>
    <izvorni_sadrzaj>  MC CONSTRUCTION društvo s ograničenom odgovornošću za trgovinu i usluge, OIB 68480712216</izvorni_sadrzaj>
    <derivirana_varijabla naziv="DomainObject.Predmet.ProtustrankaFormatedOIB_1">  MC CONSTRUCTION društvo s ograničenom odgovornošću za trgovinu i usluge, OIB 68480712216</derivirana_varijabla>
  </DomainObject.Predmet.ProtustrankaFormatedOIB>
  <DomainObject.Predmet.ProtustrankaFormatedWithAdress>
    <izvorni_sadrzaj> MC CONSTRUCTION društvo s ograničenom odgovornošću za trgovinu i usluge, Don Radovana Jerkovića 1/4, 20350 Metković</izvorni_sadrzaj>
    <derivirana_varijabla naziv="DomainObject.Predmet.ProtustrankaFormatedWithAdress_1"> MC CONSTRUCTION društvo s ograničenom odgovornošću za trgovinu i usluge, Don Radovana Jerkovića 1/4, 20350 Metković</derivirana_varijabla>
  </DomainObject.Predmet.ProtustrankaFormatedWithAdress>
  <DomainObject.Predmet.ProtustrankaFormatedWithAdressOIB>
    <izvorni_sadrzaj> MC CONSTRUCTION društvo s ograničenom odgovornošću za trgovinu i usluge, OIB 68480712216, Don Radovana Jerkovića 1/4, 20350 Metković</izvorni_sadrzaj>
    <derivirana_varijabla naziv="DomainObject.Predmet.ProtustrankaFormatedWithAdressOIB_1"> MC CONSTRUCTION društvo s ograničenom odgovornošću za trgovinu i usluge, OIB 68480712216, Don Radovana Jerkovića 1/4, 20350 Metković</derivirana_varijabla>
  </DomainObject.Predmet.ProtustrankaFormatedWithAdressOIB>
  <DomainObject.Predmet.ProtustrankaWithAdress>
    <izvorni_sadrzaj>MC CONSTRUCTION društvo s ograničenom odgovornošću za trgovinu i usluge Don Radovana Jerkovića 1/4, 20350 Metković</izvorni_sadrzaj>
    <derivirana_varijabla naziv="DomainObject.Predmet.ProtustrankaWithAdress_1">MC CONSTRUCTION društvo s ograničenom odgovornošću za trgovinu i usluge Don Radovana Jerkovića 1/4, 20350 Metković</derivirana_varijabla>
  </DomainObject.Predmet.ProtustrankaWithAdress>
  <DomainObject.Predmet.ProtustrankaWithAdressOIB>
    <izvorni_sadrzaj>MC CONSTRUCTION društvo s ograničenom odgovornošću za trgovinu i usluge, OIB 68480712216, Don Radovana Jerkovića 1/4, 20350 Metković</izvorni_sadrzaj>
    <derivirana_varijabla naziv="DomainObject.Predmet.ProtustrankaWithAdressOIB_1">MC CONSTRUCTION društvo s ograničenom odgovornošću za trgovinu i usluge, OIB 68480712216, Don Radovana Jerkovića 1/4, 20350 Metković</derivirana_varijabla>
  </DomainObject.Predmet.ProtustrankaWithAdressOIB>
  <DomainObject.Predmet.ProtustrankaNazivFormated>
    <izvorni_sadrzaj>MC CONSTRUCTION društvo s ograničenom odgovornošću za trgovinu i usluge</izvorni_sadrzaj>
    <derivirana_varijabla naziv="DomainObject.Predmet.ProtustrankaNazivFormated_1">MC CONSTRUCTION društvo s ograničenom odgovornošću za trgovinu i usluge</derivirana_varijabla>
  </DomainObject.Predmet.ProtustrankaNazivFormated>
  <DomainObject.Predmet.ProtustrankaNazivFormatedOIB>
    <izvorni_sadrzaj>MC CONSTRUCTION društvo s ograničenom odgovornošću za trgovinu i usluge, OIB 68480712216</izvorni_sadrzaj>
    <derivirana_varijabla naziv="DomainObject.Predmet.ProtustrankaNazivFormatedOIB_1">MC CONSTRUCTION društvo s ograničenom odgovornošću za trgovinu i usluge, OIB 68480712216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200335.19</izvorni_sadrzaj>
    <derivirana_varijabla naziv="DomainObject.Predmet.TrenutnaVrijednost_1">200335.19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MC CONSTRUCTION društvo s ograničenom odgovornošću za trgovinu i usluge</item>
    </izvorni_sadrzaj>
    <derivirana_varijabla naziv="DomainObject.Predmet.ProtuStrankaListFormated_1">
      <item>MC CONSTRUCTION društvo s ograničenom odgovornošću za trgovinu i usluge</item>
    </derivirana_varijabla>
  </DomainObject.Predmet.ProtuStrankaListFormated>
  <DomainObject.Predmet.ProtuStrankaListFormatedOIB>
    <izvorni_sadrzaj>
      <item>MC CONSTRUCTION društvo s ograničenom odgovornošću za trgovinu i usluge, OIB 68480712216</item>
    </izvorni_sadrzaj>
    <derivirana_varijabla naziv="DomainObject.Predmet.ProtuStrankaListFormatedOIB_1">
      <item>MC CONSTRUCTION društvo s ograničenom odgovornošću za trgovinu i usluge, OIB 68480712216</item>
    </derivirana_varijabla>
  </DomainObject.Predmet.ProtuStrankaListFormatedOIB>
  <DomainObject.Predmet.ProtuStrankaListFormatedWithAdress>
    <izvorni_sadrzaj>
      <item>MC CONSTRUCTION društvo s ograničenom odgovornošću za trgovinu i usluge, Don Radovana Jerkovića 1/4, 20350 Metković</item>
    </izvorni_sadrzaj>
    <derivirana_varijabla naziv="DomainObject.Predmet.ProtuStrankaListFormatedWithAdress_1">
      <item>MC CONSTRUCTION društvo s ograničenom odgovornošću za trgovinu i usluge, Don Radovana Jerkovića 1/4, 20350 Metković</item>
    </derivirana_varijabla>
  </DomainObject.Predmet.ProtuStrankaListFormatedWithAdress>
  <DomainObject.Predmet.ProtuStrankaListFormatedWithAdressOIB>
    <izvorni_sadrzaj>
      <item>MC CONSTRUCTION društvo s ograničenom odgovornošću za trgovinu i usluge, OIB 68480712216, Don Radovana Jerkovića 1/4, 20350 Metković</item>
    </izvorni_sadrzaj>
    <derivirana_varijabla naziv="DomainObject.Predmet.ProtuStrankaListFormatedWithAdressOIB_1">
      <item>MC CONSTRUCTION društvo s ograničenom odgovornošću za trgovinu i usluge, OIB 68480712216, Don Radovana Jerkovića 1/4, 20350 Metković</item>
    </derivirana_varijabla>
  </DomainObject.Predmet.ProtuStrankaListFormatedWithAdressOIB>
  <DomainObject.Predmet.ProtuStrankaListNazivFormated>
    <izvorni_sadrzaj>
      <item>MC CONSTRUCTION društvo s ograničenom odgovornošću za trgovinu i usluge</item>
    </izvorni_sadrzaj>
    <derivirana_varijabla naziv="DomainObject.Predmet.ProtuStrankaListNazivFormated_1">
      <item>MC CONSTRUCTION društvo s ograničenom odgovornošću za trgovinu i usluge</item>
    </derivirana_varijabla>
  </DomainObject.Predmet.ProtuStrankaListNazivFormated>
  <DomainObject.Predmet.ProtuStrankaListNazivFormatedOIB>
    <izvorni_sadrzaj>
      <item>MC CONSTRUCTION društvo s ograničenom odgovornošću za trgovinu i usluge, OIB 68480712216</item>
    </izvorni_sadrzaj>
    <derivirana_varijabla naziv="DomainObject.Predmet.ProtuStrankaListNazivFormatedOIB_1">
      <item>MC CONSTRUCTION društvo s ograničenom odgovornošću za trgovinu i usluge, OIB 68480712216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MC CONSTRUCTION društvo s ograničenom odgovornošću za trgovinu i usluge</izvorni_sadrzaj>
    <derivirana_varijabla naziv="DomainObject.Predmet.ProtustrankaIDrugi_1">MC CONSTRUCTION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MC CONSTRUCTION društvo s ograničenom odgovornošću za trgovinu i usluge, OIB 68480712216, Don Radovana Jerkovića 1/4, 20350 Metković</izvorni_sadrzaj>
    <derivirana_varijabla naziv="DomainObject.Predmet.ProtustrankaIDrugiAdressOIB_1">MC CONSTRUCTION društvo s ograničenom odgovornošću za trgovinu i usluge, OIB 68480712216, Don Radovana Jerkovića 1/4,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MC CONSTRUCTION društvo s ograničenom odgovornošću za trgovinu i usluge</item>
    </izvorni_sadrzaj>
    <derivirana_varijabla naziv="DomainObject.Predmet.SudioniciListNaziv_1">
      <item>FINA, RC Split, Podružnica Dubrovnik</item>
      <item>MC CONSTRUCTION društvo s ograničenom odgovornošću za trgovinu i usluge</item>
    </derivirana_varijabla>
  </DomainObject.Predmet.SudioniciListNaziv>
  <DomainObject.Predmet.SudioniciListAdressOIB>
    <izvorni_sadrzaj>
      <item>FINA, RC Split, Podružnica Dubrovnik, OIB 85821130368, Vukovarska 2,20000 Dubrovnik</item>
      <item>MC CONSTRUCTION društvo s ograničenom odgovornošću za trgovinu i usluge, OIB 68480712216, Don Radovana Jerkovića 1/4,20350 Metković</item>
    </izvorni_sadrzaj>
    <derivirana_varijabla naziv="DomainObject.Predmet.SudioniciListAdressOIB_1">
      <item>FINA, RC Split, Podružnica Dubrovnik, OIB 85821130368, Vukovarska 2,20000 Dubrovnik</item>
      <item>MC CONSTRUCTION društvo s ograničenom odgovornošću za trgovinu i usluge, OIB 68480712216, Don Radovana Jerkovića 1/4,20350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68480712216</item>
    </izvorni_sadrzaj>
    <derivirana_varijabla naziv="DomainObject.Predmet.SudioniciListNazivOIB_1">
      <item>, OIB 85821130368</item>
      <item>, OIB 68480712216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2D00C0-8D0E-49DD-A696-E53EB3494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5578</properties:Characters>
  <properties:Lines>140</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2019-05-13T08:37:00Z</dcterms:created>
  <dc:creator>Diana Butigan Granić</dc:creator>
  <cp:lastModifiedBy>Sanja Vuković</cp:lastModifiedBy>
  <cp:lastPrinted>2019-05-13T08:40:00Z</cp:lastPrinted>
  <dcterms:modified xmlns:xsi="http://www.w3.org/2001/XMLSchema-instance" xsi:type="dcterms:W3CDTF">2019-05-13T08:44:00Z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(430-19 - prethodni.docx)</vt:lpwstr>
  </prop:property>
  <prop:property name="CC_coloring" pid="4" fmtid="{D5CDD505-2E9C-101B-9397-08002B2CF9AE}">
    <vt:bool>false</vt:bool>
  </prop:property>
  <prop:property name="BrojStranica" pid="5" fmtid="{D5CDD505-2E9C-101B-9397-08002B2CF9AE}">
    <vt:i4>3</vt:i4>
  </prop:property>
</prop:Properties>
</file>