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4012" w14:paraId="c914012" w:rsidRDefault="00C96358" w:rsidP="00C96358" w:rsidR="00C96358">
      <w:pPr>
        <w:pStyle w:val="Naslov3"/>
        <w15:collapsed w:val="false"/>
      </w:pPr>
      <w:bookmarkStart w:name="_GoBack" w:id="0"/>
      <w:bookmarkEnd w:id="0"/>
    </w:p>
    <w:p w:rsidRDefault="00C96358" w:rsidP="00C96358" w:rsidR="00C96358">
      <w:pPr>
        <w:pStyle w:val="SudNaziv"/>
      </w:pPr>
    </w:p>
    <w:p w:rsidRDefault="00C45367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9 </w:t>
      </w:r>
      <w:proofErr w:type="spellStart"/>
      <w:r>
        <w:rPr>
          <w:rFonts w:cs="Times New Roman" w:eastAsia="Times New Roman"/>
          <w:lang w:eastAsia="hr-HR"/>
        </w:rPr>
        <w:t>Stpn</w:t>
      </w:r>
      <w:proofErr w:type="spellEnd"/>
      <w:r>
        <w:rPr>
          <w:rFonts w:cs="Times New Roman" w:eastAsia="Times New Roman"/>
          <w:lang w:eastAsia="hr-HR"/>
        </w:rPr>
        <w:t>-27</w:t>
      </w:r>
      <w:r w:rsidR="00C96358">
        <w:rPr>
          <w:rFonts w:cs="Times New Roman" w:eastAsia="Times New Roman"/>
          <w:lang w:eastAsia="hr-HR"/>
        </w:rPr>
        <w:t>/2016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dužnika  </w:t>
      </w:r>
      <w:r w:rsidR="00C45367" w:rsidRPr="00C45367">
        <w:rPr>
          <w:rFonts w:cs="Times New Roman" w:eastAsia="Times New Roman"/>
          <w:lang w:eastAsia="hr-HR"/>
        </w:rPr>
        <w:t>MIRAD d.o.o. za trgovinu, proizvodnju, turizam i ugostiteljstvo</w:t>
      </w:r>
      <w:r w:rsidR="00C45367">
        <w:rPr>
          <w:rFonts w:cs="Times New Roman" w:eastAsia="Times New Roman"/>
          <w:lang w:eastAsia="hr-HR"/>
        </w:rPr>
        <w:t xml:space="preserve"> iz Knina, Sinjska 2,OIB: </w:t>
      </w:r>
      <w:r w:rsidR="00C45367" w:rsidRPr="00C45367">
        <w:rPr>
          <w:rFonts w:cs="Times New Roman" w:eastAsia="Times New Roman"/>
          <w:lang w:eastAsia="hr-HR"/>
        </w:rPr>
        <w:t>15318391551</w:t>
      </w:r>
      <w:r>
        <w:rPr>
          <w:rFonts w:cs="Times New Roman" w:eastAsia="Times New Roman"/>
          <w:lang w:eastAsia="hr-HR"/>
        </w:rPr>
        <w:t xml:space="preserve">, dana </w:t>
      </w:r>
      <w:r w:rsidR="00C45367">
        <w:rPr>
          <w:rFonts w:cs="Times New Roman" w:eastAsia="Times New Roman"/>
          <w:lang w:eastAsia="hr-HR"/>
        </w:rPr>
        <w:t>08. kolovoza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nad dužnikom </w:t>
      </w:r>
      <w:r w:rsidR="00C45367" w:rsidRPr="00C45367">
        <w:rPr>
          <w:rFonts w:cs="Times New Roman" w:eastAsia="Times New Roman"/>
          <w:lang w:eastAsia="hr-HR"/>
        </w:rPr>
        <w:t>MIRAD d.o.o. za trgovinu, proizvodnju, turizam i ugostiteljstvo</w:t>
      </w:r>
      <w:r w:rsidR="00C45367">
        <w:rPr>
          <w:rFonts w:cs="Times New Roman" w:eastAsia="Times New Roman"/>
          <w:lang w:eastAsia="hr-HR"/>
        </w:rPr>
        <w:t xml:space="preserve"> iz Knina, Sinjska 2,OIB: </w:t>
      </w:r>
      <w:r w:rsidR="00C45367" w:rsidRPr="00C45367">
        <w:rPr>
          <w:rFonts w:cs="Times New Roman" w:eastAsia="Times New Roman"/>
          <w:lang w:eastAsia="hr-HR"/>
        </w:rPr>
        <w:t>15318391551</w:t>
      </w:r>
      <w:r>
        <w:rPr>
          <w:rFonts w:cs="Times New Roman" w:eastAsia="Times New Roman"/>
          <w:lang w:eastAsia="hr-HR"/>
        </w:rPr>
        <w:t>,  za dan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45367" w:rsidP="00C96358" w:rsidR="00C9635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25. kolovoza</w:t>
      </w:r>
      <w:r w:rsidR="00C96358">
        <w:rPr>
          <w:rFonts w:cs="Times New Roman" w:eastAsia="Times New Roman"/>
          <w:b/>
          <w:lang w:eastAsia="hr-HR"/>
        </w:rPr>
        <w:t xml:space="preserve"> 2016. godine u 09,00 sati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prostorijama Trgovačkog suda u Zadru, Stalna služba u </w:t>
      </w:r>
      <w:r>
        <w:rPr>
          <w:rFonts w:cs="Times New Roman" w:eastAsia="Times New Roman"/>
          <w:b/>
          <w:lang w:eastAsia="hr-HR"/>
        </w:rPr>
        <w:t>Šibeniku</w:t>
      </w:r>
      <w:r>
        <w:rPr>
          <w:rFonts w:cs="Times New Roman" w:eastAsia="Times New Roman"/>
          <w:lang w:eastAsia="hr-HR"/>
        </w:rPr>
        <w:t xml:space="preserve">, Stjepana Radića 81, </w:t>
      </w:r>
      <w:r w:rsidR="00C45367">
        <w:rPr>
          <w:rFonts w:cs="Times New Roman" w:eastAsia="Times New Roman"/>
          <w:lang w:eastAsia="hr-HR"/>
        </w:rPr>
        <w:t xml:space="preserve">Šibenik, </w:t>
      </w:r>
      <w:r>
        <w:rPr>
          <w:rFonts w:cs="Times New Roman" w:eastAsia="Times New Roman"/>
          <w:lang w:eastAsia="hr-HR"/>
        </w:rPr>
        <w:t>sudnica br. 212.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dana </w:t>
      </w:r>
      <w:r w:rsidR="00C45367">
        <w:rPr>
          <w:rFonts w:cs="Times New Roman" w:eastAsia="Times New Roman"/>
          <w:lang w:eastAsia="hr-HR"/>
        </w:rPr>
        <w:t>08. kolovoza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1E3FF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Terezija Goreta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 :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dužniku,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oglasna ploča, oglas,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FINA RC Zagreb, oglas, putem </w:t>
      </w:r>
      <w:proofErr w:type="spellStart"/>
      <w:r>
        <w:rPr>
          <w:rFonts w:cs="Times New Roman" w:eastAsia="Times New Roman"/>
          <w:lang w:eastAsia="hr-HR"/>
        </w:rPr>
        <w:t>faxa</w:t>
      </w:r>
      <w:proofErr w:type="spellEnd"/>
      <w:r>
        <w:rPr>
          <w:rFonts w:cs="Times New Roman" w:eastAsia="Times New Roman"/>
          <w:lang w:eastAsia="hr-HR"/>
        </w:rPr>
        <w:t>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pStyle w:val="SudSjedite"/>
      </w:pPr>
      <w:r>
        <w:tab/>
      </w:r>
    </w:p>
    <w:p w:rsidRDefault="00C96358" w:rsidP="00C96358" w:rsidR="00C96358">
      <w:pPr>
        <w:pStyle w:val="Naslovdokumenta"/>
      </w:pPr>
    </w:p>
    <w:p w:rsidRDefault="00C96358" w:rsidP="00C96358" w:rsidR="00C96358">
      <w:pPr>
        <w:pStyle w:val="Poetniodjeljak"/>
      </w:pPr>
    </w:p>
    <w:p w:rsidRDefault="00C96358" w:rsidP="00C96358" w:rsidR="00C96358">
      <w:pPr>
        <w:pStyle w:val="NormaleSPIS"/>
        <w:rPr>
          <w:noProof/>
        </w:rPr>
      </w:pPr>
    </w:p>
    <w:p w:rsidRDefault="00C96358" w:rsidP="00C96358" w:rsidR="00C96358">
      <w:pPr>
        <w:pStyle w:val="ZapisniarPotpis"/>
      </w:pPr>
    </w:p>
    <w:p w:rsidRDefault="00916B6B" w:rsidR="00916B6B"/>
    <w:sectPr w:rsidR="00916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85A"/>
    <w:rsid w:val="001E3FFB"/>
    <w:rsid w:val="008D485A"/>
    <w:rsid w:val="00916B6B"/>
    <w:rsid w:val="00C45367"/>
    <w:rsid w:val="00C96358"/>
    <w:rsid w:val="00D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5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C9635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C963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963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5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C9635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C963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963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2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Fine-u arhivskoj mapi</izvorni_sadrzaj>
    <derivirana_varijabla naziv="DomainObject.Predmet.Opis_1">spis Fine-u arhivskoj mapi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Stpn-27/2016</izvorni_sadrzaj>
    <derivirana_varijabla naziv="DomainObject.Predmet.OznakaBroj_1">Stpn-27/2016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MIRAD d.o.o. za trgovinu, proizvodnju, turizam i ugostiteljstvo</izvorni_sadrzaj>
    <derivirana_varijabla naziv="DomainObject.Predmet.StrankaFormated_1">  MIRAD d.o.o. za trgovinu, proizvodnju, turizam i ugostiteljstvo</derivirana_varijabla>
  </DomainObject.Predmet.StrankaFormated>
  <DomainObject.Predmet.StrankaFormatedOIB>
    <izvorni_sadrzaj>  MIRAD d.o.o. za trgovinu, proizvodnju, turizam i ugostiteljstvo, OIB 15318391551</izvorni_sadrzaj>
    <derivirana_varijabla naziv="DomainObject.Predmet.StrankaFormatedOIB_1">  MIRAD d.o.o. za trgovinu, proizvodnju, turizam i ugostiteljstvo, OIB 15318391551</derivirana_varijabla>
  </DomainObject.Predmet.StrankaFormatedOIB>
  <DomainObject.Predmet.StrankaFormatedWithAdress>
    <izvorni_sadrzaj> MIRAD d.o.o. za trgovinu, proizvodnju, turizam i ugostiteljstvo, Sinjska 2, 22300 Knin</izvorni_sadrzaj>
    <derivirana_varijabla naziv="DomainObject.Predmet.StrankaFormatedWithAdress_1"> MIRAD d.o.o. za trgovinu, proizvodnju, turizam i ugostiteljstvo, Sinjska 2, 22300 Knin</derivirana_varijabla>
  </DomainObject.Predmet.StrankaFormatedWithAdress>
  <DomainObject.Predmet.StrankaFormatedWithAdressOIB>
    <izvorni_sadrzaj> MIRAD d.o.o. za trgovinu, proizvodnju, turizam i ugostiteljstvo, OIB 15318391551, Sinjska 2, 22300 Knin</izvorni_sadrzaj>
    <derivirana_varijabla naziv="DomainObject.Predmet.StrankaFormatedWithAdressOIB_1"> MIRAD d.o.o. za trgovinu, proizvodnju, turizam i ugostiteljstvo, OIB 15318391551, Sinjska 2, 22300 Knin</derivirana_varijabla>
  </DomainObject.Predmet.StrankaFormatedWithAdressOIB>
  <DomainObject.Predmet.StrankaWithAdress>
    <izvorni_sadrzaj>MIRAD d.o.o. za trgovinu, proizvodnju, turizam i ugostiteljstvo Sinjska 2,22300 Knin</izvorni_sadrzaj>
    <derivirana_varijabla naziv="DomainObject.Predmet.StrankaWithAdress_1">MIRAD d.o.o. za trgovinu, proizvodnju, turizam i ugostiteljstvo Sinjska 2,22300 Knin</derivirana_varijabla>
  </DomainObject.Predmet.StrankaWithAdress>
  <DomainObject.Predmet.StrankaWithAdressOIB>
    <izvorni_sadrzaj>MIRAD d.o.o. za trgovinu, proizvodnju, turizam i ugostiteljstvo, OIB 15318391551, Sinjska 2,22300 Knin</izvorni_sadrzaj>
    <derivirana_varijabla naziv="DomainObject.Predmet.StrankaWithAdressOIB_1">MIRAD d.o.o. za trgovinu, proizvodnju, turizam i ugostiteljstvo, OIB 15318391551, Sinjska 2,22300 Knin</derivirana_varijabla>
  </DomainObject.Predmet.StrankaWithAdressOIB>
  <DomainObject.Predmet.StrankaNazivFormated>
    <izvorni_sadrzaj>MIRAD d.o.o. za trgovinu, proizvodnju, turizam i ugostiteljstvo</izvorni_sadrzaj>
    <derivirana_varijabla naziv="DomainObject.Predmet.StrankaNazivFormated_1">MIRAD d.o.o. za trgovinu, proizvodnju, turizam i ugostiteljstvo</derivirana_varijabla>
  </DomainObject.Predmet.StrankaNazivFormated>
  <DomainObject.Predmet.StrankaNazivFormatedOIB>
    <izvorni_sadrzaj>MIRAD d.o.o. za trgovinu, proizvodnju, turizam i ugostiteljstvo, OIB 15318391551</izvorni_sadrzaj>
    <derivirana_varijabla naziv="DomainObject.Predmet.StrankaNazivFormatedOIB_1">MIRAD d.o.o. za trgovinu, proizvodnju, turizam i ugostiteljstvo, OIB 15318391551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MIRAD d.o.o. za trgovinu, proizvodnju, turizam i ugostiteljstvo</item>
    </izvorni_sadrzaj>
    <derivirana_varijabla naziv="DomainObject.Predmet.StrankaListFormated_1">
      <item>MIRAD d.o.o. za trgovinu, proizvodnju, turizam i ugostiteljstvo</item>
    </derivirana_varijabla>
  </DomainObject.Predmet.StrankaListFormated>
  <DomainObject.Predmet.StrankaListFormatedOIB>
    <izvorni_sadrzaj>
      <item>MIRAD d.o.o. za trgovinu, proizvodnju, turizam i ugostiteljstvo, OIB 15318391551</item>
    </izvorni_sadrzaj>
    <derivirana_varijabla naziv="DomainObject.Predmet.StrankaListFormatedOIB_1">
      <item>MIRAD d.o.o. za trgovinu, proizvodnju, turizam i ugostiteljstvo, OIB 15318391551</item>
    </derivirana_varijabla>
  </DomainObject.Predmet.StrankaListFormatedOIB>
  <DomainObject.Predmet.StrankaListFormatedWithAdress>
    <izvorni_sadrzaj>
      <item>MIRAD d.o.o. za trgovinu, proizvodnju, turizam i ugostiteljstvo, Sinjska 2, 22300 Knin</item>
    </izvorni_sadrzaj>
    <derivirana_varijabla naziv="DomainObject.Predmet.StrankaListFormatedWithAdress_1">
      <item>MIRAD d.o.o. za trgovinu, proizvodnju, turizam i ugostiteljstvo, Sinjska 2, 22300 Knin</item>
    </derivirana_varijabla>
  </DomainObject.Predmet.StrankaListFormatedWithAdress>
  <DomainObject.Predmet.StrankaListFormatedWithAdressOIB>
    <izvorni_sadrzaj>
      <item>MIRAD d.o.o. za trgovinu, proizvodnju, turizam i ugostiteljstvo, OIB 15318391551, Sinjska 2, 22300 Knin</item>
    </izvorni_sadrzaj>
    <derivirana_varijabla naziv="DomainObject.Predmet.StrankaListFormatedWithAdressOIB_1">
      <item>MIRAD d.o.o. za trgovinu, proizvodnju, turizam i ugostiteljstvo, OIB 15318391551, Sinjska 2, 22300 Knin</item>
    </derivirana_varijabla>
  </DomainObject.Predmet.StrankaListFormatedWithAdressOIB>
  <DomainObject.Predmet.StrankaListNazivFormated>
    <izvorni_sadrzaj>
      <item>MIRAD d.o.o. za trgovinu, proizvodnju, turizam i ugostiteljstvo</item>
    </izvorni_sadrzaj>
    <derivirana_varijabla naziv="DomainObject.Predmet.StrankaListNazivFormated_1">
      <item>MIRAD d.o.o. za trgovinu, proizvodnju, turizam i ugostiteljstvo</item>
    </derivirana_varijabla>
  </DomainObject.Predmet.StrankaListNazivFormated>
  <DomainObject.Predmet.StrankaListNazivFormatedOIB>
    <izvorni_sadrzaj>
      <item>MIRAD d.o.o. za trgovinu, proizvodnju, turizam i ugostiteljstvo, OIB 15318391551</item>
    </izvorni_sadrzaj>
    <derivirana_varijabla naziv="DomainObject.Predmet.StrankaListNazivFormatedOIB_1">
      <item>MIRAD d.o.o. za trgovinu, proizvodnju, turizam i ugostiteljstvo, OIB 15318391551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MIRAD d.o.o. za trgovinu, proizvodnju, turizam i ugostiteljstvo</izvorni_sadrzaj>
    <derivirana_varijabla naziv="DomainObject.Predmet.StrankaIDrugi_1">MIRAD d.o.o. za trgovinu, proizvodnju,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MIRAD d.o.o. za trgovinu, proizvodnju, turizam i ugostiteljstvo, OIB 15318391551, Sinjska 2, 22300 Knin</izvorni_sadrzaj>
    <derivirana_varijabla naziv="DomainObject.Predmet.StrankaIDrugiAdressOIB_1">MIRAD d.o.o. za trgovinu, proizvodnju, turizam i ugostiteljstvo, OIB 15318391551, Sinjska 2, 22300 Knin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MIRAD d.o.o. za trgovinu, proizvodnju, turizam i ugostiteljstvo</item>
    </izvorni_sadrzaj>
    <derivirana_varijabla naziv="DomainObject.Predmet.SudioniciListNaziv_1">
      <item>MIRAD d.o.o. za trgovinu, proizvodnju, turizam i ugostiteljstvo</item>
    </derivirana_varijabla>
  </DomainObject.Predmet.SudioniciListNaziv>
  <DomainObject.Predmet.SudioniciListAdressOIB>
    <izvorni_sadrzaj>
      <item>MIRAD d.o.o. za trgovinu, proizvodnju, turizam i ugostiteljstvo, OIB 15318391551, Sinjska 2,22300 Knin</item>
    </izvorni_sadrzaj>
    <derivirana_varijabla naziv="DomainObject.Predmet.SudioniciListAdressOIB_1">
      <item>MIRAD d.o.o. za trgovinu, proizvodnju, turizam i ugostiteljstvo, OIB 15318391551, Sinjska 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15318391551</item>
    </izvorni_sadrzaj>
    <derivirana_varijabla naziv="DomainObject.Predmet.SudioniciListNazivOIB_1">
      <item>, OIB 15318391551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960</properties:Characters>
  <properties:Lines>58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2016-08-08T07:19:00Z</dcterms:created>
  <dc:creator>Marina Gulin</dc:creator>
  <cp:lastModifiedBy>Marina Gulin</cp:lastModifiedBy>
  <cp:lastPrinted>2016-05-12T06:54:00Z</cp:lastPrinted>
  <dcterms:modified xmlns:xsi="http://www.w3.org/2001/XMLSchema-instance" xsi:type="dcterms:W3CDTF">2016-08-08T07:34:00Z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