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ca36" w14:paraId="3a8ca36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</w:t>
      </w:r>
      <w:r w:rsidR="00D80C10">
        <w:t>86</w:t>
      </w:r>
      <w:r w:rsidR="008956F8">
        <w:t>. St-</w:t>
      </w:r>
      <w:r w:rsidR="001E2C0E">
        <w:t>1920</w:t>
      </w:r>
      <w:r w:rsidR="004D4406" w:rsidRPr="008956F8">
        <w:t>/1</w:t>
      </w:r>
      <w:r w:rsidR="000D0584">
        <w:t>5</w:t>
      </w:r>
      <w:r w:rsidR="003B5485">
        <w:t>-</w:t>
      </w:r>
      <w:r w:rsidR="006204EA">
        <w:t>11</w:t>
      </w:r>
    </w:p>
    <w:p w:rsidRDefault="0092666B" w:rsidP="004B23BC" w:rsidR="0092666B" w:rsidRPr="008956F8">
      <w:pPr>
        <w:jc w:val="both"/>
      </w:pPr>
    </w:p>
    <w:p w:rsidRDefault="00152A1E" w:rsidP="004B23BC" w:rsidR="00152A1E">
      <w:pPr>
        <w:jc w:val="both"/>
        <w:rPr>
          <w:lang w:val="pt-BR"/>
        </w:rPr>
      </w:pPr>
    </w:p>
    <w:p w:rsidRDefault="008616A3" w:rsidP="004B23BC" w:rsidR="008616A3">
      <w:pPr>
        <w:jc w:val="both"/>
        <w:rPr>
          <w:lang w:val="pt-BR"/>
        </w:rPr>
      </w:pPr>
    </w:p>
    <w:p w:rsidRDefault="008616A3" w:rsidP="004B23BC" w:rsidR="008616A3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 xml:space="preserve">po sucu mr.sc. Ani Nagy, u povodu zahtjeva FINANCIJSKE AGENCIJE Zagreb, Ulica grada Vukovara 70, OIB: 85821130368, za provedbu skraćenog stečajnog postupka nad dužnikom </w:t>
      </w:r>
      <w:r w:rsidR="004906D8">
        <w:t>ALDERAAN d.o.o.,</w:t>
      </w:r>
      <w:r w:rsidR="004906D8" w:rsidRPr="00B879E0">
        <w:t xml:space="preserve"> </w:t>
      </w:r>
      <w:r w:rsidR="004906D8">
        <w:t xml:space="preserve"> (ranije </w:t>
      </w:r>
      <w:r w:rsidR="001E2C0E" w:rsidRPr="00B879E0">
        <w:t>EURO TRAVEL d.o.o.</w:t>
      </w:r>
      <w:r w:rsidR="004906D8">
        <w:t>)</w:t>
      </w:r>
      <w:r w:rsidR="001E2C0E" w:rsidRPr="00B879E0">
        <w:t xml:space="preserve"> iz Zagreba, Ivana Kukuljevića 32, OIB:91326930150</w:t>
      </w:r>
      <w:r w:rsidR="00BF1E9E" w:rsidRPr="00BF1E9E">
        <w:rPr>
          <w:lang w:val="pt-BR"/>
        </w:rPr>
        <w:t>,</w:t>
      </w:r>
      <w:r w:rsidRPr="007C310D">
        <w:rPr>
          <w:lang w:val="pt-BR"/>
        </w:rPr>
        <w:t xml:space="preserve"> </w:t>
      </w:r>
      <w:r w:rsidR="001E2C0E">
        <w:rPr>
          <w:lang w:val="pt-BR"/>
        </w:rPr>
        <w:t>29. kolovoza</w:t>
      </w:r>
      <w:r w:rsidR="00BB62BE">
        <w:rPr>
          <w:lang w:val="pt-BR"/>
        </w:rPr>
        <w:t xml:space="preserve"> 2017</w:t>
      </w:r>
      <w:r w:rsidR="004D4406" w:rsidRPr="007C310D">
        <w:rPr>
          <w:lang w:val="pt-BR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="00BB62BE">
        <w:t>stečajnog postupka nad dužnikom</w:t>
      </w:r>
      <w:r w:rsidR="004906D8">
        <w:t xml:space="preserve"> ALDERAAN</w:t>
      </w:r>
      <w:r w:rsidR="004906D8">
        <w:rPr>
          <w:rFonts w:cs="Arial" w:hAnsi="Arial" w:ascii="Arial"/>
          <w:color w:val="003366"/>
          <w:sz w:val="18"/>
          <w:szCs w:val="18"/>
        </w:rPr>
        <w:t xml:space="preserve"> </w:t>
      </w:r>
      <w:r w:rsidR="001E2C0E" w:rsidRPr="00B879E0">
        <w:t>d.o.o. iz Zagreba, Ivana Kukuljevića 32, OIB:91326930150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4906D8">
        <w:t>ALDERAAN d.o.o.,</w:t>
      </w:r>
      <w:r w:rsidR="001E2C0E" w:rsidRPr="00B879E0">
        <w:t xml:space="preserve"> </w:t>
      </w:r>
      <w:r w:rsidR="004906D8">
        <w:t xml:space="preserve">(ranije </w:t>
      </w:r>
      <w:r w:rsidR="004906D8" w:rsidRPr="00B879E0">
        <w:t>EURO TRAVEL d.o.o.</w:t>
      </w:r>
      <w:r w:rsidR="004906D8">
        <w:t xml:space="preserve">), </w:t>
      </w:r>
      <w:r w:rsidR="001E2C0E" w:rsidRPr="00B879E0">
        <w:t>iz Zagreba, Ivana Kukuljevića 32, OIB:91326930150</w:t>
      </w:r>
      <w:r w:rsidRPr="007C310D">
        <w:t xml:space="preserve">.  </w:t>
      </w:r>
    </w:p>
    <w:p w:rsidRDefault="008956F8" w:rsidP="008956F8" w:rsidR="00D80C10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1E2C0E">
        <w:t>1714</w:t>
      </w:r>
      <w:r w:rsidRPr="007C310D">
        <w:t xml:space="preserve"> dana, kao i da dužnik nema zaposlenih.</w:t>
      </w:r>
    </w:p>
    <w:p w:rsidRDefault="008956F8" w:rsidP="008956F8" w:rsidR="0094044C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EF2FBE" w:rsidP="004906D8" w:rsidR="00BF1E9E">
      <w:pPr>
        <w:ind w:firstLine="708"/>
        <w:jc w:val="both"/>
      </w:pPr>
      <w:r>
        <w:t>N</w:t>
      </w:r>
      <w:r w:rsidR="00BF1E9E">
        <w:t>a traženje suda FINA</w:t>
      </w:r>
      <w:r>
        <w:t xml:space="preserve"> je</w:t>
      </w:r>
      <w:r w:rsidR="00BF1E9E">
        <w:t xml:space="preserve"> dostavila </w:t>
      </w:r>
      <w:r w:rsidR="00EB6459">
        <w:t>Potvrdu</w:t>
      </w:r>
      <w:r w:rsidR="00BF1E9E">
        <w:t xml:space="preserve"> iz koje je razvidno kako</w:t>
      </w:r>
      <w:r>
        <w:t xml:space="preserve"> na dan </w:t>
      </w:r>
      <w:r w:rsidR="001E2C0E">
        <w:t>22. studenog 2016</w:t>
      </w:r>
      <w:r>
        <w:t>. dužnik nema evidentiranih neizvršenih osnova za plaćanje</w:t>
      </w:r>
      <w:r w:rsidR="001D0403">
        <w:t>.</w:t>
      </w:r>
      <w:r w:rsidR="00BF1E9E">
        <w:tab/>
      </w:r>
    </w:p>
    <w:p w:rsidRDefault="00BF1E9E" w:rsidP="00BF1E9E" w:rsidR="008956F8" w:rsidRPr="007C310D">
      <w:pPr>
        <w:ind w:firstLine="708"/>
        <w:jc w:val="both"/>
      </w:pPr>
      <w:r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1E2C0E">
        <w:rPr>
          <w:lang w:val="pt-BR"/>
        </w:rPr>
        <w:t>29. kolovoza</w:t>
      </w:r>
      <w:r w:rsidR="00EB6459">
        <w:rPr>
          <w:lang w:val="pt-BR"/>
        </w:rPr>
        <w:t xml:space="preserve"> 2017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6204EA">
        <w:rPr>
          <w:lang w:val="pl-PL"/>
        </w:rPr>
        <w:t>, v.r.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6204EA" w:rsidP="00BF1E9E" w:rsidR="006204EA">
      <w:r>
        <w:t xml:space="preserve"> </w:t>
      </w:r>
    </w:p>
    <w:p w:rsidRDefault="006204EA" w:rsidP="006204EA" w:rsidR="00BF1E9E">
      <w:pPr>
        <w:jc w:val="right"/>
      </w:pPr>
      <w:r>
        <w:t>Za točnost otpravka-ovlašteni službenik:</w:t>
      </w:r>
    </w:p>
    <w:p w:rsidRDefault="006204EA" w:rsidP="006204EA" w:rsidR="006204EA" w:rsidRPr="006204EA">
      <w:pPr>
        <w:jc w:val="right"/>
      </w:pPr>
      <w:r>
        <w:t xml:space="preserve">Tanja Štraubert </w:t>
      </w:r>
    </w:p>
    <w:sectPr w:rsidSect="0092666B" w:rsidR="006204EA" w:rsidRPr="006204EA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D97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234BE3" w:rsidRPr="00234BE3">
      <w:t xml:space="preserve">         86. St-</w:t>
    </w:r>
    <w:r w:rsidR="001E2C0E">
      <w:t>1920</w:t>
    </w:r>
    <w:r w:rsidR="00234BE3" w:rsidRPr="00234BE3">
      <w:t>/15</w:t>
    </w:r>
    <w:r w:rsidR="003B5485">
      <w:t>-</w:t>
    </w:r>
    <w:r w:rsidR="006204EA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0D0584"/>
    <w:rsid w:val="00152A1E"/>
    <w:rsid w:val="00181D9A"/>
    <w:rsid w:val="001D0403"/>
    <w:rsid w:val="001E2C0E"/>
    <w:rsid w:val="00234BE3"/>
    <w:rsid w:val="00286FEE"/>
    <w:rsid w:val="00330E26"/>
    <w:rsid w:val="00345D97"/>
    <w:rsid w:val="00350AD0"/>
    <w:rsid w:val="003A2D43"/>
    <w:rsid w:val="003B5485"/>
    <w:rsid w:val="00401592"/>
    <w:rsid w:val="0043400F"/>
    <w:rsid w:val="00454A8D"/>
    <w:rsid w:val="0048725F"/>
    <w:rsid w:val="004906D8"/>
    <w:rsid w:val="004B23BC"/>
    <w:rsid w:val="004D4406"/>
    <w:rsid w:val="004E0312"/>
    <w:rsid w:val="0056197F"/>
    <w:rsid w:val="005B2BDC"/>
    <w:rsid w:val="006204EA"/>
    <w:rsid w:val="006A3D4D"/>
    <w:rsid w:val="006F1650"/>
    <w:rsid w:val="00780585"/>
    <w:rsid w:val="007C310D"/>
    <w:rsid w:val="007F268F"/>
    <w:rsid w:val="008616A3"/>
    <w:rsid w:val="00867960"/>
    <w:rsid w:val="008956F8"/>
    <w:rsid w:val="0092666B"/>
    <w:rsid w:val="0094044C"/>
    <w:rsid w:val="00957473"/>
    <w:rsid w:val="00A5211F"/>
    <w:rsid w:val="00A92BD7"/>
    <w:rsid w:val="00AD3F95"/>
    <w:rsid w:val="00AE4413"/>
    <w:rsid w:val="00B07CA3"/>
    <w:rsid w:val="00B965FB"/>
    <w:rsid w:val="00BB62BE"/>
    <w:rsid w:val="00BD5EBC"/>
    <w:rsid w:val="00BF1E9E"/>
    <w:rsid w:val="00C02E8C"/>
    <w:rsid w:val="00C907C8"/>
    <w:rsid w:val="00CD1F20"/>
    <w:rsid w:val="00D3718D"/>
    <w:rsid w:val="00D80C10"/>
    <w:rsid w:val="00E437C6"/>
    <w:rsid w:val="00E6025D"/>
    <w:rsid w:val="00EB6459"/>
    <w:rsid w:val="00EF2FB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St-1920/2015</izvorni_sadrzaj>
    <derivirana_varijabla naziv="DomainObject.Predmet.OznakaBroj_1">St-1920/2015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TRAVEL d.o.o.</izvorni_sadrzaj>
    <derivirana_varijabla naziv="DomainObject.Predmet.ProtustrankaFormated_1">  EURO TRAVEL d.o.o.</derivirana_varijabla>
  </DomainObject.Predmet.ProtustrankaFormated>
  <DomainObject.Predmet.ProtustrankaFormatedOIB>
    <izvorni_sadrzaj>  EURO TRAVEL d.o.o., OIB 91326930150</izvorni_sadrzaj>
    <derivirana_varijabla naziv="DomainObject.Predmet.ProtustrankaFormatedOIB_1">  EURO TRAVEL d.o.o., OIB 91326930150</derivirana_varijabla>
  </DomainObject.Predmet.ProtustrankaFormatedOIB>
  <DomainObject.Predmet.ProtustrankaFormatedWithAdress>
    <izvorni_sadrzaj> EURO TRAVEL d.o.o., Ivana Kukuljevića 32, 10000 Zagreb</izvorni_sadrzaj>
    <derivirana_varijabla naziv="DomainObject.Predmet.ProtustrankaFormatedWithAdress_1"> EURO TRAVEL d.o.o., Ivana Kukuljevića 32, 10000 Zagreb</derivirana_varijabla>
  </DomainObject.Predmet.ProtustrankaFormatedWithAdress>
  <DomainObject.Predmet.ProtustrankaFormatedWithAdressOIB>
    <izvorni_sadrzaj> EURO TRAVEL d.o.o., OIB 91326930150, Ivana Kukuljevića 32, 10000 Zagreb</izvorni_sadrzaj>
    <derivirana_varijabla naziv="DomainObject.Predmet.ProtustrankaFormatedWithAdressOIB_1"> EURO TRAVEL d.o.o., OIB 91326930150, Ivana Kukuljevića 32, 10000 Zagreb</derivirana_varijabla>
  </DomainObject.Predmet.ProtustrankaFormatedWithAdressOIB>
  <DomainObject.Predmet.ProtustrankaWithAdress>
    <izvorni_sadrzaj>EURO TRAVEL d.o.o. Ivana Kukuljevića 32, 10000 Zagreb</izvorni_sadrzaj>
    <derivirana_varijabla naziv="DomainObject.Predmet.ProtustrankaWithAdress_1">EURO TRAVEL d.o.o. Ivana Kukuljevića 32, 10000 Zagreb</derivirana_varijabla>
  </DomainObject.Predmet.ProtustrankaWithAdress>
  <DomainObject.Predmet.ProtustrankaWithAdressOIB>
    <izvorni_sadrzaj>EURO TRAVEL d.o.o., OIB 91326930150, Ivana Kukuljevića 32, 10000 Zagreb</izvorni_sadrzaj>
    <derivirana_varijabla naziv="DomainObject.Predmet.ProtustrankaWithAdressOIB_1">EURO TRAVEL d.o.o., OIB 91326930150, Ivana Kukuljevića 32, 10000 Zagreb</derivirana_varijabla>
  </DomainObject.Predmet.ProtustrankaWithAdressOIB>
  <DomainObject.Predmet.ProtustrankaNazivFormated>
    <izvorni_sadrzaj>EURO TRAVEL d.o.o.</izvorni_sadrzaj>
    <derivirana_varijabla naziv="DomainObject.Predmet.ProtustrankaNazivFormated_1">EURO TRAVEL d.o.o.</derivirana_varijabla>
  </DomainObject.Predmet.ProtustrankaNazivFormated>
  <DomainObject.Predmet.ProtustrankaNazivFormatedOIB>
    <izvorni_sadrzaj>EURO TRAVEL d.o.o., OIB 91326930150</izvorni_sadrzaj>
    <derivirana_varijabla naziv="DomainObject.Predmet.ProtustrankaNazivFormatedOIB_1">EURO TRAVEL d.o.o., OIB 91326930150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TRAVEL d.o.o.</item>
    </izvorni_sadrzaj>
    <derivirana_varijabla naziv="DomainObject.Predmet.ProtuStrankaListFormated_1">
      <item>EURO TRAVEL d.o.o.</item>
    </derivirana_varijabla>
  </DomainObject.Predmet.ProtuStrankaListFormated>
  <DomainObject.Predmet.ProtuStrankaListFormatedOIB>
    <izvorni_sadrzaj>
      <item>EURO TRAVEL d.o.o., OIB 91326930150</item>
    </izvorni_sadrzaj>
    <derivirana_varijabla naziv="DomainObject.Predmet.ProtuStrankaListFormatedOIB_1">
      <item>EURO TRAVEL d.o.o., OIB 91326930150</item>
    </derivirana_varijabla>
  </DomainObject.Predmet.ProtuStrankaListFormatedOIB>
  <DomainObject.Predmet.ProtuStrankaListFormatedWithAdress>
    <izvorni_sadrzaj>
      <item>EURO TRAVEL d.o.o., Ivana Kukuljevića 32, 10000 Zagreb</item>
    </izvorni_sadrzaj>
    <derivirana_varijabla naziv="DomainObject.Predmet.ProtuStrankaListFormatedWithAdress_1">
      <item>EURO TRAVEL d.o.o., Ivana Kukuljevića 32, 10000 Zagreb</item>
    </derivirana_varijabla>
  </DomainObject.Predmet.ProtuStrankaListFormatedWithAdress>
  <DomainObject.Predmet.ProtuStrankaListFormatedWithAdressOIB>
    <izvorni_sadrzaj>
      <item>EURO TRAVEL d.o.o., OIB 91326930150, Ivana Kukuljevića 32, 10000 Zagreb</item>
    </izvorni_sadrzaj>
    <derivirana_varijabla naziv="DomainObject.Predmet.ProtuStrankaListFormatedWithAdressOIB_1">
      <item>EURO TRAVEL d.o.o., OIB 91326930150, Ivana Kukuljevića 32, 10000 Zagreb</item>
    </derivirana_varijabla>
  </DomainObject.Predmet.ProtuStrankaListFormatedWithAdressOIB>
  <DomainObject.Predmet.ProtuStrankaListNazivFormated>
    <izvorni_sadrzaj>
      <item>EURO TRAVEL d.o.o.</item>
    </izvorni_sadrzaj>
    <derivirana_varijabla naziv="DomainObject.Predmet.ProtuStrankaListNazivFormated_1">
      <item>EURO TRAVEL d.o.o.</item>
    </derivirana_varijabla>
  </DomainObject.Predmet.ProtuStrankaListNazivFormated>
  <DomainObject.Predmet.ProtuStrankaListNazivFormatedOIB>
    <izvorni_sadrzaj>
      <item>EURO TRAVEL d.o.o., OIB 91326930150</item>
    </izvorni_sadrzaj>
    <derivirana_varijabla naziv="DomainObject.Predmet.ProtuStrankaListNazivFormatedOIB_1">
      <item>EURO TRAVEL d.o.o., OIB 91326930150</item>
    </derivirana_varijabla>
  </DomainObject.Predmet.ProtuStrankaListNazivFormatedOIB>
  <DomainObject.Predmet.OstaliListFormated>
    <izvorni_sadrzaj>
      <item>Krešimir Pulić</item>
    </izvorni_sadrzaj>
    <derivirana_varijabla naziv="DomainObject.Predmet.OstaliListFormated_1">
      <item>Krešimir Pulić</item>
    </derivirana_varijabla>
  </DomainObject.Predmet.OstaliListFormated>
  <DomainObject.Predmet.OstaliListFormatedOIB>
    <izvorni_sadrzaj>
      <item>Krešimir Pulić, OIB 71784914682</item>
    </izvorni_sadrzaj>
    <derivirana_varijabla naziv="DomainObject.Predmet.OstaliListFormatedOIB_1">
      <item>Krešimir Pulić, OIB 71784914682</item>
    </derivirana_varijabla>
  </DomainObject.Predmet.OstaliListFormatedOIB>
  <DomainObject.Predmet.OstaliListFormatedWithAdress>
    <izvorni_sadrzaj>
      <item>Krešimir Pulić, Ivana Kukuljevića 32, 10000 Zagreb</item>
    </izvorni_sadrzaj>
    <derivirana_varijabla naziv="DomainObject.Predmet.OstaliListFormatedWithAdress_1">
      <item>Krešimir Pulić, Ivana Kukuljevića 32, 10000 Zagreb</item>
    </derivirana_varijabla>
  </DomainObject.Predmet.OstaliListFormatedWithAdress>
  <DomainObject.Predmet.OstaliListFormatedWithAdressOIB>
    <izvorni_sadrzaj>
      <item>Krešimir Pulić, OIB 71784914682, Ivana Kukuljevića 32, 10000 Zagreb</item>
    </izvorni_sadrzaj>
    <derivirana_varijabla naziv="DomainObject.Predmet.OstaliListFormatedWithAdressOIB_1">
      <item>Krešimir Pulić, OIB 71784914682, Ivana Kukuljevića 32, 10000 Zagreb</item>
    </derivirana_varijabla>
  </DomainObject.Predmet.OstaliListFormatedWithAdressOIB>
  <DomainObject.Predmet.OstaliListNazivFormated>
    <izvorni_sadrzaj>
      <item>Krešimir Pulić</item>
    </izvorni_sadrzaj>
    <derivirana_varijabla naziv="DomainObject.Predmet.OstaliListNazivFormated_1">
      <item>Krešimir Pulić</item>
    </derivirana_varijabla>
  </DomainObject.Predmet.OstaliListNazivFormated>
  <DomainObject.Predmet.OstaliListNazivFormatedOIB>
    <izvorni_sadrzaj>
      <item>Krešimir Pulić, OIB 71784914682</item>
    </izvorni_sadrzaj>
    <derivirana_varijabla naziv="DomainObject.Predmet.OstaliListNazivFormatedOIB_1">
      <item>Krešimir Pulić, OIB 71784914682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TRAVEL d.o.o.</izvorni_sadrzaj>
    <derivirana_varijabla naziv="DomainObject.Predmet.ProtustrankaIDrugi_1">EURO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TRAVEL d.o.o., OIB 91326930150, Ivana Kukuljevića 32, 10000 Zagreb</izvorni_sadrzaj>
    <derivirana_varijabla naziv="DomainObject.Predmet.ProtustrankaIDrugiAdressOIB_1">EURO TRAVEL d.o.o., OIB 91326930150, Ivana Kukuljevića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TRAVEL d.o.o.</item>
      <item>Krešimir Pulić</item>
    </izvorni_sadrzaj>
    <derivirana_varijabla naziv="DomainObject.Predmet.SudioniciListNaziv_1">
      <item>FINA Regionalni centar Zagreb</item>
      <item>EURO TRAVEL d.o.o.</item>
      <item>Krešimir Pulić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TRAVEL d.o.o., OIB 91326930150, Ivana Kukuljevića 32,10000 Zagreb</item>
      <item>Krešimir Pulić, OIB 71784914682, Ivana Kukuljevića 32,10000 Zagreb</item>
    </izvorni_sadrzaj>
    <derivirana_varijabla naziv="DomainObject.Predmet.SudioniciListAdressOIB_1">
      <item>FINA Regionalni centar Zagreb, OIB 85821130368, Trg svibanjskih žrtava 1995. 1,10000 Zagreb</item>
      <item>EURO TRAVEL d.o.o., OIB 91326930150, Ivana Kukuljevića 32,10000 Zagreb</item>
      <item>Krešimir Pulić, OIB 71784914682, Ivana Kukuljevića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91326930150</item>
      <item>, OIB 71784914682</item>
    </izvorni_sadrzaj>
    <derivirana_varijabla naziv="DomainObject.Predmet.SudioniciListNazivOIB_1">
      <item>, OIB 85821130368</item>
      <item>, OIB 91326930150</item>
      <item>, OIB 71784914682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1853</properties:Characters>
  <properties:Lines>55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2017-08-29T12:00:00Z</dcterms:created>
  <dc:creator>gzubak</dc:creator>
  <cp:lastModifiedBy>Tanja Štraubert</cp:lastModifiedBy>
  <cp:lastPrinted>2017-08-30T07:36:00Z</cp:lastPrinted>
  <dcterms:modified xmlns:xsi="http://www.w3.org/2001/XMLSchema-instance" xsi:type="dcterms:W3CDTF">2017-08-30T07:36:00Z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