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914c" w14:paraId="747914c" w:rsidRDefault="00125435" w:rsidP="00B9254F" w:rsidR="00B9254F" w:rsidRPr="003D00DF">
      <w:pPr>
        <w:jc w:val="right"/>
        <w15:collapsed w:val="false"/>
      </w:pPr>
      <w:bookmarkStart w:name="_GoBack" w:id="0"/>
      <w:bookmarkEnd w:id="0"/>
      <w:r>
        <w:t>Poslovni broj:</w:t>
      </w:r>
      <w:r w:rsidR="00B9254F" w:rsidRPr="003D00DF">
        <w:t xml:space="preserve"> 1 St-</w:t>
      </w:r>
      <w:r w:rsidR="00FB2795">
        <w:t>440</w:t>
      </w:r>
      <w:r w:rsidR="00BC0FAC" w:rsidRPr="003D00DF">
        <w:t>/</w:t>
      </w:r>
      <w:r w:rsidR="006E7EC4" w:rsidRPr="003D00DF">
        <w:t>1</w:t>
      </w:r>
      <w:r w:rsidR="00FB2795">
        <w:t>7</w:t>
      </w:r>
      <w:r w:rsidR="009B1DD1" w:rsidRPr="003D00DF">
        <w:t>-</w:t>
      </w:r>
      <w:r w:rsidR="00FB2795">
        <w:t>39</w:t>
      </w:r>
    </w:p>
    <w:p w:rsidRDefault="00B9254F" w:rsidP="00B9254F" w:rsidR="00B9254F" w:rsidRPr="003D00DF"/>
    <w:p w:rsidRDefault="00B9254F" w:rsidP="00B9254F" w:rsidR="00B9254F" w:rsidRPr="003D00DF"/>
    <w:p w:rsidRDefault="00125435" w:rsidP="00125435" w:rsidR="00125435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25435" w:rsidP="00125435" w:rsidR="00125435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125435" w:rsidP="00125435" w:rsidR="0012543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125435" w:rsidP="00125435" w:rsidR="0012543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sud u Zadru u ime Republike Hrvatske, po </w:t>
      </w:r>
      <w:r w:rsidR="003D00DF" w:rsidRPr="003D00DF">
        <w:t>sutkinji</w:t>
      </w:r>
      <w:r w:rsidRPr="003D00DF">
        <w:t xml:space="preserve"> Ardeni Bajlo, u stečajnom postupku nad stečajnim dužnikom </w:t>
      </w:r>
      <w:r w:rsidR="00FB2795" w:rsidRPr="00CA284C">
        <w:t>SAY HOTEL d.o.o., Jezera, Put jezerskih pomoraca 3 A, OIB: 84558639632</w:t>
      </w:r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FB2795">
        <w:t>6</w:t>
      </w:r>
      <w:r w:rsidR="001D362C">
        <w:t>.</w:t>
      </w:r>
      <w:r w:rsidR="00257FA5">
        <w:t xml:space="preserve"> </w:t>
      </w:r>
      <w:r w:rsidR="00FB2795">
        <w:t>studenog</w:t>
      </w:r>
      <w:r w:rsidR="00613DBC">
        <w:t xml:space="preserve"> 2018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B9254F" w:rsidR="00B9254F" w:rsidRPr="003D00DF"/>
    <w:p w:rsidRDefault="00B9254F" w:rsidP="00755DDC" w:rsidR="00755DDC" w:rsidRPr="00976A50">
      <w:pPr>
        <w:numPr>
          <w:ilvl w:val="0"/>
          <w:numId w:val="3"/>
        </w:numPr>
        <w:tabs>
          <w:tab w:pos="1428" w:val="clear"/>
          <w:tab w:pos="1276" w:val="num"/>
        </w:tabs>
        <w:ind w:firstLine="708" w:left="0"/>
        <w:jc w:val="both"/>
      </w:pPr>
      <w:r w:rsidRPr="003D00DF">
        <w:tab/>
        <w:t>Odbacuje se prij</w:t>
      </w:r>
      <w:r w:rsidR="0047189D">
        <w:t>ava</w:t>
      </w:r>
      <w:r w:rsidR="00520259" w:rsidRPr="003D00DF">
        <w:t xml:space="preserve"> tražbine</w:t>
      </w:r>
      <w:r w:rsidR="006E7EC4" w:rsidRPr="003D00DF">
        <w:t xml:space="preserve"> </w:t>
      </w:r>
      <w:r w:rsidR="00FB2795">
        <w:t>Općine Tisno,</w:t>
      </w:r>
      <w:r w:rsidR="006E7EC4" w:rsidRPr="003D00DF">
        <w:t xml:space="preserve"> u iznosu od </w:t>
      </w:r>
      <w:r w:rsidR="00FB2795">
        <w:t>21.256,72</w:t>
      </w:r>
      <w:r w:rsidR="006E7EC4" w:rsidRPr="00034CAB">
        <w:t xml:space="preserve"> </w:t>
      </w:r>
      <w:r w:rsidR="006E7EC4" w:rsidRPr="003D00DF">
        <w:t>kuna</w:t>
      </w:r>
      <w:r w:rsidR="00755DDC">
        <w:t>,</w:t>
      </w:r>
      <w:r w:rsidR="00FB2795">
        <w:t xml:space="preserve"> od 17. listopada 2018.</w:t>
      </w:r>
      <w:r w:rsidR="00755DDC">
        <w:t xml:space="preserve">  kao nepravodobna.</w:t>
      </w:r>
    </w:p>
    <w:p w:rsidRDefault="00755DDC" w:rsidP="00755DDC" w:rsidR="00755DDC" w:rsidRPr="00976A50"/>
    <w:p w:rsidRDefault="00755DDC" w:rsidP="00755DDC" w:rsidR="00755DDC" w:rsidRPr="00976A50">
      <w:pPr>
        <w:jc w:val="center"/>
      </w:pPr>
      <w:r w:rsidRPr="00976A50">
        <w:t>Obrazloženje</w:t>
      </w:r>
    </w:p>
    <w:p w:rsidRDefault="00755DDC" w:rsidP="00755DDC" w:rsidR="00755DDC" w:rsidRPr="00976A50">
      <w:pPr>
        <w:jc w:val="both"/>
      </w:pPr>
    </w:p>
    <w:p w:rsidRDefault="00613DBC" w:rsidP="00AF0E0B" w:rsidR="0047189D">
      <w:pPr>
        <w:ind w:firstLine="708"/>
        <w:jc w:val="both"/>
      </w:pPr>
      <w:r>
        <w:t>Vjerovnik</w:t>
      </w:r>
      <w:r w:rsidR="00AF0E0B" w:rsidRPr="00976A50">
        <w:t xml:space="preserve"> </w:t>
      </w:r>
      <w:r w:rsidR="00FB2795">
        <w:t xml:space="preserve">Općina Tisno </w:t>
      </w:r>
      <w:r w:rsidR="00034CAB">
        <w:t>je</w:t>
      </w:r>
      <w:r>
        <w:t xml:space="preserve"> </w:t>
      </w:r>
      <w:r w:rsidR="00AF0E0B" w:rsidRPr="00976A50">
        <w:t>podni</w:t>
      </w:r>
      <w:r>
        <w:t xml:space="preserve">jela </w:t>
      </w:r>
      <w:r w:rsidR="00AF0E0B">
        <w:t>p</w:t>
      </w:r>
      <w:r w:rsidR="00AF0E0B" w:rsidRPr="00976A50">
        <w:t xml:space="preserve">rijavu tražbine </w:t>
      </w:r>
      <w:r w:rsidR="00FB2795">
        <w:t>na način da je istu preporučenom pošiljkom od 22. listopada 2018. uputila stečajnoj upraviteljici.</w:t>
      </w:r>
    </w:p>
    <w:p w:rsidRDefault="00AF0E0B" w:rsidP="0047189D" w:rsidR="00AF0E0B">
      <w:pPr>
        <w:ind w:firstLine="708"/>
        <w:jc w:val="both"/>
      </w:pPr>
      <w:r>
        <w:t xml:space="preserve">Točkom </w:t>
      </w:r>
      <w:r w:rsidR="00257FA5">
        <w:t>IV</w:t>
      </w:r>
      <w:r>
        <w:t>. rješenja ovog suda broj 1</w:t>
      </w:r>
      <w:r w:rsidR="00C8537B">
        <w:t xml:space="preserve"> </w:t>
      </w:r>
      <w:r>
        <w:t>St-</w:t>
      </w:r>
      <w:r w:rsidR="00FB2795">
        <w:t>440</w:t>
      </w:r>
      <w:r w:rsidR="00C8537B">
        <w:t>/1</w:t>
      </w:r>
      <w:r w:rsidR="00FB2795">
        <w:t>7</w:t>
      </w:r>
      <w:r w:rsidR="00C8537B">
        <w:t>-</w:t>
      </w:r>
      <w:proofErr w:type="spellStart"/>
      <w:r w:rsidR="00FB2795">
        <w:t>17</w:t>
      </w:r>
      <w:proofErr w:type="spellEnd"/>
      <w:r>
        <w:t xml:space="preserve"> od </w:t>
      </w:r>
      <w:r w:rsidR="00FB2795">
        <w:t>9</w:t>
      </w:r>
      <w:r w:rsidR="00257FA5">
        <w:t xml:space="preserve">. </w:t>
      </w:r>
      <w:r w:rsidR="00FB2795">
        <w:t>svibnja 2018</w:t>
      </w:r>
      <w:r>
        <w:t xml:space="preserve">. određeno je da se pozivaju vjerovnici da u roku od </w:t>
      </w:r>
      <w:r w:rsidR="00613DBC">
        <w:t>6</w:t>
      </w:r>
      <w:r w:rsidR="00257FA5">
        <w:t>0</w:t>
      </w:r>
      <w:r>
        <w:t xml:space="preserve"> dana od dana objave toga rješenja podnesu prijave tražbina stečajnom upravitelju. Navedeno rješenje objavljeno je na e-oglasnoj ploči</w:t>
      </w:r>
      <w:r w:rsidR="00FB2795">
        <w:t xml:space="preserve"> 9</w:t>
      </w:r>
      <w:r w:rsidR="00C8537B">
        <w:t xml:space="preserve">. </w:t>
      </w:r>
      <w:r w:rsidR="00FB2795">
        <w:t>svibnja</w:t>
      </w:r>
      <w:r w:rsidR="00C8537B">
        <w:t xml:space="preserve"> 201</w:t>
      </w:r>
      <w:r w:rsidR="00FB2795">
        <w:t>8</w:t>
      </w:r>
      <w:r w:rsidR="001319A3">
        <w:t>.</w:t>
      </w:r>
      <w:r w:rsidR="00FB2795">
        <w:t xml:space="preserve"> u 14,00 sati</w:t>
      </w:r>
      <w:r>
        <w:t xml:space="preserve">, slijedom čega je </w:t>
      </w:r>
      <w:r w:rsidR="0047189D">
        <w:t xml:space="preserve">očigledno da je prijava tražbine podnesena nakon isteka roka od </w:t>
      </w:r>
      <w:r w:rsidR="00613DBC">
        <w:t>6</w:t>
      </w:r>
      <w:r w:rsidR="00257FA5">
        <w:t>0</w:t>
      </w:r>
      <w:r w:rsidR="0047189D">
        <w:t xml:space="preserve"> dana, </w:t>
      </w:r>
      <w:r>
        <w:t>pa ju je primjenom odredbe čl. 257. stavak 6. valjalo odbaciti kao nepravodobnu.</w:t>
      </w:r>
    </w:p>
    <w:p w:rsidRDefault="00AF0E0B" w:rsidP="00AF0E0B" w:rsidR="00AF0E0B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755DDC" w:rsidP="00755DDC" w:rsidR="00755DDC" w:rsidRPr="00976A50">
      <w:pPr>
        <w:jc w:val="both"/>
      </w:pPr>
      <w:r w:rsidRPr="00976A50">
        <w:tab/>
      </w:r>
    </w:p>
    <w:p w:rsidRDefault="00755DDC" w:rsidP="00755DDC" w:rsidR="00755DDC" w:rsidRPr="00976A50">
      <w:pPr>
        <w:ind w:left="705"/>
        <w:jc w:val="center"/>
      </w:pPr>
      <w:r w:rsidRPr="00976A50">
        <w:t xml:space="preserve">U Zadru, </w:t>
      </w:r>
      <w:r w:rsidR="00FB2795">
        <w:t>6</w:t>
      </w:r>
      <w:r w:rsidR="001D362C">
        <w:t>.</w:t>
      </w:r>
      <w:r w:rsidR="00257FA5">
        <w:t xml:space="preserve"> </w:t>
      </w:r>
      <w:r w:rsidR="00FB2795">
        <w:t>studenog</w:t>
      </w:r>
      <w:r w:rsidR="00613DBC">
        <w:t xml:space="preserve"> 2018</w:t>
      </w:r>
      <w:r w:rsidRPr="00976A50">
        <w:t>.</w:t>
      </w:r>
    </w:p>
    <w:p w:rsidRDefault="00755DDC" w:rsidP="00755DDC" w:rsidR="00755DDC" w:rsidRPr="00976A50">
      <w:pPr>
        <w:ind w:left="705"/>
        <w:jc w:val="both"/>
      </w:pPr>
    </w:p>
    <w:p w:rsidRDefault="009058ED" w:rsidP="00613DBC" w:rsidR="009058ED">
      <w:pPr>
        <w:jc w:val="both"/>
      </w:pPr>
    </w:p>
    <w:p w:rsidRDefault="00BA2C74" w:rsidP="00613DBC" w:rsidR="00755DDC" w:rsidRPr="00976A50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B2795">
        <w:tab/>
      </w:r>
      <w:r w:rsidR="00FB2795">
        <w:tab/>
      </w:r>
      <w:r w:rsidR="00FB2795">
        <w:tab/>
      </w:r>
      <w:r w:rsidR="00FB2795">
        <w:tab/>
      </w:r>
      <w:r w:rsidR="00FB2795">
        <w:tab/>
      </w:r>
      <w:r w:rsidR="00613DBC">
        <w:t>Sutkinja</w:t>
      </w:r>
    </w:p>
    <w:p w:rsidRDefault="00BA2C74" w:rsidP="009058ED" w:rsidR="00755DDC" w:rsidRPr="00976A50">
      <w:r>
        <w:t xml:space="preserve">Ante </w:t>
      </w:r>
      <w:proofErr w:type="spellStart"/>
      <w:r>
        <w:t>Rubelj</w:t>
      </w:r>
      <w:proofErr w:type="spellEnd"/>
      <w:r w:rsidR="009058ED">
        <w:tab/>
      </w:r>
      <w:r w:rsidR="00755DDC">
        <w:tab/>
      </w:r>
      <w:r w:rsidR="00755DDC">
        <w:tab/>
      </w:r>
      <w:r w:rsidR="00755DDC">
        <w:tab/>
      </w:r>
      <w:r w:rsidR="00755DDC">
        <w:tab/>
      </w:r>
      <w:r w:rsidR="00755DDC">
        <w:tab/>
      </w:r>
      <w:r w:rsidR="00755DDC">
        <w:tab/>
      </w:r>
      <w:r w:rsidR="00755DDC">
        <w:tab/>
      </w:r>
      <w:r w:rsidR="00FB2795">
        <w:tab/>
      </w:r>
      <w:r w:rsidR="00755DDC" w:rsidRPr="00976A50">
        <w:t xml:space="preserve">Ardena </w:t>
      </w:r>
      <w:proofErr w:type="spellStart"/>
      <w:r w:rsidR="00755DDC" w:rsidRPr="00976A50">
        <w:t>Bajlo</w:t>
      </w:r>
      <w:proofErr w:type="spellEnd"/>
      <w:r>
        <w:t>, v.r.</w:t>
      </w: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 w:rsidRPr="00976A50">
      <w:pPr>
        <w:tabs>
          <w:tab w:pos="6840" w:val="left"/>
        </w:tabs>
      </w:pPr>
      <w:r w:rsidRPr="00976A50">
        <w:t>Pouka o</w:t>
      </w:r>
      <w:r w:rsidR="003A0C82">
        <w:t xml:space="preserve"> pravnom lijeku</w:t>
      </w:r>
      <w:r w:rsidRPr="00976A50">
        <w:t xml:space="preserve"> </w:t>
      </w:r>
    </w:p>
    <w:p w:rsidRDefault="00755DDC" w:rsidP="00755DDC" w:rsidR="00755DDC" w:rsidRPr="00976A50">
      <w:pPr>
        <w:jc w:val="both"/>
      </w:pPr>
      <w:r w:rsidRPr="00976A50">
        <w:t xml:space="preserve">Protiv ovog rješenja pravo na žalbu ima podnositelj prijave. Rok za žalbu iznosi 8 dana računajući od dana dostave </w:t>
      </w:r>
      <w:r>
        <w:t>istog</w:t>
      </w:r>
      <w:r w:rsidRPr="00976A50">
        <w:t>, a ista se po</w:t>
      </w:r>
      <w:r>
        <w:t>dnosi ovom sudu u tri primjerka.</w:t>
      </w:r>
    </w:p>
    <w:p w:rsidRDefault="00755DDC" w:rsidP="00755DDC" w:rsidR="00755DDC" w:rsidRPr="00976A50"/>
    <w:p w:rsidRDefault="00755DDC" w:rsidP="00755DDC" w:rsidR="00755DDC" w:rsidRPr="00976A50"/>
    <w:p w:rsidRDefault="00755DDC" w:rsidP="00755DDC" w:rsidR="00755DDC" w:rsidRPr="00976A50">
      <w:r w:rsidRPr="00976A50">
        <w:t xml:space="preserve">Dostaviti: </w:t>
      </w:r>
    </w:p>
    <w:p w:rsidRDefault="00755DDC" w:rsidP="00755DDC" w:rsidR="00755DDC" w:rsidRPr="00976A50">
      <w:pPr>
        <w:numPr>
          <w:ilvl w:val="0"/>
          <w:numId w:val="4"/>
        </w:numPr>
      </w:pPr>
      <w:r w:rsidRPr="00976A50">
        <w:t>stečajnom upravitelju</w:t>
      </w:r>
      <w:r>
        <w:t xml:space="preserve"> - mailom</w:t>
      </w:r>
    </w:p>
    <w:p w:rsidRDefault="00755DDC" w:rsidP="00755DDC" w:rsidR="0072437B">
      <w:pPr>
        <w:numPr>
          <w:ilvl w:val="0"/>
          <w:numId w:val="4"/>
        </w:numPr>
        <w:jc w:val="both"/>
      </w:pPr>
      <w:r>
        <w:t>vjerovniku</w:t>
      </w:r>
      <w:r w:rsidR="00FB2795">
        <w:t xml:space="preserve"> Općini Tisno</w:t>
      </w:r>
      <w:r w:rsidR="003A0C82">
        <w:t xml:space="preserve">, </w:t>
      </w:r>
    </w:p>
    <w:p w:rsidRDefault="00755DDC" w:rsidP="00755DDC" w:rsidR="00755DDC" w:rsidRPr="00976A50">
      <w:pPr>
        <w:numPr>
          <w:ilvl w:val="0"/>
          <w:numId w:val="4"/>
        </w:numPr>
        <w:jc w:val="both"/>
      </w:pPr>
      <w:r>
        <w:t>e-</w:t>
      </w:r>
      <w:r w:rsidRPr="00976A50">
        <w:t>oglasna ploča</w:t>
      </w:r>
    </w:p>
    <w:p w:rsidRDefault="00755DDC" w:rsidP="00755DDC" w:rsidR="003D00DF" w:rsidRPr="003D00DF">
      <w:pPr>
        <w:numPr>
          <w:ilvl w:val="0"/>
          <w:numId w:val="4"/>
        </w:numPr>
        <w:jc w:val="both"/>
      </w:pPr>
      <w:r w:rsidRPr="00976A50">
        <w:t>u spis.</w:t>
      </w:r>
    </w:p>
    <w:sectPr w:rsidR="003D00DF" w:rsidRPr="003D00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34CAB"/>
    <w:rsid w:val="000A3979"/>
    <w:rsid w:val="00125435"/>
    <w:rsid w:val="001319A3"/>
    <w:rsid w:val="001635FF"/>
    <w:rsid w:val="001715CA"/>
    <w:rsid w:val="001D362C"/>
    <w:rsid w:val="00257FA5"/>
    <w:rsid w:val="00306181"/>
    <w:rsid w:val="003A0C82"/>
    <w:rsid w:val="003C06BF"/>
    <w:rsid w:val="003D00DF"/>
    <w:rsid w:val="0047189D"/>
    <w:rsid w:val="004A2AF4"/>
    <w:rsid w:val="00511850"/>
    <w:rsid w:val="00520259"/>
    <w:rsid w:val="005901DC"/>
    <w:rsid w:val="005C6F07"/>
    <w:rsid w:val="00606529"/>
    <w:rsid w:val="00613DBC"/>
    <w:rsid w:val="00665A68"/>
    <w:rsid w:val="006A1595"/>
    <w:rsid w:val="006B77BB"/>
    <w:rsid w:val="006D0FA0"/>
    <w:rsid w:val="006E048A"/>
    <w:rsid w:val="006E7EC4"/>
    <w:rsid w:val="0072437B"/>
    <w:rsid w:val="00755DDC"/>
    <w:rsid w:val="008045C0"/>
    <w:rsid w:val="0081279A"/>
    <w:rsid w:val="00824430"/>
    <w:rsid w:val="00843116"/>
    <w:rsid w:val="00863D0E"/>
    <w:rsid w:val="009058ED"/>
    <w:rsid w:val="00982A2D"/>
    <w:rsid w:val="009B1DD1"/>
    <w:rsid w:val="009D2F1A"/>
    <w:rsid w:val="00A43003"/>
    <w:rsid w:val="00A546D9"/>
    <w:rsid w:val="00AB7245"/>
    <w:rsid w:val="00AC7959"/>
    <w:rsid w:val="00AF0E0B"/>
    <w:rsid w:val="00B35327"/>
    <w:rsid w:val="00B60B66"/>
    <w:rsid w:val="00B9254F"/>
    <w:rsid w:val="00B952EF"/>
    <w:rsid w:val="00BA2C74"/>
    <w:rsid w:val="00BC0FAC"/>
    <w:rsid w:val="00C81A8F"/>
    <w:rsid w:val="00C8537B"/>
    <w:rsid w:val="00DE5A1E"/>
    <w:rsid w:val="00E3493E"/>
    <w:rsid w:val="00E53822"/>
    <w:rsid w:val="00EC5FC4"/>
    <w:rsid w:val="00ED2F2D"/>
    <w:rsid w:val="00EF35D4"/>
    <w:rsid w:val="00F616BD"/>
    <w:rsid w:val="00F72FC8"/>
    <w:rsid w:val="00FB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2543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12543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2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C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C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C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C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2543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12543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2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C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C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C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C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 otvoren 09.05.18.</izvorni_sadrzaj>
    <derivirana_varijabla naziv="DomainObject.Predmet.PrimjedbaSuca_1">Stečaj otvoren 09.05.18.</derivirana_varijabla>
  </DomainObject.Predmet.PrimjedbaSuca>
  <DomainObject.Predmet.ProtustrankaFormated>
    <izvorni_sadrzaj>  SAY HOTEL d.o.o. za turizam</izvorni_sadrzaj>
    <derivirana_varijabla naziv="DomainObject.Predmet.ProtustrankaFormated_1">  SAY HOTEL d.o.o. za turizam</derivirana_varijabla>
  </DomainObject.Predmet.ProtustrankaFormated>
  <DomainObject.Predmet.ProtustrankaFormatedOIB>
    <izvorni_sadrzaj>  SAY HOTEL d.o.o. za turizam, OIB 84558639632</izvorni_sadrzaj>
    <derivirana_varijabla naziv="DomainObject.Predmet.ProtustrankaFormatedOIB_1">  SAY HOTEL d.o.o. za turizam, OIB 84558639632</derivirana_varijabla>
  </DomainObject.Predmet.ProtustrankaFormatedOIB>
  <DomainObject.Predmet.ProtustrankaFormatedWithAdress>
    <izvorni_sadrzaj> SAY HOTEL d.o.o. za turizam, Put jezerskih pomoraca 3 A , 22240 Jezera</izvorni_sadrzaj>
    <derivirana_varijabla naziv="DomainObject.Predmet.ProtustrankaFormatedWithAdress_1"> SAY HOTEL d.o.o. za turizam, Put jezerskih pomoraca 3 A , 22240 Jezera</derivirana_varijabla>
  </DomainObject.Predmet.ProtustrankaFormatedWithAdress>
  <DomainObject.Predmet.ProtustrankaFormatedWithAdressOIB>
    <izvorni_sadrzaj> SAY HOTEL d.o.o. za turizam, OIB 84558639632, Put jezerskih pomoraca 3 A , 22240 Jezera</izvorni_sadrzaj>
    <derivirana_varijabla naziv="DomainObject.Predmet.ProtustrankaFormatedWithAdressOIB_1"> SAY HOTEL d.o.o. za turizam, OIB 84558639632, Put jezerskih pomoraca 3 A , 22240 Jezera</derivirana_varijabla>
  </DomainObject.Predmet.ProtustrankaFormatedWithAdressOIB>
  <DomainObject.Predmet.ProtustrankaWithAdress>
    <izvorni_sadrzaj>SAY HOTEL d.o.o. za turizam Put jezerskih pomoraca 3 A , 22240 Jezera</izvorni_sadrzaj>
    <derivirana_varijabla naziv="DomainObject.Predmet.ProtustrankaWithAdress_1">SAY HOTEL d.o.o. za turizam Put jezerskih pomoraca 3 A , 22240 Jezera</derivirana_varijabla>
  </DomainObject.Predmet.ProtustrankaWithAdress>
  <DomainObject.Predmet.ProtustrankaWithAdressOIB>
    <izvorni_sadrzaj>SAY HOTEL d.o.o. za turizam, OIB 84558639632, Put jezerskih pomoraca 3 A , 22240 Jezera</izvorni_sadrzaj>
    <derivirana_varijabla naziv="DomainObject.Predmet.ProtustrankaWithAdressOIB_1">SAY HOTEL d.o.o. za turizam, OIB 84558639632, Put jezerskih pomoraca 3 A , 22240 Jezera</derivirana_varijabla>
  </DomainObject.Predmet.ProtustrankaWithAdressOIB>
  <DomainObject.Predmet.ProtustrankaNazivFormated>
    <izvorni_sadrzaj>SAY HOTEL d.o.o. za turizam</izvorni_sadrzaj>
    <derivirana_varijabla naziv="DomainObject.Predmet.ProtustrankaNazivFormated_1">SAY HOTEL d.o.o. za turizam</derivirana_varijabla>
  </DomainObject.Predmet.ProtustrankaNazivFormated>
  <DomainObject.Predmet.ProtustrankaNazivFormatedOIB>
    <izvorni_sadrzaj>SAY HOTEL d.o.o. za turizam, OIB 84558639632</izvorni_sadrzaj>
    <derivirana_varijabla naziv="DomainObject.Predmet.ProtustrankaNazivFormatedOIB_1">SAY HOTEL d.o.o. za turizam, OIB 84558639632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TEHNOART d.o.o. za projektiranje, građevinarstvo i turizam; Hrvatska radiotelevizija; LEN ENERGIJA d.o.o. za proizvodnju energije</izvorni_sadrzaj>
    <derivirana_varijabla naziv="DomainObject.Predmet.StrankaFormated_1">  FINA - Podružnica Šibenik; TEHNOART d.o.o. za projektiranje, građevinarstvo i turizam; Hrvatska radiotelevizija; LEN ENERGIJA d.o.o. za proizvodnju energije</derivirana_varijabla>
  </DomainObject.Predmet.StrankaFormated>
  <DomainObject.Predmet.StrankaFormatedOIB>
    <izvorni_sadrzaj>  FINA - Podružnica Šibenik, OIB 85821130368; TEHNOART d.o.o. za projektiranje, građevinarstvo i turizam, OIB 34058512681; Hrvatska radiotelevizija, OIB 68419124305; LEN ENERGIJA d.o.o. za proizvodnju energije, OIB 86169427304</izvorni_sadrzaj>
    <derivirana_varijabla naziv="DomainObject.Predmet.StrankaFormatedOIB_1">  FINA - Podružnica Šibenik, OIB 85821130368; TEHNOART d.o.o. za projektiranje, građevinarstvo i turizam, OIB 34058512681; Hrvatska radiotelevizija, OIB 68419124305; LEN ENERGIJA d.o.o. za proizvodnju energije, OIB 86169427304</derivirana_varijabla>
  </DomainObject.Predmet.StrankaFormatedOIB>
  <DomainObject.Predmet.StrankaFormatedWithAdress>
    <izvorni_sadrzaj> FINA - Podružnica Šibenik, Perivoj L. Marune 1, 22000 Šibenik; TEHNOART d.o.o. za projektiranje, građevinarstvo i turizam, Čakovečka 23, 10000 Zagreb; Hrvatska radiotelevizija, Prisavlje 3, 10000 Zagreb; LEN ENERGIJA d.o.o. za proizvodnju energije, Prokljanska 18, 22000 Šibenik</izvorni_sadrzaj>
    <derivirana_varijabla naziv="DomainObject.Predmet.StrankaFormatedWithAdress_1"> FINA - Podružnica Šibenik, Perivoj L. Marune 1, 22000 Šibenik; TEHNOART d.o.o. za projektiranje, građevinarstvo i turizam, Čakovečka 23, 10000 Zagreb; Hrvatska radiotelevizija, Prisavlje 3, 10000 Zagreb; LEN ENERGIJA d.o.o. za proizvodnju energije, Prokljanska 18, 22000 Šibenik</derivirana_varijabla>
  </DomainObject.Predmet.StrankaFormatedWithAdress>
  <DomainObject.Predmet.StrankaFormatedWithAdressOIB>
    <izvorni_sadrzaj> FINA - Podružnica Šibenik, OIB 85821130368, Perivoj L. Marune 1, 22000 Šibenik; TEHNOART d.o.o. za projektiranje, građevinarstvo i turizam, OIB 34058512681, Čakovečka 23, 10000 Zagreb; Hrvatska radiotelevizija, OIB 68419124305, Prisavlje 3, 10000 Zagreb; LEN ENERGIJA d.o.o. za proizvodnju energije, OIB 86169427304, Prokljanska 18, 22000 Šibenik</izvorni_sadrzaj>
    <derivirana_varijabla naziv="DomainObject.Predmet.StrankaFormatedWithAdressOIB_1"> FINA - Podružnica Šibenik, OIB 85821130368, Perivoj L. Marune 1, 22000 Šibenik; TEHNOART d.o.o. za projektiranje, građevinarstvo i turizam, OIB 34058512681, Čakovečka 23, 10000 Zagreb; Hrvatska radiotelevizija, OIB 68419124305, Prisavlje 3, 10000 Zagreb; LEN ENERGIJA d.o.o. za proizvodnju energije, OIB 86169427304, Prokljanska 18, 22000 Šibenik</derivirana_varijabla>
  </DomainObject.Predmet.StrankaFormatedWithAdressOIB>
  <DomainObject.Predmet.StrankaWithAdress>
    <izvorni_sadrzaj>FINA - Podružnica Šibenik Perivoj L. Marune 1,22000 Šibenik,TEHNOART d.o.o. za projektiranje, građevinarstvo i turizam Čakovečka 23,10000 Zagreb,Hrvatska radiotelevizija Prisavlje 3,10000 Zagreb,LEN ENERGIJA d.o.o. za proizvodnju energije Prokljanska 18,22000 Šibenik</izvorni_sadrzaj>
    <derivirana_varijabla naziv="DomainObject.Predmet.StrankaWithAdress_1">FINA - Podružnica Šibenik Perivoj L. Marune 1,22000 Šibenik,TEHNOART d.o.o. za projektiranje, građevinarstvo i turizam Čakovečka 23,10000 Zagreb,Hrvatska radiotelevizija Prisavlje 3,10000 Zagreb,LEN ENERGIJA d.o.o. za proizvodnju energije Prokljanska 18,22000 Šibenik</derivirana_varijabla>
  </DomainObject.Predmet.StrankaWithAdress>
  <DomainObject.Predmet.StrankaWithAdressOIB>
    <izvorni_sadrzaj>FINA - Podružnica Šibenik, OIB 85821130368, Perivoj L. Marune 1,22000 Šibenik,TEHNOART d.o.o. za projektiranje, građevinarstvo i turizam, OIB 34058512681, Čakovečka 23,10000 Zagreb,Hrvatska radiotelevizija, OIB 68419124305, Prisavlje 3,10000 Zagreb,LEN ENERGIJA d.o.o. za proizvodnju energije, OIB 86169427304, Prokljanska 18,22000 Šibenik</izvorni_sadrzaj>
    <derivirana_varijabla naziv="DomainObject.Predmet.StrankaWithAdressOIB_1">FINA - Podružnica Šibenik, OIB 85821130368, Perivoj L. Marune 1,22000 Šibenik,TEHNOART d.o.o. za projektiranje, građevinarstvo i turizam, OIB 34058512681, Čakovečka 23,10000 Zagreb,Hrvatska radiotelevizija, OIB 68419124305, Prisavlje 3,10000 Zagreb,LEN ENERGIJA d.o.o. za proizvodnju energije, OIB 86169427304, Prokljanska 18,22000 Šibenik</derivirana_varijabla>
  </DomainObject.Predmet.StrankaWithAdressOIB>
  <DomainObject.Predmet.StrankaNazivFormated>
    <izvorni_sadrzaj>FINA - Podružnica Šibenik,TEHNOART d.o.o. za projektiranje, građevinarstvo i turizam,Hrvatska radiotelevizija,LEN ENERGIJA d.o.o. za proizvodnju energije</izvorni_sadrzaj>
    <derivirana_varijabla naziv="DomainObject.Predmet.StrankaNazivFormated_1">FINA - Podružnica Šibenik,TEHNOART d.o.o. za projektiranje, građevinarstvo i turizam,Hrvatska radiotelevizija,LEN ENERGIJA d.o.o. za proizvodnju energije</derivirana_varijabla>
  </DomainObject.Predmet.StrankaNazivFormated>
  <DomainObject.Predmet.StrankaNazivFormatedOIB>
    <izvorni_sadrzaj>FINA - Podružnica Šibenik, OIB 85821130368,TEHNOART d.o.o. za projektiranje, građevinarstvo i turizam, OIB 34058512681,Hrvatska radiotelevizija, OIB 68419124305,LEN ENERGIJA d.o.o. za proizvodnju energije, OIB 86169427304</izvorni_sadrzaj>
    <derivirana_varijabla naziv="DomainObject.Predmet.StrankaNazivFormatedOIB_1">FINA - Podružnica Šibenik, OIB 85821130368,TEHNOART d.o.o. za projektiranje, građevinarstvo i turizam, OIB 34058512681,Hrvatska radiotelevizija, OIB 68419124305,LEN ENERGIJA d.o.o. za proizvodnju energije, OIB 86169427304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TEHNOART d.o.o. za projektiranje, građevinarstvo i turizam</item>
      <item>Hrvatska radiotelevizija</item>
      <item>LEN ENERGIJA d.o.o. za proizvodnju energije</item>
    </izvorni_sadrzaj>
    <derivirana_varijabla naziv="DomainObject.Predmet.StrankaListFormated_1">
      <item>FINA - Podružnica Šibenik</item>
      <item>TEHNOART d.o.o. za projektiranje, građevinarstvo i turizam</item>
      <item>Hrvatska radiotelevizija</item>
      <item>LEN ENERGIJA d.o.o. za proizvodnju energije</item>
    </derivirana_varijabla>
  </DomainObject.Predmet.StrankaListFormated>
  <DomainObject.Predmet.StrankaListFormatedOIB>
    <izvorni_sadrzaj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izvorni_sadrzaj>
    <derivirana_varijabla naziv="DomainObject.Predmet.StrankaListFormatedOIB_1"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derivirana_varijabla>
  </DomainObject.Predmet.StrankaListFormatedOIB>
  <DomainObject.Predmet.StrankaListFormatedWithAdress>
    <izvorni_sadrzaj>
      <item>FINA - Podružnica Šibenik, Perivoj L. Marune 1, 22000 Šibenik</item>
      <item>TEHNOART d.o.o. za projektiranje, građevinarstvo i turizam, Čakovečka 23, 10000 Zagreb</item>
      <item>Hrvatska radiotelevizija, Prisavlje 3, 10000 Zagreb</item>
      <item>LEN ENERGIJA d.o.o. za proizvodnju energije, Prokljanska 18, 22000 Šibenik</item>
    </izvorni_sadrzaj>
    <derivirana_varijabla naziv="DomainObject.Predmet.StrankaListFormatedWithAdress_1">
      <item>FINA - Podružnica Šibenik, Perivoj L. Marune 1, 22000 Šibenik</item>
      <item>TEHNOART d.o.o. za projektiranje, građevinarstvo i turizam, Čakovečka 23, 10000 Zagreb</item>
      <item>Hrvatska radiotelevizija, Prisavlje 3, 10000 Zagreb</item>
      <item>LEN ENERGIJA d.o.o. za proizvodnju energije, Prokljanska 18,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TEHNOART d.o.o. za projektiranje, građevinarstvo i turizam, OIB 34058512681, Čakovečka 23, 10000 Zagreb</item>
      <item>Hrvatska radiotelevizija, OIB 68419124305, Prisavlje 3, 10000 Zagreb</item>
      <item>LEN ENERGIJA d.o.o. za proizvodnju energije, OIB 86169427304, Prokljanska 18, 22000 Šibenik</item>
    </izvorni_sadrzaj>
    <derivirana_varijabla naziv="DomainObject.Predmet.StrankaListFormatedWithAdressOIB_1">
      <item>FINA - Podružnica Šibenik, OIB 85821130368, Perivoj L. Marune 1, 22000 Šibenik</item>
      <item>TEHNOART d.o.o. za projektiranje, građevinarstvo i turizam, OIB 34058512681, Čakovečka 23, 10000 Zagreb</item>
      <item>Hrvatska radiotelevizija, OIB 68419124305, Prisavlje 3, 10000 Zagreb</item>
      <item>LEN ENERGIJA d.o.o. za proizvodnju energije, OIB 86169427304, Prokljanska 18, 22000 Šibenik</item>
    </derivirana_varijabla>
  </DomainObject.Predmet.StrankaListFormatedWithAdressOIB>
  <DomainObject.Predmet.StrankaListNazivFormated>
    <izvorni_sadrzaj>
      <item>FINA - Podružnica Šibenik</item>
      <item>TEHNOART d.o.o. za projektiranje, građevinarstvo i turizam</item>
      <item>Hrvatska radiotelevizija</item>
      <item>LEN ENERGIJA d.o.o. za proizvodnju energije</item>
    </izvorni_sadrzaj>
    <derivirana_varijabla naziv="DomainObject.Predmet.StrankaListNazivFormated_1">
      <item>FINA - Podružnica Šibenik</item>
      <item>TEHNOART d.o.o. za projektiranje, građevinarstvo i turizam</item>
      <item>Hrvatska radiotelevizija</item>
      <item>LEN ENERGIJA d.o.o. za proizvodnju energije</item>
    </derivirana_varijabla>
  </DomainObject.Predmet.StrankaListNazivFormated>
  <DomainObject.Predmet.StrankaListNazivFormatedOIB>
    <izvorni_sadrzaj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izvorni_sadrzaj>
    <derivirana_varijabla naziv="DomainObject.Predmet.StrankaListNazivFormatedOIB_1"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derivirana_varijabla>
  </DomainObject.Predmet.StrankaListNazivFormatedOIB>
  <DomainObject.Predmet.ProtuStrankaListFormated>
    <izvorni_sadrzaj>
      <item>SAY HOTEL d.o.o. za turizam</item>
    </izvorni_sadrzaj>
    <derivirana_varijabla naziv="DomainObject.Predmet.ProtuStrankaListFormated_1">
      <item>SAY HOTEL d.o.o. za turizam</item>
    </derivirana_varijabla>
  </DomainObject.Predmet.ProtuStrankaListFormated>
  <DomainObject.Predmet.ProtuStrankaListFormatedOIB>
    <izvorni_sadrzaj>
      <item>SAY HOTEL d.o.o. za turizam, OIB 84558639632</item>
    </izvorni_sadrzaj>
    <derivirana_varijabla naziv="DomainObject.Predmet.ProtuStrankaListFormatedOIB_1">
      <item>SAY HOTEL d.o.o. za turizam, OIB 84558639632</item>
    </derivirana_varijabla>
  </DomainObject.Predmet.ProtuStrankaListFormatedOIB>
  <DomainObject.Predmet.ProtuStrankaListFormatedWithAdress>
    <izvorni_sadrzaj>
      <item>SAY HOTEL d.o.o. za turizam, Put jezerskih pomoraca 3 A , 22240 Jezera</item>
    </izvorni_sadrzaj>
    <derivirana_varijabla naziv="DomainObject.Predmet.ProtuStrankaListFormatedWithAdress_1">
      <item>SAY HOTEL d.o.o. za turizam, Put jezerskih pomoraca 3 A , 22240 Jezera</item>
    </derivirana_varijabla>
  </DomainObject.Predmet.ProtuStrankaListFormatedWithAdress>
  <DomainObject.Predmet.ProtuStrankaListFormatedWithAdressOIB>
    <izvorni_sadrzaj>
      <item>SAY HOTEL d.o.o. za turizam, OIB 84558639632, Put jezerskih pomoraca 3 A , 22240 Jezera</item>
    </izvorni_sadrzaj>
    <derivirana_varijabla naziv="DomainObject.Predmet.ProtuStrankaListFormatedWithAdressOIB_1">
      <item>SAY HOTEL d.o.o. za turizam, OIB 84558639632, Put jezerskih pomoraca 3 A , 22240 Jezera</item>
    </derivirana_varijabla>
  </DomainObject.Predmet.ProtuStrankaListFormatedWithAdressOIB>
  <DomainObject.Predmet.ProtuStrankaListNazivFormated>
    <izvorni_sadrzaj>
      <item>SAY HOTEL d.o.o. za turizam</item>
    </izvorni_sadrzaj>
    <derivirana_varijabla naziv="DomainObject.Predmet.ProtuStrankaListNazivFormated_1">
      <item>SAY HOTEL d.o.o. za turizam</item>
    </derivirana_varijabla>
  </DomainObject.Predmet.ProtuStrankaListNazivFormated>
  <DomainObject.Predmet.ProtuStrankaListNazivFormatedOIB>
    <izvorni_sadrzaj>
      <item>SAY HOTEL d.o.o. za turizam, OIB 84558639632</item>
    </izvorni_sadrzaj>
    <derivirana_varijabla naziv="DomainObject.Predmet.ProtuStrankaListNazivFormatedOIB_1">
      <item>SAY HOTEL d.o.o. za turizam, OIB 84558639632</item>
    </derivirana_varijabla>
  </DomainObject.Predmet.ProtuStrankaListNazivFormatedOIB>
  <DomainObject.Predmet.OstaliListFormated>
    <izvorni_sadrzaj>
      <item>Pavol Kertesz</item>
      <item>Jasmina Bilonić</item>
    </izvorni_sadrzaj>
    <derivirana_varijabla naziv="DomainObject.Predmet.OstaliListFormated_1">
      <item>Pavol Kertesz</item>
      <item>Jasmina Bilonić</item>
    </derivirana_varijabla>
  </DomainObject.Predmet.OstaliListFormated>
  <DomainObject.Predmet.OstaliListFormatedOIB>
    <izvorni_sadrzaj>
      <item>Pavol Kertesz, OIB 03805583854</item>
      <item>Jasmina Bilonić, OIB 73833266503</item>
    </izvorni_sadrzaj>
    <derivirana_varijabla naziv="DomainObject.Predmet.OstaliListFormatedOIB_1">
      <item>Pavol Kertesz, OIB 03805583854</item>
      <item>Jasmina Bilonić, OIB 73833266503</item>
    </derivirana_varijabla>
  </DomainObject.Predmet.OstaliListFormatedOIB>
  <DomainObject.Predmet.OstaliListFormatedWithAdress>
    <izvorni_sadrzaj>
      <item>Pavol Kertesz</item>
      <item>Jasmina Bilonić, Graščica 23, 10000 Zagreb</item>
    </izvorni_sadrzaj>
    <derivirana_varijabla naziv="DomainObject.Predmet.OstaliListFormatedWithAdress_1">
      <item>Pavol Kertesz</item>
      <item>Jasmina Bilonić, Graščica 23, 10000 Zagreb</item>
    </derivirana_varijabla>
  </DomainObject.Predmet.OstaliListFormatedWithAdress>
  <DomainObject.Predmet.OstaliListFormatedWithAdressOIB>
    <izvorni_sadrzaj>
      <item>Pavol Kertesz, OIB 03805583854</item>
      <item>Jasmina Bilonić, OIB 73833266503, Graščica 23, 10000 Zagreb</item>
    </izvorni_sadrzaj>
    <derivirana_varijabla naziv="DomainObject.Predmet.OstaliListFormatedWithAdressOIB_1">
      <item>Pavol Kertesz, OIB 03805583854</item>
      <item>Jasmina Bilonić, OIB 73833266503, Graščica 23, 10000 Zagreb</item>
    </derivirana_varijabla>
  </DomainObject.Predmet.OstaliListFormatedWithAdressOIB>
  <DomainObject.Predmet.OstaliListNazivFormated>
    <izvorni_sadrzaj>
      <item>Pavol Kertesz</item>
      <item>Jasmina Bilonić</item>
    </izvorni_sadrzaj>
    <derivirana_varijabla naziv="DomainObject.Predmet.OstaliListNazivFormated_1">
      <item>Pavol Kertesz</item>
      <item>Jasmina Bilonić</item>
    </derivirana_varijabla>
  </DomainObject.Predmet.OstaliListNazivFormated>
  <DomainObject.Predmet.OstaliListNazivFormatedOIB>
    <izvorni_sadrzaj>
      <item>Pavol Kertesz, OIB 03805583854</item>
      <item>Jasmina Bilonić, OIB 73833266503</item>
    </izvorni_sadrzaj>
    <derivirana_varijabla naziv="DomainObject.Predmet.OstaliListNazivFormatedOIB_1">
      <item>Pavol Kertesz, OIB 03805583854</item>
      <item>Jasmina Bilonić, OIB 73833266503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SAY HOTEL d.o.o. za turizam</izvorni_sadrzaj>
    <derivirana_varijabla naziv="DomainObject.Predmet.ProtustrankaIDrugi_1">SAY HOTEL d.o.o. za turizam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SAY HOTEL d.o.o. za turizam, OIB 84558639632, Put jezerskih pomoraca 3 A , 22240 Jezera</izvorni_sadrzaj>
    <derivirana_varijabla naziv="DomainObject.Predmet.ProtustrankaIDrugiAdressOIB_1">SAY HOTEL d.o.o. za turizam, OIB 84558639632, Put jezerskih pomoraca 3 A 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SAY HOTEL d.o.o. za turizam</item>
      <item>Pavol Kertesz</item>
      <item>Jasmina Bilonić</item>
      <item>TEHNOART d.o.o. za projektiranje, građevinarstvo i turizam</item>
      <item>Hrvatska radiotelevizija</item>
      <item>LEN ENERGIJA d.o.o. za proizvodnju energije</item>
    </izvorni_sadrzaj>
    <derivirana_varijabla naziv="DomainObject.Predmet.SudioniciListNaziv_1">
      <item>FINA - Podružnica Šibenik</item>
      <item>SAY HOTEL d.o.o. za turizam</item>
      <item>Pavol Kertesz</item>
      <item>Jasmina Bilonić</item>
      <item>TEHNOART d.o.o. za projektiranje, građevinarstvo i turizam</item>
      <item>Hrvatska radiotelevizija</item>
      <item>LEN ENERGIJA d.o.o. za proizvodnju energije</item>
    </derivirana_varijabla>
  </DomainObject.Predmet.SudioniciListNaziv>
  <DomainObject.Predmet.SudioniciListAdressOIB>
    <izvorni_sadrzaj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  <item>TEHNOART d.o.o. za projektiranje, građevinarstvo i turizam, OIB 34058512681, Čakovečka 23,10000 Zagreb</item>
      <item>Hrvatska radiotelevizija, OIB 68419124305, Prisavlje 3,10000 Zagreb</item>
      <item>LEN ENERGIJA d.o.o. za proizvodnju energije, OIB 86169427304, Prokljanska 18,22000 Šibenik</item>
    </izvorni_sadrzaj>
    <derivirana_varijabla naziv="DomainObject.Predmet.SudioniciListAdressOIB_1"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  <item>TEHNOART d.o.o. za projektiranje, građevinarstvo i turizam, OIB 34058512681, Čakovečka 23,10000 Zagreb</item>
      <item>Hrvatska radiotelevizija, OIB 68419124305, Prisavlje 3,10000 Zagreb</item>
      <item>LEN ENERGIJA d.o.o. za proizvodnju energije, OIB 86169427304, Prokljanska 18,22000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84558639632</item>
      <item>, OIB 03805583854</item>
      <item>, OIB 73833266503</item>
      <item>, OIB 34058512681</item>
      <item>, OIB 68419124305</item>
      <item>, OIB 86169427304</item>
    </izvorni_sadrzaj>
    <derivirana_varijabla naziv="DomainObject.Predmet.SudioniciListNazivOIB_1">
      <item>, OIB 85821130368</item>
      <item>, OIB 84558639632</item>
      <item>, OIB 03805583854</item>
      <item>, OIB 73833266503</item>
      <item>, OIB 34058512681</item>
      <item>, OIB 68419124305</item>
      <item>, OIB 86169427304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St-440/2017-40</izvorni_sadrzaj>
    <derivirana_varijabla naziv="DomainObject.PredzadnjaOdlukaIzPredmeta.Oznaka_1">St-440/2017-40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1269</properties:Characters>
  <properties:Lines>50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2018-11-06T08:01:00Z</dcterms:created>
  <dc:creator>Ardena Bajlo</dc:creator>
  <cp:lastModifiedBy>Ante Rubelj</cp:lastModifiedBy>
  <cp:lastPrinted>2018-11-12T09:29:00Z</cp:lastPrinted>
  <dcterms:modified xmlns:xsi="http://www.w3.org/2001/XMLSchema-instance" xsi:type="dcterms:W3CDTF">2018-11-12T09:29:00Z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(1 ST -440-17 -rješenje o odbacivanju prijava tražbina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