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9783" w14:paraId="bd19783" w:rsidRDefault="007E2ABD" w:rsidP="005D7BF8" w:rsidR="007E2ABD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ABD" w:rsidP="005D7BF8" w:rsidR="007E2AB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E2ABD" w:rsidP="005D7BF8" w:rsidR="007E2AB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E2ABD" w:rsidP="005D7BF8" w:rsidR="007E2AB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E2ABD" w:rsidR="007E2ABD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297CB3" w:rsidP="001D4B71" w:rsidR="00297CB3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CB78EF">
        <w:t xml:space="preserve"> OIB 88785964957</w:t>
      </w:r>
      <w:r w:rsidR="00A83E5B" w:rsidRPr="00A83E5B">
        <w:t xml:space="preserve"> po stečajnom sucu Danieli Korlević, u stečajnom postupku nad dužnikom </w:t>
      </w:r>
      <w:r w:rsidR="00DD0977">
        <w:rPr>
          <w:b/>
        </w:rPr>
        <w:t xml:space="preserve">HIT </w:t>
      </w:r>
      <w:r w:rsidR="006C61DA">
        <w:rPr>
          <w:b/>
        </w:rPr>
        <w:t xml:space="preserve">- </w:t>
      </w:r>
      <w:r w:rsidR="00DD0977">
        <w:rPr>
          <w:b/>
        </w:rPr>
        <w:t>MARINA d.o.o. Novi Vinodolski, Mel bb</w:t>
      </w:r>
      <w:r w:rsidR="00A83E5B" w:rsidRPr="00A83E5B">
        <w:rPr>
          <w:b/>
        </w:rPr>
        <w:t>,</w:t>
      </w:r>
      <w:r w:rsidR="00A83E5B" w:rsidRPr="00A83E5B">
        <w:t xml:space="preserve"> dana </w:t>
      </w:r>
      <w:r w:rsidR="00255AE1">
        <w:t>04. travnja</w:t>
      </w:r>
      <w:r w:rsidR="00B05B31">
        <w:t xml:space="preserve"> 2017</w:t>
      </w:r>
      <w:r w:rsidR="00A83E5B" w:rsidRPr="00A83E5B">
        <w:t xml:space="preserve">. godine </w:t>
      </w:r>
    </w:p>
    <w:p w:rsidRDefault="006C61DA" w:rsidP="001D4B71" w:rsidR="006C61DA">
      <w:pPr>
        <w:jc w:val="center"/>
        <w:rPr>
          <w:bCs/>
        </w:rPr>
      </w:pP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032B13" w:rsidP="008C0623" w:rsidR="00263260">
      <w:pPr>
        <w:ind w:firstLine="360"/>
        <w:jc w:val="both"/>
      </w:pPr>
      <w:r>
        <w:tab/>
      </w:r>
      <w:r w:rsidR="007664ED">
        <w:t>Određuje se ročište za diobu kupovnine ostvarene prodajom nekretnin</w:t>
      </w:r>
      <w:r w:rsidR="00E41098">
        <w:t>a</w:t>
      </w:r>
      <w:r w:rsidR="007664ED">
        <w:t xml:space="preserve"> stečajnog dužnika upisan</w:t>
      </w:r>
      <w:r w:rsidR="00E41098">
        <w:t>ih</w:t>
      </w:r>
      <w:r w:rsidR="007664ED">
        <w:t xml:space="preserve"> u </w:t>
      </w:r>
      <w:r w:rsidR="007664ED" w:rsidRPr="007664ED">
        <w:t xml:space="preserve">zemljišnim knjigama </w:t>
      </w:r>
      <w:r w:rsidR="00BB5A9F" w:rsidRPr="00BB5A9F">
        <w:t xml:space="preserve">Općinskog suda u </w:t>
      </w:r>
      <w:r w:rsidR="00DD0977">
        <w:t>Rijeci</w:t>
      </w:r>
      <w:r w:rsidR="00BB5A9F" w:rsidRPr="00BB5A9F">
        <w:t>,</w:t>
      </w:r>
      <w:r w:rsidR="00BB5A9F" w:rsidRPr="00032B13">
        <w:rPr>
          <w:lang w:val="en-US"/>
        </w:rPr>
        <w:t xml:space="preserve"> </w:t>
      </w:r>
      <w:r w:rsidR="00B05B31">
        <w:t>Z</w:t>
      </w:r>
      <w:r w:rsidR="00545437">
        <w:t xml:space="preserve">emljišnoknjižni odjel </w:t>
      </w:r>
      <w:r w:rsidR="00E41098">
        <w:t>Novi Vinodolski</w:t>
      </w:r>
      <w:r w:rsidR="00263260">
        <w:t xml:space="preserve">: </w:t>
      </w:r>
    </w:p>
    <w:p w:rsidRDefault="00B05B31" w:rsidP="008C0623" w:rsidR="00255AE1">
      <w:pPr>
        <w:ind w:firstLine="360"/>
        <w:jc w:val="both"/>
        <w:rPr>
          <w:b/>
        </w:rPr>
      </w:pPr>
      <w:r>
        <w:rPr>
          <w:b/>
        </w:rPr>
        <w:t xml:space="preserve"> </w:t>
      </w:r>
      <w:r w:rsidR="00E41098" w:rsidRPr="00E41098">
        <w:rPr>
          <w:b/>
        </w:rPr>
        <w:tab/>
      </w:r>
      <w:r>
        <w:rPr>
          <w:b/>
        </w:rPr>
        <w:t>k.č.br. 16521/</w:t>
      </w:r>
      <w:r w:rsidR="00255AE1">
        <w:rPr>
          <w:b/>
        </w:rPr>
        <w:t>16</w:t>
      </w:r>
      <w:r>
        <w:rPr>
          <w:b/>
        </w:rPr>
        <w:t xml:space="preserve">, k.o. Novi, </w:t>
      </w:r>
      <w:r w:rsidR="00255AE1">
        <w:rPr>
          <w:b/>
        </w:rPr>
        <w:t xml:space="preserve">etaža 16, stan br. 11, II. kat, površine 40,04 m2, </w:t>
      </w:r>
    </w:p>
    <w:p w:rsidRDefault="00255AE1" w:rsidP="008C0623" w:rsidR="00B05B31">
      <w:pPr>
        <w:ind w:firstLine="360"/>
        <w:jc w:val="both"/>
        <w:rPr>
          <w:b/>
        </w:rPr>
      </w:pPr>
      <w:r>
        <w:rPr>
          <w:b/>
        </w:rPr>
        <w:t xml:space="preserve"> </w:t>
      </w:r>
      <w:r w:rsidR="00B05B31">
        <w:rPr>
          <w:b/>
        </w:rPr>
        <w:t xml:space="preserve"> </w:t>
      </w:r>
      <w:r w:rsidR="00B05B31" w:rsidRPr="00E41098">
        <w:rPr>
          <w:b/>
        </w:rPr>
        <w:tab/>
      </w:r>
      <w:r w:rsidR="00B05B31">
        <w:rPr>
          <w:b/>
        </w:rPr>
        <w:t>k.č.br. 16521/</w:t>
      </w:r>
      <w:r>
        <w:rPr>
          <w:b/>
        </w:rPr>
        <w:t>14</w:t>
      </w:r>
      <w:r w:rsidR="00B05B31">
        <w:rPr>
          <w:b/>
        </w:rPr>
        <w:t xml:space="preserve">, k.o. Novi, </w:t>
      </w:r>
      <w:r>
        <w:rPr>
          <w:b/>
        </w:rPr>
        <w:t>etaža 21, stan br. 20, potkrovlje, površine 40,58 m2</w:t>
      </w:r>
    </w:p>
    <w:p w:rsidRDefault="00255AE1" w:rsidP="008C0623" w:rsidR="00255AE1">
      <w:pPr>
        <w:ind w:firstLine="360"/>
        <w:jc w:val="both"/>
        <w:rPr>
          <w:b/>
        </w:rPr>
      </w:pPr>
    </w:p>
    <w:p w:rsidRDefault="00E41098" w:rsidP="008C0623" w:rsidR="007664ED">
      <w:pPr>
        <w:ind w:firstLine="360"/>
        <w:jc w:val="both"/>
      </w:pPr>
      <w:r>
        <w:rPr>
          <w:b/>
        </w:rPr>
        <w:t xml:space="preserve"> </w:t>
      </w:r>
      <w:r w:rsidR="00263260">
        <w:rPr>
          <w:b/>
        </w:rPr>
        <w:tab/>
      </w:r>
      <w:r w:rsidR="008C0623" w:rsidRPr="00B05B31">
        <w:t>z</w:t>
      </w:r>
      <w:r w:rsidR="007664ED" w:rsidRPr="00B05B31">
        <w:t>a</w:t>
      </w:r>
      <w:r w:rsidR="007664ED">
        <w:t xml:space="preserve"> dan</w:t>
      </w:r>
    </w:p>
    <w:p w:rsidRDefault="00255AE1" w:rsidP="007664ED" w:rsidR="007664ED">
      <w:pPr>
        <w:jc w:val="center"/>
        <w:rPr>
          <w:b/>
        </w:rPr>
      </w:pPr>
      <w:r>
        <w:rPr>
          <w:b/>
        </w:rPr>
        <w:t>25. svibnja</w:t>
      </w:r>
      <w:r w:rsidR="00032B13">
        <w:rPr>
          <w:b/>
        </w:rPr>
        <w:t xml:space="preserve"> 2017. </w:t>
      </w:r>
      <w:r w:rsidR="007664ED">
        <w:rPr>
          <w:b/>
        </w:rPr>
        <w:t xml:space="preserve">godine u </w:t>
      </w:r>
      <w:r>
        <w:rPr>
          <w:b/>
        </w:rPr>
        <w:t>09,3</w:t>
      </w:r>
      <w:r w:rsidR="00263260">
        <w:rPr>
          <w:b/>
        </w:rPr>
        <w:t>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6C61DA" w:rsidP="007664ED" w:rsidR="007664ED">
      <w:pPr>
        <w:jc w:val="center"/>
        <w:rPr>
          <w:b/>
        </w:rPr>
      </w:pPr>
      <w:r>
        <w:rPr>
          <w:b/>
        </w:rPr>
        <w:t xml:space="preserve">I. kat, </w:t>
      </w:r>
      <w:r w:rsidR="007664ED">
        <w:rPr>
          <w:b/>
        </w:rPr>
        <w:t xml:space="preserve">sudnica 2, </w:t>
      </w:r>
    </w:p>
    <w:p w:rsidRDefault="00CB78EF" w:rsidP="00CB78EF" w:rsidR="00CB78EF">
      <w:pPr>
        <w:ind w:left="1440"/>
        <w:jc w:val="both"/>
        <w:rPr>
          <w:b/>
        </w:rPr>
      </w:pPr>
    </w:p>
    <w:p w:rsidRDefault="007664ED" w:rsidP="00CB78EF" w:rsidR="00B05B31">
      <w:pPr>
        <w:ind w:firstLine="709"/>
        <w:jc w:val="both"/>
      </w:pPr>
      <w:r>
        <w:t>Na ročište se dostavom ovoga zaključka pozivaju</w:t>
      </w:r>
      <w:r w:rsidR="00CB78EF">
        <w:t xml:space="preserve"> </w:t>
      </w:r>
      <w:r>
        <w:t>stečajni upravitelj</w:t>
      </w:r>
      <w:r w:rsidR="00CB78EF">
        <w:t xml:space="preserve"> i </w:t>
      </w:r>
      <w:r>
        <w:t>razlučni vjerovni</w:t>
      </w:r>
      <w:r w:rsidR="00255AE1">
        <w:t>ci Slavko Grozdek, Crikvenica, Julija Klovića 27, Republika Hrvatska, Ivica Hartek, Zagreb, Savska opatovina 111 i Holding Vinodol d.o.o. u stečaju Zagreb, Tratinska 27.</w:t>
      </w:r>
    </w:p>
    <w:p w:rsidRDefault="00255AE1" w:rsidP="00CB78EF" w:rsidR="00255AE1">
      <w:pPr>
        <w:ind w:firstLine="709"/>
        <w:jc w:val="both"/>
      </w:pPr>
    </w:p>
    <w:p w:rsidRDefault="00CB78EF" w:rsidP="00CB78EF" w:rsidR="00CB78EF">
      <w:pPr>
        <w:pStyle w:val="Odlomakpopisa"/>
        <w:ind w:left="0"/>
        <w:jc w:val="both"/>
      </w:pPr>
      <w:r>
        <w:tab/>
      </w:r>
      <w:r w:rsidR="007664ED"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  <w:r>
        <w:tab/>
      </w:r>
    </w:p>
    <w:p w:rsidRDefault="00CB78EF" w:rsidP="00CB78EF" w:rsidR="007664ED" w:rsidRPr="00FF34F0">
      <w:pPr>
        <w:pStyle w:val="Odlomakpopisa"/>
        <w:ind w:left="0"/>
        <w:jc w:val="both"/>
      </w:pPr>
      <w:r>
        <w:tab/>
      </w:r>
      <w:r w:rsidR="007664ED">
        <w:t>Na ročištu se raspravlja o namirenju vjerovnika i drugih osoba koje postavljaju zahtjev za namirenje.</w:t>
      </w:r>
    </w:p>
    <w:p w:rsidRDefault="00297CB3" w:rsidP="001D4B71" w:rsidR="00297CB3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255AE1">
        <w:t>04. travnja</w:t>
      </w:r>
      <w:r w:rsidR="00B05B31">
        <w:t xml:space="preserve"> 2017</w:t>
      </w:r>
      <w:r w:rsidR="007102B3" w:rsidRPr="00FF34F0">
        <w:t>. godine</w:t>
      </w:r>
    </w:p>
    <w:p w:rsidRDefault="004E09A4" w:rsidP="00CF02E4" w:rsidR="004E09A4">
      <w:pPr>
        <w:jc w:val="right"/>
      </w:pP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9650DE" w:rsidR="00C0470F">
      <w:pPr>
        <w:ind w:firstLine="708" w:left="1416"/>
        <w:jc w:val="right"/>
      </w:pPr>
      <w:r w:rsidRPr="00FF34F0">
        <w:t>Daniela Korlević</w:t>
      </w:r>
      <w:r w:rsidR="002754B3">
        <w:t xml:space="preserve"> </w:t>
      </w:r>
      <w:r w:rsidR="009650DE">
        <w:t xml:space="preserve"> </w:t>
      </w:r>
    </w:p>
    <w:p w:rsidRDefault="002754B3" w:rsidP="004E09A4" w:rsidR="002754B3">
      <w:pPr>
        <w:ind w:firstLine="708" w:left="1416"/>
        <w:jc w:val="right"/>
      </w:pPr>
      <w:r>
        <w:t xml:space="preserve">  </w:t>
      </w:r>
    </w:p>
    <w:p w:rsidRDefault="006C61DA" w:rsidP="00BB5A9F" w:rsidR="006C61DA" w:rsidRPr="00C131E9">
      <w:pPr>
        <w:tabs>
          <w:tab w:pos="7250" w:val="left"/>
        </w:tabs>
        <w:jc w:val="right"/>
        <w:rPr>
          <w:sz w:val="20"/>
        </w:rPr>
      </w:pPr>
    </w:p>
    <w:p w:rsidRDefault="001D4B71" w:rsidP="001D4B71" w:rsidR="001D4B71" w:rsidRPr="00A66867">
      <w:pPr>
        <w:jc w:val="both"/>
        <w:rPr>
          <w:b/>
          <w:szCs w:val="20"/>
        </w:rPr>
      </w:pPr>
      <w:r w:rsidRPr="00A66867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A66867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A66867">
          <w:rPr>
            <w:szCs w:val="20"/>
          </w:rPr>
          <w:t>11. st</w:t>
        </w:r>
      </w:smartTag>
      <w:r w:rsidRPr="00A66867">
        <w:rPr>
          <w:szCs w:val="20"/>
        </w:rPr>
        <w:t>.9. SZ-a).</w:t>
      </w:r>
    </w:p>
    <w:p w:rsidRDefault="00B05B31" w:rsidP="007664ED" w:rsidR="00B05B31">
      <w:pPr>
        <w:jc w:val="both"/>
        <w:rPr>
          <w:szCs w:val="20"/>
        </w:rPr>
      </w:pPr>
    </w:p>
    <w:p w:rsidRDefault="00B05B31" w:rsidP="007664ED" w:rsidR="00B05B31">
      <w:pPr>
        <w:jc w:val="both"/>
        <w:rPr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D0977">
        <w:rPr>
          <w:sz w:val="20"/>
          <w:szCs w:val="20"/>
        </w:rPr>
        <w:t>Dušan Crljen</w:t>
      </w:r>
      <w:r w:rsidR="00D802B6">
        <w:rPr>
          <w:sz w:val="20"/>
          <w:szCs w:val="20"/>
        </w:rPr>
        <w:t>k</w:t>
      </w:r>
      <w:r w:rsidR="00DD0977">
        <w:rPr>
          <w:sz w:val="20"/>
          <w:szCs w:val="20"/>
        </w:rPr>
        <w:t xml:space="preserve">o 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78598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78598F">
        <w:rPr>
          <w:sz w:val="20"/>
          <w:szCs w:val="20"/>
        </w:rPr>
        <w:t>ci</w:t>
      </w:r>
      <w:r w:rsidR="00255AE1">
        <w:rPr>
          <w:sz w:val="20"/>
          <w:szCs w:val="20"/>
        </w:rPr>
        <w:t xml:space="preserve">: </w:t>
      </w:r>
    </w:p>
    <w:p w:rsidRDefault="00255AE1" w:rsidP="00255AE1" w:rsidR="00255AE1" w:rsidRPr="00255AE1">
      <w:pPr>
        <w:pStyle w:val="Odlomakpopisa"/>
        <w:numPr>
          <w:ilvl w:val="0"/>
          <w:numId w:val="6"/>
        </w:numPr>
        <w:jc w:val="both"/>
        <w:rPr>
          <w:sz w:val="20"/>
        </w:rPr>
      </w:pPr>
      <w:r w:rsidRPr="00255AE1">
        <w:rPr>
          <w:sz w:val="20"/>
        </w:rPr>
        <w:t>Slavko Grozdek, Crikvenica, Julija Klovića 27, po opun. Boris Marohnić odvj. u Rijeci, J. Trdine 1</w:t>
      </w:r>
    </w:p>
    <w:p w:rsidRDefault="00255AE1" w:rsidP="00255AE1" w:rsidR="00255AE1" w:rsidRPr="00255AE1">
      <w:pPr>
        <w:pStyle w:val="Odlomakpopisa"/>
        <w:numPr>
          <w:ilvl w:val="0"/>
          <w:numId w:val="6"/>
        </w:numPr>
        <w:jc w:val="both"/>
        <w:rPr>
          <w:sz w:val="20"/>
        </w:rPr>
      </w:pPr>
      <w:r w:rsidRPr="00255AE1">
        <w:rPr>
          <w:sz w:val="20"/>
        </w:rPr>
        <w:t>Republika Hrvatska</w:t>
      </w:r>
      <w:r>
        <w:rPr>
          <w:sz w:val="20"/>
        </w:rPr>
        <w:t xml:space="preserve"> po zz ŽDO Rijeka</w:t>
      </w:r>
      <w:r w:rsidRPr="00255AE1">
        <w:rPr>
          <w:sz w:val="20"/>
        </w:rPr>
        <w:t xml:space="preserve">, </w:t>
      </w:r>
    </w:p>
    <w:p w:rsidRDefault="00255AE1" w:rsidP="00255AE1" w:rsidR="00255AE1" w:rsidRPr="00255AE1">
      <w:pPr>
        <w:pStyle w:val="Odlomakpopisa"/>
        <w:numPr>
          <w:ilvl w:val="0"/>
          <w:numId w:val="6"/>
        </w:numPr>
        <w:jc w:val="both"/>
        <w:rPr>
          <w:sz w:val="20"/>
        </w:rPr>
      </w:pPr>
      <w:r w:rsidRPr="00255AE1">
        <w:rPr>
          <w:sz w:val="20"/>
        </w:rPr>
        <w:t>Ivica Hartek, Zagreb, Savska opatovina 111</w:t>
      </w:r>
      <w:r>
        <w:rPr>
          <w:sz w:val="20"/>
        </w:rPr>
        <w:t xml:space="preserve"> po opun. Krešimir Loboja odvj. u Zagrebu, Đorđićeva 14</w:t>
      </w:r>
      <w:r w:rsidRPr="00255AE1">
        <w:rPr>
          <w:sz w:val="20"/>
        </w:rPr>
        <w:t xml:space="preserve">  </w:t>
      </w:r>
    </w:p>
    <w:p w:rsidRDefault="00255AE1" w:rsidP="00255AE1" w:rsidR="00DD0977" w:rsidRPr="00255AE1">
      <w:pPr>
        <w:pStyle w:val="Odlomakpopisa"/>
        <w:numPr>
          <w:ilvl w:val="0"/>
          <w:numId w:val="6"/>
        </w:numPr>
        <w:jc w:val="both"/>
        <w:rPr>
          <w:sz w:val="16"/>
          <w:szCs w:val="20"/>
        </w:rPr>
      </w:pPr>
      <w:r w:rsidRPr="00255AE1">
        <w:rPr>
          <w:sz w:val="20"/>
        </w:rPr>
        <w:t>Holding Vinodol d.o.o. u stečaju Zagreb, Tratinska 27</w:t>
      </w:r>
      <w:r>
        <w:rPr>
          <w:sz w:val="20"/>
        </w:rPr>
        <w:t xml:space="preserve"> po stečajnom upravitelju Berislav Maksimović, Varaždin, Hraščica, Braće Radića 1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4365E1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255AE1">
        <w:rPr>
          <w:sz w:val="20"/>
          <w:szCs w:val="20"/>
        </w:rPr>
        <w:t>04.4.</w:t>
      </w:r>
      <w:r w:rsidR="00B05B31">
        <w:rPr>
          <w:sz w:val="20"/>
          <w:szCs w:val="20"/>
        </w:rPr>
        <w:t>2017</w:t>
      </w:r>
      <w:r>
        <w:rPr>
          <w:sz w:val="20"/>
          <w:szCs w:val="20"/>
        </w:rPr>
        <w:t>. godine</w:t>
      </w:r>
    </w:p>
    <w:p w:rsidRDefault="00A66867" w:rsidP="007664ED" w:rsidR="00A66867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A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D0977">
      <w:t>162/2010-</w:t>
    </w:r>
    <w:r w:rsidR="00255AE1">
      <w:t>1282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55AE1"/>
    <w:rsid w:val="00263260"/>
    <w:rsid w:val="002654ED"/>
    <w:rsid w:val="002754B3"/>
    <w:rsid w:val="00297CB3"/>
    <w:rsid w:val="002D6187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65E1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09A4"/>
    <w:rsid w:val="004E2634"/>
    <w:rsid w:val="004E4742"/>
    <w:rsid w:val="004E57FE"/>
    <w:rsid w:val="00505F42"/>
    <w:rsid w:val="005224C1"/>
    <w:rsid w:val="00545437"/>
    <w:rsid w:val="00552B2A"/>
    <w:rsid w:val="005A200F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8598F"/>
    <w:rsid w:val="007A7FD7"/>
    <w:rsid w:val="007B3BCC"/>
    <w:rsid w:val="007E0B09"/>
    <w:rsid w:val="007E1D83"/>
    <w:rsid w:val="007E2ABD"/>
    <w:rsid w:val="008216E1"/>
    <w:rsid w:val="008302BB"/>
    <w:rsid w:val="0084065C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6867"/>
    <w:rsid w:val="00A745B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03DC2"/>
    <w:rsid w:val="00B04D22"/>
    <w:rsid w:val="00B05B31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10D3"/>
    <w:rsid w:val="00C11A80"/>
    <w:rsid w:val="00C12D88"/>
    <w:rsid w:val="00C131E9"/>
    <w:rsid w:val="00C73166"/>
    <w:rsid w:val="00C85F35"/>
    <w:rsid w:val="00C870A1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A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A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A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A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E2AB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A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A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A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A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E2AB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2E4C9-D7C5-4088-9DF0-14960F770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1714</properties:Characters>
  <properties:Lines>63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2017-04-04T09:57:00Z</dcterms:created>
  <dc:creator>dcmelik</dc:creator>
  <cp:lastModifiedBy>Jasna Radulović</cp:lastModifiedBy>
  <cp:lastPrinted>2017-04-04T09:58:00Z</cp:lastPrinted>
  <dcterms:modified xmlns:xsi="http://www.w3.org/2001/XMLSchema-instance" xsi:type="dcterms:W3CDTF">2017-04-04T10:00:00Z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