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ffb0" w14:paraId="47cffb0" w:rsidRDefault="0060498B" w:rsidP="0060498B" w:rsidR="0060498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98B" w:rsidP="0060498B" w:rsidR="0060498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498B" w:rsidP="0060498B" w:rsidR="006049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498B" w:rsidP="0060498B" w:rsidR="006049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498B" w:rsidP="0060498B" w:rsidR="0060498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498B" w:rsidP="0060498B" w:rsidR="0060498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498B" w:rsidP="0060498B" w:rsidR="0060498B" w:rsidRPr="005D578C">
      <w:pPr>
        <w:jc w:val="center"/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Humana – Agencija za privremeno zapošljavanje d. o. o. Poreč, Partizanska 13, OIB </w:t>
      </w:r>
      <w:r w:rsidRPr="0060498B">
        <w:rPr>
          <w:rFonts w:cs="Times New Roman" w:eastAsia="Times New Roman"/>
          <w:szCs w:val="24"/>
        </w:rPr>
        <w:t>08322188586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498B">
        <w:rPr>
          <w:rFonts w:cs="Times New Roman" w:eastAsia="Times New Roman"/>
          <w:szCs w:val="24"/>
        </w:rPr>
        <w:t>040316092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A3675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2016.</w:t>
      </w: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Humana – Agencija za privremeno zapošljavanje d. o. o. Poreč, Partizanska 13, OIB </w:t>
      </w:r>
      <w:r w:rsidRPr="0060498B">
        <w:rPr>
          <w:rFonts w:cs="Times New Roman" w:eastAsia="Times New Roman"/>
          <w:szCs w:val="24"/>
        </w:rPr>
        <w:t>08322188586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498B">
        <w:rPr>
          <w:rFonts w:cs="Times New Roman" w:eastAsia="Times New Roman"/>
          <w:szCs w:val="24"/>
        </w:rPr>
        <w:t>040316092</w:t>
      </w:r>
      <w:r>
        <w:rPr>
          <w:rFonts w:cs="Times New Roman" w:eastAsia="Times New Roman"/>
          <w:szCs w:val="24"/>
        </w:rPr>
        <w:t>.</w:t>
      </w: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0498B" w:rsidP="0060498B" w:rsidR="0060498B">
      <w:pPr>
        <w:rPr>
          <w:rFonts w:cs="Times New Roman" w:eastAsia="Times New Roman"/>
          <w:szCs w:val="20"/>
        </w:rPr>
      </w:pPr>
    </w:p>
    <w:p w:rsidRDefault="0060498B" w:rsidP="0060498B" w:rsidR="006049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Humana – Agencija za privremeno zapošljavanje d. o. o. Poreč, Partizanska 13, OIB </w:t>
      </w:r>
      <w:r w:rsidRPr="0060498B">
        <w:rPr>
          <w:rFonts w:cs="Times New Roman" w:eastAsia="Times New Roman"/>
          <w:szCs w:val="24"/>
        </w:rPr>
        <w:t>08322188586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498B">
        <w:rPr>
          <w:rFonts w:cs="Times New Roman" w:eastAsia="Times New Roman"/>
          <w:szCs w:val="24"/>
        </w:rPr>
        <w:t>040316092</w:t>
      </w:r>
      <w:r>
        <w:rPr>
          <w:rFonts w:cs="Times New Roman" w:eastAsia="Times New Roman"/>
          <w:szCs w:val="24"/>
        </w:rPr>
        <w:t>.</w:t>
      </w:r>
    </w:p>
    <w:p w:rsidRDefault="0060498B" w:rsidP="0060498B" w:rsidR="0060498B">
      <w:pPr>
        <w:ind w:firstLine="709"/>
        <w:rPr>
          <w:rFonts w:cs="Times New Roman" w:eastAsia="Times New Roman"/>
          <w:szCs w:val="24"/>
        </w:rPr>
      </w:pPr>
    </w:p>
    <w:p w:rsidRDefault="0060498B" w:rsidP="0060498B" w:rsidR="006049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Humana – Agencija za privremeno zapošljavanje d. o. o. Poreč, Partizanska 13, OIB </w:t>
      </w:r>
      <w:r w:rsidRPr="0060498B">
        <w:rPr>
          <w:rFonts w:cs="Times New Roman" w:eastAsia="Times New Roman"/>
          <w:szCs w:val="24"/>
        </w:rPr>
        <w:t>08322188586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498B">
        <w:rPr>
          <w:rFonts w:cs="Times New Roman" w:eastAsia="Times New Roman"/>
          <w:szCs w:val="24"/>
        </w:rPr>
        <w:t>040316092</w:t>
      </w:r>
      <w:r>
        <w:rPr>
          <w:rFonts w:cs="Times New Roman" w:eastAsia="Times New Roman"/>
          <w:szCs w:val="24"/>
        </w:rPr>
        <w:t>.</w:t>
      </w:r>
    </w:p>
    <w:p w:rsidRDefault="0060498B" w:rsidP="0060498B" w:rsidR="0060498B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498B" w:rsidP="0060498B" w:rsidR="0060498B">
      <w:pPr>
        <w:ind w:firstLine="708"/>
        <w:rPr>
          <w:rFonts w:cs="Times New Roman" w:eastAsia="Times New Roman"/>
          <w:szCs w:val="24"/>
        </w:rPr>
      </w:pPr>
    </w:p>
    <w:p w:rsidRDefault="0060498B" w:rsidP="0060498B" w:rsidR="0060498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Humana – Agencija za privremeno zapošljavanje d. o. o. Poreč.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498B" w:rsidP="0060498B" w:rsidR="0060498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A3675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498B" w:rsidP="0060498B" w:rsidR="0060498B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0498B" w:rsidP="0060498B" w:rsidR="006049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A1918">
        <w:rPr>
          <w:rFonts w:cs="Times New Roman" w:eastAsia="Times New Roman"/>
          <w:szCs w:val="24"/>
        </w:rPr>
        <w:t xml:space="preserve">, v. r. </w:t>
      </w:r>
    </w:p>
    <w:p w:rsidRDefault="0060498B" w:rsidP="0060498B" w:rsidR="0060498B">
      <w:pPr>
        <w:jc w:val="left"/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left"/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498B" w:rsidP="0060498B" w:rsidR="0060498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0498B" w:rsidP="0060498B" w:rsidR="0060498B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rPr>
          <w:rFonts w:cs="Times New Roman" w:eastAsia="Times New Roman"/>
          <w:szCs w:val="24"/>
        </w:rPr>
      </w:pPr>
    </w:p>
    <w:p w:rsidRDefault="0060498B" w:rsidP="0060498B" w:rsidR="006049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Humana – Agencija za privremeno zapošljavanje d. o. o. Poreč, Partizanska 13,</w:t>
      </w:r>
    </w:p>
    <w:p w:rsidRDefault="0060498B" w:rsidP="0060498B" w:rsidR="0060498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498B" w:rsidP="0060498B" w:rsidR="0060498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0498B" w:rsidP="0060498B" w:rsidR="0060498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0498B" w:rsidP="0060498B" w:rsidR="006049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0498B" w:rsidP="0060498B" w:rsidR="0060498B"/>
    <w:p w:rsidRDefault="0060498B" w:rsidP="0060498B" w:rsidR="0060498B"/>
    <w:p w:rsidRDefault="0060498B" w:rsidP="0060498B" w:rsidR="0060498B"/>
    <w:p w:rsidRDefault="00E967F7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98B" w:rsidP="0060498B" w:rsidR="0060498B">
      <w:r>
        <w:separator/>
      </w:r>
    </w:p>
  </w:endnote>
  <w:endnote w:id="0" w:type="continuationSeparator">
    <w:p w:rsidRDefault="0060498B" w:rsidP="0060498B" w:rsidR="00604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98B" w:rsidP="0060498B" w:rsidR="0060498B">
      <w:r>
        <w:separator/>
      </w:r>
    </w:p>
  </w:footnote>
  <w:footnote w:id="0" w:type="continuationSeparator">
    <w:p w:rsidRDefault="0060498B" w:rsidP="0060498B" w:rsidR="00604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98B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967F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98B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5E36"/>
    <w:rsid w:val="000D5E36"/>
    <w:rsid w:val="0060498B"/>
    <w:rsid w:val="006A3675"/>
    <w:rsid w:val="0075528E"/>
    <w:rsid w:val="0079403F"/>
    <w:rsid w:val="009D6328"/>
    <w:rsid w:val="00AA1918"/>
    <w:rsid w:val="00E9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98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9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498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9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98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9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98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67F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67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67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98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9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498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98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9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98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67F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67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67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Humana - Agencija za privremeno zapošljavanje d.o.o. POREČ</izvorni_sadrzaj>
    <derivirana_varijabla naziv="DomainObject.Predmet.ProtustrankaFormated_1">  Humana - Agencija za privremeno zapošljavanje d.o.o. POREČ</derivirana_varijabla>
  </DomainObject.Predmet.ProtustrankaFormated>
  <DomainObject.Predmet.ProtustrankaFormatedOIB>
    <izvorni_sadrzaj>  Humana - Agencija za privremeno zapošljavanje d.o.o. POREČ, OIB 08322188586</izvorni_sadrzaj>
    <derivirana_varijabla naziv="DomainObject.Predmet.ProtustrankaFormatedOIB_1">  Humana - Agencija za privremeno zapošljavanje d.o.o. POREČ, OIB 08322188586</derivirana_varijabla>
  </DomainObject.Predmet.ProtustrankaFormatedOIB>
  <DomainObject.Predmet.ProtustrankaFormatedWithAdress>
    <izvorni_sadrzaj> Humana - Agencija za privremeno zapošljavanje d.o.o. POREČ, Partizanska 13, 52440 Poreč</izvorni_sadrzaj>
    <derivirana_varijabla naziv="DomainObject.Predmet.ProtustrankaFormatedWithAdress_1"> Humana - Agencija za privremeno zapošljavanje d.o.o. POREČ, Partizanska 13, 52440 Poreč</derivirana_varijabla>
  </DomainObject.Predmet.ProtustrankaFormatedWithAdress>
  <DomainObject.Predmet.ProtustrankaFormatedWithAdressOIB>
    <izvorni_sadrzaj> Humana - Agencija za privremeno zapošljavanje d.o.o. POREČ, OIB 08322188586, Partizanska 13, 52440 Poreč</izvorni_sadrzaj>
    <derivirana_varijabla naziv="DomainObject.Predmet.ProtustrankaFormatedWithAdressOIB_1"> Humana - Agencija za privremeno zapošljavanje d.o.o. POREČ, OIB 08322188586, Partizanska 13, 52440 Poreč</derivirana_varijabla>
  </DomainObject.Predmet.ProtustrankaFormatedWithAdressOIB>
  <DomainObject.Predmet.ProtustrankaWithAdress>
    <izvorni_sadrzaj>Humana - Agencija za privremeno zapošljavanje d.o.o. POREČ Partizanska 13, 52440 Poreč</izvorni_sadrzaj>
    <derivirana_varijabla naziv="DomainObject.Predmet.ProtustrankaWithAdress_1">Humana - Agencija za privremeno zapošljavanje d.o.o. POREČ Partizanska 13, 52440 Poreč</derivirana_varijabla>
  </DomainObject.Predmet.ProtustrankaWithAdress>
  <DomainObject.Predmet.ProtustrankaWithAdressOIB>
    <izvorni_sadrzaj>Humana - Agencija za privremeno zapošljavanje d.o.o. POREČ, OIB 08322188586, Partizanska 13, 52440 Poreč</izvorni_sadrzaj>
    <derivirana_varijabla naziv="DomainObject.Predmet.ProtustrankaWithAdressOIB_1">Humana - Agencija za privremeno zapošljavanje d.o.o. POREČ, OIB 08322188586, Partizanska 13, 52440 Poreč</derivirana_varijabla>
  </DomainObject.Predmet.ProtustrankaWithAdressOIB>
  <DomainObject.Predmet.ProtustrankaNazivFormated>
    <izvorni_sadrzaj>Humana - Agencija za privremeno zapošljavanje d.o.o. POREČ</izvorni_sadrzaj>
    <derivirana_varijabla naziv="DomainObject.Predmet.ProtustrankaNazivFormated_1">Humana - Agencija za privremeno zapošljavanje d.o.o. POREČ</derivirana_varijabla>
  </DomainObject.Predmet.ProtustrankaNazivFormated>
  <DomainObject.Predmet.ProtustrankaNazivFormatedOIB>
    <izvorni_sadrzaj>Humana - Agencija za privremeno zapošljavanje d.o.o. POREČ, OIB 08322188586</izvorni_sadrzaj>
    <derivirana_varijabla naziv="DomainObject.Predmet.ProtustrankaNazivFormatedOIB_1">Humana - Agencija za privremeno zapošljavanje d.o.o. POREČ, OIB 08322188586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8720.99</izvorni_sadrzaj>
    <derivirana_varijabla naziv="DomainObject.Predmet.TrenutnaVrijednost_1">8720.99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Humana - Agencija za privremeno zapošljavanje d.o.o. POREČ</item>
    </izvorni_sadrzaj>
    <derivirana_varijabla naziv="DomainObject.Predmet.ProtuStrankaListFormated_1">
      <item>Humana - Agencija za privremeno zapošljavanje d.o.o. POREČ</item>
    </derivirana_varijabla>
  </DomainObject.Predmet.ProtuStrankaListFormated>
  <DomainObject.Predmet.ProtuStrankaListFormatedOIB>
    <izvorni_sadrzaj>
      <item>Humana - Agencija za privremeno zapošljavanje d.o.o. POREČ, OIB 08322188586</item>
    </izvorni_sadrzaj>
    <derivirana_varijabla naziv="DomainObject.Predmet.ProtuStrankaListFormatedOIB_1">
      <item>Humana - Agencija za privremeno zapošljavanje d.o.o. POREČ, OIB 08322188586</item>
    </derivirana_varijabla>
  </DomainObject.Predmet.ProtuStrankaListFormatedOIB>
  <DomainObject.Predmet.ProtuStrankaListFormatedWithAdress>
    <izvorni_sadrzaj>
      <item>Humana - Agencija za privremeno zapošljavanje d.o.o. POREČ, Partizanska 13, 52440 Poreč</item>
    </izvorni_sadrzaj>
    <derivirana_varijabla naziv="DomainObject.Predmet.ProtuStrankaListFormatedWithAdress_1">
      <item>Humana - Agencija za privremeno zapošljavanje d.o.o. POREČ, Partizanska 13, 52440 Poreč</item>
    </derivirana_varijabla>
  </DomainObject.Predmet.ProtuStrankaListFormatedWithAdress>
  <DomainObject.Predmet.ProtuStrankaListFormatedWithAdressOIB>
    <izvorni_sadrzaj>
      <item>Humana - Agencija za privremeno zapošljavanje d.o.o. POREČ, OIB 08322188586, Partizanska 13, 52440 Poreč</item>
    </izvorni_sadrzaj>
    <derivirana_varijabla naziv="DomainObject.Predmet.ProtuStrankaListFormatedWithAdressOIB_1">
      <item>Humana - Agencija za privremeno zapošljavanje d.o.o. POREČ, OIB 08322188586, Partizanska 13, 52440 Poreč</item>
    </derivirana_varijabla>
  </DomainObject.Predmet.ProtuStrankaListFormatedWithAdressOIB>
  <DomainObject.Predmet.ProtuStrankaListNazivFormated>
    <izvorni_sadrzaj>
      <item>Humana - Agencija za privremeno zapošljavanje d.o.o. POREČ</item>
    </izvorni_sadrzaj>
    <derivirana_varijabla naziv="DomainObject.Predmet.ProtuStrankaListNazivFormated_1">
      <item>Humana - Agencija za privremeno zapošljavanje d.o.o. POREČ</item>
    </derivirana_varijabla>
  </DomainObject.Predmet.ProtuStrankaListNazivFormated>
  <DomainObject.Predmet.ProtuStrankaListNazivFormatedOIB>
    <izvorni_sadrzaj>
      <item>Humana - Agencija za privremeno zapošljavanje d.o.o. POREČ, OIB 08322188586</item>
    </izvorni_sadrzaj>
    <derivirana_varijabla naziv="DomainObject.Predmet.ProtuStrankaListNazivFormatedOIB_1">
      <item>Humana - Agencija za privremeno zapošljavanje d.o.o. POREČ, OIB 08322188586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Humana - Agencija za privremeno zapošljavanje d.o.o. POREČ</izvorni_sadrzaj>
    <derivirana_varijabla naziv="DomainObject.Predmet.ProtustrankaIDrugi_1">Humana - Agencija za privremeno zapošljavanje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Humana - Agencija za privremeno zapošljavanje d.o.o. POREČ, OIB 08322188586, Partizanska 13, 52440 Poreč</izvorni_sadrzaj>
    <derivirana_varijabla naziv="DomainObject.Predmet.ProtustrankaIDrugiAdressOIB_1">Humana - Agencija za privremeno zapošljavanje d.o.o. POREČ, OIB 08322188586,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Humana - Agencija za privremeno zapošljavanje d.o.o. POREČ</item>
    </izvorni_sadrzaj>
    <derivirana_varijabla naziv="DomainObject.Predmet.SudioniciListNaziv_1">
      <item>FINANCIJSKA AGENCIJA, RC RIJEKA, PODRUŽNICA PULA, PULA</item>
      <item>Humana - Agencija za privremeno zapošljavanje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Humana - Agencija za privremeno zapošljavanje d.o.o. POREČ, OIB 08322188586, Partizanska 13,52440 Poreč</item>
    </izvorni_sadrzaj>
    <derivirana_varijabla naziv="DomainObject.Predmet.SudioniciListAdressOIB_1">
      <item>FINANCIJSKA AGENCIJA, RC RIJEKA, PODRUŽNICA PULA, PULA, OIB 85821130368, Giardini 5,52100 Pula</item>
      <item>Humana - Agencija za privremeno zapošljavanje d.o.o. POREČ, OIB 08322188586,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08322188586</item>
    </izvorni_sadrzaj>
    <derivirana_varijabla naziv="DomainObject.Predmet.SudioniciListNazivOIB_1">
      <item>, OIB 85821130368</item>
      <item>, OIB 08322188586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3152</properties:Characters>
  <properties:Lines>78</properties:Lines>
  <properties:Paragraphs>29</properties:Paragraphs>
  <properties:TotalTime>7</properties:TotalTime>
  <properties:ScaleCrop>false</properties:ScaleCrop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2016-04-15T07:00:00Z</dcterms:created>
  <dc:creator>Mihaela Kaligari</dc:creator>
  <dc:description/>
  <cp:keywords/>
  <cp:lastModifiedBy>Mihaela Kaligari</cp:lastModifiedBy>
  <cp:lastPrinted>2016-04-19T08:09:00Z</cp:lastPrinted>
  <dcterms:modified xmlns:xsi="http://www.w3.org/2001/XMLSchema-instance" xsi:type="dcterms:W3CDTF">2016-04-19T09:46:00Z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