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64ed552" w14:paraId="64ed552" w:rsidRDefault="00183FCC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noProof/>
          <w:sz w:val="24"/>
          <w:szCs w:val="24"/>
        </w:rPr>
        <w:drawing>
          <wp:inline distR="0" distL="0" distB="0" distT="0">
            <wp:extent cy="962025" cx="718185"/>
            <wp:effectExtent b="9525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1931D6" w:rsidR="001931D6" w:rsidRPr="001F122F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1931D6" w:rsidRPr="001F122F">
        <w:rPr>
          <w:b/>
          <w:sz w:val="24"/>
          <w:szCs w:val="24"/>
        </w:rPr>
        <w:t xml:space="preserve">  </w:t>
      </w:r>
      <w:r w:rsidR="001931D6" w:rsidRPr="001F122F">
        <w:rPr>
          <w:sz w:val="24"/>
          <w:szCs w:val="24"/>
        </w:rPr>
        <w:t xml:space="preserve">  40</w:t>
      </w:r>
      <w:r w:rsidR="001931D6" w:rsidRPr="001F122F">
        <w:rPr>
          <w:b/>
          <w:sz w:val="24"/>
          <w:szCs w:val="24"/>
        </w:rPr>
        <w:t xml:space="preserve">. </w:t>
      </w:r>
      <w:r w:rsidR="001931D6" w:rsidRPr="001F122F">
        <w:rPr>
          <w:sz w:val="24"/>
          <w:szCs w:val="24"/>
        </w:rPr>
        <w:t>St-</w:t>
      </w:r>
      <w:r w:rsidR="004146E6">
        <w:rPr>
          <w:sz w:val="24"/>
          <w:szCs w:val="24"/>
        </w:rPr>
        <w:t>858/14</w:t>
      </w:r>
    </w:p>
    <w:p w:rsidRDefault="001931D6" w:rsidP="001931D6" w:rsidR="001931D6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1931D6" w:rsidP="001931D6" w:rsidR="001931D6" w:rsidRPr="00272503">
      <w:pPr>
        <w:ind w:left="2880"/>
        <w:rPr>
          <w:sz w:val="24"/>
          <w:szCs w:val="24"/>
        </w:rPr>
      </w:pPr>
      <w:r w:rsidRPr="00272503">
        <w:rPr>
          <w:sz w:val="24"/>
          <w:szCs w:val="24"/>
        </w:rPr>
        <w:t xml:space="preserve">R E P U B L I K A  H R V A T S K A </w:t>
      </w:r>
    </w:p>
    <w:p w:rsidRDefault="001931D6" w:rsidP="001931D6" w:rsidR="001931D6" w:rsidRPr="00272503">
      <w:pPr>
        <w:ind w:left="2880"/>
        <w:rPr>
          <w:sz w:val="24"/>
          <w:szCs w:val="24"/>
        </w:rPr>
      </w:pPr>
      <w:r w:rsidRPr="00272503">
        <w:rPr>
          <w:sz w:val="24"/>
          <w:szCs w:val="24"/>
        </w:rPr>
        <w:t xml:space="preserve">                 R J E Š E NJ E</w:t>
      </w:r>
    </w:p>
    <w:p w:rsidRDefault="001931D6" w:rsidP="001931D6" w:rsidR="001931D6" w:rsidRPr="00272503">
      <w:pPr>
        <w:jc w:val="center"/>
        <w:rPr>
          <w:b/>
          <w:sz w:val="24"/>
          <w:szCs w:val="24"/>
        </w:rPr>
      </w:pPr>
    </w:p>
    <w:p w:rsidRDefault="001931D6" w:rsidP="00011046" w:rsidR="00654963" w:rsidRPr="00011046">
      <w:pPr>
        <w:ind w:firstLine="708"/>
        <w:jc w:val="both"/>
        <w:rPr>
          <w:sz w:val="24"/>
          <w:szCs w:val="24"/>
        </w:rPr>
      </w:pPr>
      <w:r w:rsidRPr="00011046">
        <w:rPr>
          <w:sz w:val="24"/>
          <w:szCs w:val="24"/>
        </w:rPr>
        <w:t xml:space="preserve">TRGOVAČKI SUD U ZAGREBU, po sucu tog suda Anti Galiću, kao sucu pojedincu, u stečajnom postupku nad dužnikom </w:t>
      </w:r>
      <w:r w:rsidR="00BD27F1" w:rsidRPr="00011046">
        <w:rPr>
          <w:sz w:val="24"/>
          <w:szCs w:val="24"/>
        </w:rPr>
        <w:t>STEINER d.o.o., Brezje, Sveta Nedelja, Siget I 25., OIB 74244639017,</w:t>
      </w:r>
      <w:r w:rsidR="00654963" w:rsidRPr="00011046">
        <w:rPr>
          <w:sz w:val="24"/>
          <w:szCs w:val="24"/>
        </w:rPr>
        <w:t xml:space="preserve"> dana </w:t>
      </w:r>
      <w:r w:rsidR="00011046" w:rsidRPr="00011046">
        <w:rPr>
          <w:sz w:val="24"/>
          <w:szCs w:val="24"/>
        </w:rPr>
        <w:t xml:space="preserve"> 3.siječnja</w:t>
      </w:r>
      <w:r w:rsidR="00654963" w:rsidRPr="00011046">
        <w:rPr>
          <w:sz w:val="24"/>
          <w:szCs w:val="24"/>
        </w:rPr>
        <w:t xml:space="preserve"> 201</w:t>
      </w:r>
      <w:r w:rsidR="004146E6">
        <w:rPr>
          <w:sz w:val="24"/>
          <w:szCs w:val="24"/>
        </w:rPr>
        <w:t>9</w:t>
      </w:r>
      <w:r w:rsidR="00654963" w:rsidRPr="00011046">
        <w:rPr>
          <w:sz w:val="24"/>
          <w:szCs w:val="24"/>
        </w:rPr>
        <w:t xml:space="preserve">. </w:t>
      </w:r>
    </w:p>
    <w:p w:rsidRDefault="004D45C7" w:rsidP="004D45C7" w:rsidR="004D45C7" w:rsidRPr="00654963">
      <w:pPr>
        <w:widowControl/>
        <w:jc w:val="both"/>
        <w:rPr>
          <w:sz w:val="40"/>
          <w:szCs w:val="40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left="720"/>
        <w:jc w:val="both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I   Utvrđene tražbine viših isplatnih redova:</w:t>
      </w:r>
    </w:p>
    <w:p w:rsidRDefault="00E56772" w:rsidP="00E56772" w:rsidR="00E56772">
      <w:pPr>
        <w:widowControl/>
        <w:ind w:left="720"/>
        <w:jc w:val="both"/>
        <w:rPr>
          <w:b/>
          <w:sz w:val="24"/>
          <w:szCs w:val="24"/>
        </w:rPr>
      </w:pPr>
    </w:p>
    <w:p w:rsidRDefault="00107B94" w:rsidP="00E56772" w:rsidR="00E56772" w:rsidRPr="00151FCB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</w:t>
      </w:r>
      <w:r w:rsidR="00E56772" w:rsidRPr="00151FCB">
        <w:rPr>
          <w:b/>
          <w:sz w:val="24"/>
          <w:szCs w:val="24"/>
        </w:rPr>
        <w:t>Prvi viši isplatni red</w:t>
      </w:r>
    </w:p>
    <w:p w:rsidRDefault="004149ED" w:rsidP="004D45C7" w:rsidR="004149ED">
      <w:pPr>
        <w:widowControl/>
        <w:ind w:left="720"/>
        <w:jc w:val="both"/>
        <w:rPr>
          <w:b/>
          <w:sz w:val="24"/>
          <w:szCs w:val="24"/>
        </w:rPr>
      </w:pPr>
    </w:p>
    <w:tbl>
      <w:tblPr>
        <w:tblW w:type="dxa" w:w="8505"/>
        <w:tblInd w:type="dxa" w:w="85"/>
        <w:tblLook w:val="04A0" w:noVBand="1" w:noHBand="0" w:lastColumn="0" w:firstColumn="1" w:lastRow="0" w:firstRow="1"/>
      </w:tblPr>
      <w:tblGrid>
        <w:gridCol w:w="1096"/>
        <w:gridCol w:w="2071"/>
        <w:gridCol w:w="1559"/>
        <w:gridCol w:w="1676"/>
        <w:gridCol w:w="2103"/>
      </w:tblGrid>
      <w:tr w:rsidTr="004C36A9" w:rsidR="00B51310" w:rsidRPr="001A3864">
        <w:trPr>
          <w:trHeight w:val="435"/>
        </w:trPr>
        <w:tc>
          <w:tcPr>
            <w:tcW w:type="dxa" w:w="109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597A" w:rsidP="00A8597A" w:rsidR="00B51310" w:rsidRPr="001A3864">
            <w:pPr>
              <w:jc w:val="center"/>
              <w:rPr>
                <w:bCs/>
                <w:sz w:val="18"/>
                <w:szCs w:val="18"/>
              </w:rPr>
            </w:pPr>
            <w:r w:rsidRPr="001A3864">
              <w:rPr>
                <w:bCs/>
                <w:sz w:val="18"/>
                <w:szCs w:val="18"/>
              </w:rPr>
              <w:t>red.br.</w:t>
            </w:r>
            <w:r w:rsidR="00B51310" w:rsidRPr="001A3864">
              <w:rPr>
                <w:bCs/>
                <w:sz w:val="18"/>
                <w:szCs w:val="18"/>
              </w:rPr>
              <w:t>e</w:t>
            </w:r>
          </w:p>
        </w:tc>
        <w:tc>
          <w:tcPr>
            <w:tcW w:type="dxa" w:w="207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310" w:rsidP="00D623F9" w:rsidR="00B51310" w:rsidRPr="001A3864">
            <w:pPr>
              <w:jc w:val="center"/>
              <w:rPr>
                <w:bCs/>
                <w:sz w:val="18"/>
                <w:szCs w:val="18"/>
              </w:rPr>
            </w:pPr>
            <w:r w:rsidRPr="001A3864">
              <w:rPr>
                <w:bCs/>
                <w:sz w:val="18"/>
                <w:szCs w:val="18"/>
              </w:rPr>
              <w:t>IME I PREZIME</w:t>
            </w:r>
            <w:r w:rsidRPr="001A3864">
              <w:rPr>
                <w:bCs/>
                <w:sz w:val="18"/>
                <w:szCs w:val="18"/>
              </w:rPr>
              <w:br/>
              <w:t>/tvrtka ili naziv</w:t>
            </w:r>
            <w:r w:rsidRPr="001A3864">
              <w:rPr>
                <w:bCs/>
                <w:sz w:val="18"/>
                <w:szCs w:val="18"/>
              </w:rPr>
              <w:br/>
              <w:t>vjerovnika</w:t>
            </w:r>
          </w:p>
        </w:tc>
        <w:tc>
          <w:tcPr>
            <w:tcW w:type="dxa" w:w="155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310" w:rsidP="00D623F9" w:rsidR="00B51310" w:rsidRPr="001A3864">
            <w:pPr>
              <w:jc w:val="center"/>
              <w:rPr>
                <w:bCs/>
                <w:sz w:val="18"/>
                <w:szCs w:val="18"/>
              </w:rPr>
            </w:pPr>
            <w:r w:rsidRPr="001A3864">
              <w:rPr>
                <w:bCs/>
                <w:sz w:val="18"/>
                <w:szCs w:val="18"/>
              </w:rPr>
              <w:t>OIB</w:t>
            </w:r>
            <w:r w:rsidRPr="001A3864">
              <w:rPr>
                <w:bCs/>
                <w:sz w:val="18"/>
                <w:szCs w:val="18"/>
              </w:rPr>
              <w:br/>
              <w:t>vjerovnika</w:t>
            </w:r>
          </w:p>
        </w:tc>
        <w:tc>
          <w:tcPr>
            <w:tcW w:type="dxa" w:w="167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310" w:rsidP="00D623F9" w:rsidR="00B51310" w:rsidRPr="001A3864">
            <w:pPr>
              <w:jc w:val="center"/>
              <w:rPr>
                <w:bCs/>
                <w:sz w:val="18"/>
                <w:szCs w:val="18"/>
              </w:rPr>
            </w:pPr>
            <w:r w:rsidRPr="001A3864">
              <w:rPr>
                <w:bCs/>
                <w:sz w:val="18"/>
                <w:szCs w:val="18"/>
              </w:rPr>
              <w:t>Adresa/sjedište</w:t>
            </w:r>
            <w:r w:rsidRPr="001A3864">
              <w:rPr>
                <w:bCs/>
                <w:sz w:val="18"/>
                <w:szCs w:val="18"/>
              </w:rPr>
              <w:br/>
              <w:t>vjerovnika</w:t>
            </w:r>
          </w:p>
        </w:tc>
        <w:tc>
          <w:tcPr>
            <w:tcW w:type="dxa" w:w="210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51310" w:rsidP="00B51310" w:rsidR="00B51310" w:rsidRPr="001A3864">
            <w:pPr>
              <w:jc w:val="center"/>
              <w:rPr>
                <w:bCs/>
                <w:sz w:val="18"/>
                <w:szCs w:val="18"/>
              </w:rPr>
            </w:pPr>
          </w:p>
          <w:p w:rsidRDefault="00472D1B" w:rsidP="00B51310" w:rsidR="00472D1B" w:rsidRPr="001A3864">
            <w:pPr>
              <w:jc w:val="center"/>
              <w:rPr>
                <w:bCs/>
                <w:sz w:val="18"/>
                <w:szCs w:val="18"/>
              </w:rPr>
            </w:pPr>
          </w:p>
          <w:p w:rsidRDefault="00B51310" w:rsidP="00B51310" w:rsidR="00B51310" w:rsidRPr="001A3864">
            <w:pPr>
              <w:jc w:val="center"/>
              <w:rPr>
                <w:bCs/>
                <w:sz w:val="18"/>
                <w:szCs w:val="18"/>
              </w:rPr>
            </w:pPr>
            <w:r w:rsidRPr="001A3864">
              <w:rPr>
                <w:bCs/>
                <w:sz w:val="18"/>
                <w:szCs w:val="18"/>
              </w:rPr>
              <w:t xml:space="preserve">Iznos </w:t>
            </w:r>
            <w:r w:rsidRPr="001A3864">
              <w:rPr>
                <w:bCs/>
                <w:sz w:val="18"/>
                <w:szCs w:val="18"/>
              </w:rPr>
              <w:br/>
              <w:t>utvrđene</w:t>
            </w:r>
            <w:r w:rsidRPr="001A3864">
              <w:rPr>
                <w:bCs/>
                <w:sz w:val="18"/>
                <w:szCs w:val="18"/>
              </w:rPr>
              <w:br/>
              <w:t>tražbine</w:t>
            </w:r>
            <w:r w:rsidRPr="001A3864">
              <w:rPr>
                <w:bCs/>
                <w:sz w:val="18"/>
                <w:szCs w:val="18"/>
              </w:rPr>
              <w:br/>
              <w:t>(kn)</w:t>
            </w:r>
          </w:p>
        </w:tc>
      </w:tr>
      <w:tr w:rsidTr="004C36A9" w:rsidR="00B51310" w:rsidRPr="001A3864">
        <w:trPr>
          <w:trHeight w:val="1155"/>
        </w:trPr>
        <w:tc>
          <w:tcPr>
            <w:tcW w:type="dxa" w:w="1096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1310" w:rsidP="00D623F9" w:rsidR="00B51310" w:rsidRPr="001A3864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2071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1310" w:rsidP="00D623F9" w:rsidR="00B51310" w:rsidRPr="001A3864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1559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1310" w:rsidP="00D623F9" w:rsidR="00B51310" w:rsidRPr="001A3864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1676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1310" w:rsidP="00D623F9" w:rsidR="00B51310" w:rsidRPr="001A3864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2103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1310" w:rsidP="00D623F9" w:rsidR="00B51310" w:rsidRPr="001A3864">
            <w:pPr>
              <w:rPr>
                <w:bCs/>
                <w:sz w:val="18"/>
                <w:szCs w:val="18"/>
              </w:rPr>
            </w:pPr>
          </w:p>
        </w:tc>
      </w:tr>
      <w:tr w:rsidTr="004C36A9" w:rsidR="00B51310" w:rsidRPr="001A3864">
        <w:trPr>
          <w:trHeight w:val="694"/>
        </w:trPr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51310" w:rsidP="00917D08" w:rsidR="00B51310" w:rsidRPr="001A3864">
            <w:pPr>
              <w:jc w:val="center"/>
            </w:pPr>
            <w:r w:rsidRPr="001A3864">
              <w:br/>
              <w:t xml:space="preserve"> </w:t>
            </w:r>
            <w:r w:rsidR="00917D08" w:rsidRPr="001A3864">
              <w:t>1.</w:t>
            </w:r>
          </w:p>
        </w:tc>
        <w:tc>
          <w:tcPr>
            <w:tcW w:type="dxa" w:w="20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51310" w:rsidP="00D623F9" w:rsidR="00B51310" w:rsidRPr="001A3864">
            <w:pPr>
              <w:spacing w:after="240"/>
              <w:jc w:val="center"/>
              <w:rPr>
                <w:bCs/>
              </w:rPr>
            </w:pPr>
            <w:r w:rsidRPr="001A3864">
              <w:rPr>
                <w:bCs/>
              </w:rPr>
              <w:t>TAMARA STEINER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310" w:rsidP="00D623F9" w:rsidR="00B51310" w:rsidRPr="001A3864">
            <w:pPr>
              <w:jc w:val="center"/>
            </w:pPr>
            <w:r w:rsidRPr="001A3864">
              <w:t>46265710457</w:t>
            </w:r>
          </w:p>
        </w:tc>
        <w:tc>
          <w:tcPr>
            <w:tcW w:type="dxa" w:w="1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310" w:rsidP="00D623F9" w:rsidR="00B51310" w:rsidRPr="001A3864">
            <w:pPr>
              <w:jc w:val="center"/>
            </w:pPr>
            <w:r w:rsidRPr="001A3864">
              <w:t>Sv. Nedjelja,</w:t>
            </w:r>
            <w:r w:rsidRPr="001A3864">
              <w:br/>
              <w:t>Siget I/25</w:t>
            </w:r>
          </w:p>
        </w:tc>
        <w:tc>
          <w:tcPr>
            <w:tcW w:type="dxa" w:w="2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310" w:rsidP="00D623F9" w:rsidR="00B51310" w:rsidRPr="001A3864">
            <w:r w:rsidRPr="001A3864">
              <w:t>252.534,20</w:t>
            </w:r>
          </w:p>
        </w:tc>
      </w:tr>
      <w:tr w:rsidTr="004C36A9" w:rsidR="00B51310" w:rsidRPr="001A3864">
        <w:trPr>
          <w:trHeight w:val="841"/>
        </w:trPr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51310" w:rsidP="00917D08" w:rsidR="00B51310" w:rsidRPr="001A3864">
            <w:pPr>
              <w:jc w:val="center"/>
            </w:pPr>
            <w:r w:rsidRPr="001A3864">
              <w:br/>
            </w:r>
            <w:r w:rsidR="00917D08" w:rsidRPr="001A3864">
              <w:t>2.</w:t>
            </w:r>
          </w:p>
        </w:tc>
        <w:tc>
          <w:tcPr>
            <w:tcW w:type="dxa" w:w="20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51310" w:rsidP="00D623F9" w:rsidR="00B51310" w:rsidRPr="001A3864">
            <w:pPr>
              <w:spacing w:after="240"/>
              <w:jc w:val="center"/>
              <w:rPr>
                <w:bCs/>
              </w:rPr>
            </w:pPr>
            <w:r w:rsidRPr="001A3864">
              <w:rPr>
                <w:bCs/>
              </w:rPr>
              <w:t>IGOR DELIŠIMUNOVIĆ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310" w:rsidP="00D623F9" w:rsidR="00B51310" w:rsidRPr="001A3864">
            <w:pPr>
              <w:jc w:val="center"/>
            </w:pPr>
            <w:r w:rsidRPr="001A3864">
              <w:t>62354376901</w:t>
            </w:r>
          </w:p>
        </w:tc>
        <w:tc>
          <w:tcPr>
            <w:tcW w:type="dxa" w:w="1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310" w:rsidP="00D623F9" w:rsidR="00B51310" w:rsidRPr="001A3864">
            <w:pPr>
              <w:jc w:val="center"/>
            </w:pPr>
            <w:r w:rsidRPr="001A3864">
              <w:t>Sv.nedelja,</w:t>
            </w:r>
            <w:r w:rsidRPr="001A3864">
              <w:br/>
              <w:t>I. odv.</w:t>
            </w:r>
            <w:r w:rsidRPr="001A3864">
              <w:br/>
              <w:t>Kerestinačke c. 6</w:t>
            </w:r>
          </w:p>
        </w:tc>
        <w:tc>
          <w:tcPr>
            <w:tcW w:type="dxa" w:w="2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310" w:rsidP="00D623F9" w:rsidR="00B51310" w:rsidRPr="001A3864">
            <w:r w:rsidRPr="001A3864">
              <w:t>103.772,04</w:t>
            </w:r>
          </w:p>
        </w:tc>
      </w:tr>
      <w:tr w:rsidTr="004C36A9" w:rsidR="00B51310" w:rsidRPr="001A3864">
        <w:trPr>
          <w:trHeight w:val="837"/>
        </w:trPr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51310" w:rsidP="00917D08" w:rsidR="00B51310" w:rsidRPr="001A3864">
            <w:pPr>
              <w:jc w:val="center"/>
            </w:pPr>
            <w:r w:rsidRPr="001A3864">
              <w:br/>
            </w:r>
            <w:r w:rsidR="00917D08" w:rsidRPr="001A3864">
              <w:t>3.</w:t>
            </w:r>
          </w:p>
        </w:tc>
        <w:tc>
          <w:tcPr>
            <w:tcW w:type="dxa" w:w="20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51310" w:rsidP="00D623F9" w:rsidR="00B51310" w:rsidRPr="001A3864">
            <w:pPr>
              <w:spacing w:after="240"/>
              <w:jc w:val="center"/>
              <w:rPr>
                <w:bCs/>
              </w:rPr>
            </w:pPr>
            <w:r w:rsidRPr="001A3864">
              <w:rPr>
                <w:bCs/>
              </w:rPr>
              <w:t>IVICA STEINER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310" w:rsidP="00D623F9" w:rsidR="00B51310" w:rsidRPr="001A3864">
            <w:pPr>
              <w:jc w:val="center"/>
            </w:pPr>
            <w:r w:rsidRPr="001A3864">
              <w:t>91467129984</w:t>
            </w:r>
          </w:p>
        </w:tc>
        <w:tc>
          <w:tcPr>
            <w:tcW w:type="dxa" w:w="1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310" w:rsidP="00D623F9" w:rsidR="00B51310" w:rsidRPr="001A3864">
            <w:pPr>
              <w:jc w:val="center"/>
            </w:pPr>
            <w:r w:rsidRPr="001A3864">
              <w:t>Sv.Nedelja,</w:t>
            </w:r>
            <w:r w:rsidRPr="001A3864">
              <w:br/>
              <w:t>Siget I/25</w:t>
            </w:r>
          </w:p>
        </w:tc>
        <w:tc>
          <w:tcPr>
            <w:tcW w:type="dxa" w:w="2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310" w:rsidP="00D623F9" w:rsidR="00B51310" w:rsidRPr="001A3864">
            <w:r w:rsidRPr="001A3864">
              <w:t>68.186,26</w:t>
            </w:r>
          </w:p>
        </w:tc>
      </w:tr>
    </w:tbl>
    <w:p w:rsidRDefault="00011046" w:rsidP="004D45C7" w:rsidR="00011046">
      <w:pPr>
        <w:widowControl/>
        <w:ind w:left="720"/>
        <w:jc w:val="both"/>
        <w:rPr>
          <w:b/>
          <w:sz w:val="24"/>
          <w:szCs w:val="24"/>
        </w:rPr>
      </w:pPr>
    </w:p>
    <w:p w:rsidRDefault="00107B94" w:rsidP="004D45C7" w:rsidR="004D45C7" w:rsidRPr="00151FCB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4D45C7" w:rsidRPr="00151FCB">
        <w:rPr>
          <w:b/>
          <w:sz w:val="24"/>
          <w:szCs w:val="24"/>
        </w:rPr>
        <w:t>Drugi viši isplatni red</w:t>
      </w:r>
    </w:p>
    <w:p w:rsidRDefault="00E56772" w:rsidP="002B2DAC" w:rsidR="00E56772">
      <w:pPr>
        <w:jc w:val="both"/>
        <w:rPr>
          <w:sz w:val="24"/>
          <w:szCs w:val="24"/>
        </w:rPr>
      </w:pPr>
    </w:p>
    <w:tbl>
      <w:tblPr>
        <w:tblW w:type="dxa" w:w="8387"/>
        <w:tblInd w:type="dxa" w:w="85"/>
        <w:tblLayout w:type="fixed"/>
        <w:tblLook w:val="04A0" w:noVBand="1" w:noHBand="0" w:lastColumn="0" w:firstColumn="1" w:lastRow="0" w:firstRow="1"/>
      </w:tblPr>
      <w:tblGrid>
        <w:gridCol w:w="856"/>
        <w:gridCol w:w="2201"/>
        <w:gridCol w:w="1644"/>
        <w:gridCol w:w="1701"/>
        <w:gridCol w:w="1985"/>
      </w:tblGrid>
      <w:tr w:rsidTr="004C36A9" w:rsidR="005D6DF7" w:rsidRPr="001A3864">
        <w:trPr>
          <w:trHeight w:val="330"/>
        </w:trPr>
        <w:tc>
          <w:tcPr>
            <w:tcW w:type="dxa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1D8F" w:rsidP="00801D8F" w:rsidR="005D6DF7" w:rsidRPr="001A3864">
            <w:pPr>
              <w:jc w:val="center"/>
              <w:rPr>
                <w:bCs/>
              </w:rPr>
            </w:pPr>
            <w:r w:rsidRPr="001A3864">
              <w:rPr>
                <w:bCs/>
                <w:sz w:val="18"/>
                <w:szCs w:val="18"/>
              </w:rPr>
              <w:t>red.b</w:t>
            </w:r>
            <w:r w:rsidR="005D6DF7" w:rsidRPr="001A3864">
              <w:rPr>
                <w:bCs/>
                <w:sz w:val="18"/>
                <w:szCs w:val="18"/>
              </w:rPr>
              <w:t>r.</w:t>
            </w:r>
          </w:p>
        </w:tc>
        <w:tc>
          <w:tcPr>
            <w:tcW w:type="dxa" w:w="22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DF7" w:rsidP="00D623F9" w:rsidR="005D6DF7" w:rsidRPr="001A3864">
            <w:pPr>
              <w:jc w:val="center"/>
              <w:rPr>
                <w:bCs/>
              </w:rPr>
            </w:pPr>
            <w:r w:rsidRPr="001A3864">
              <w:rPr>
                <w:bCs/>
                <w:sz w:val="18"/>
                <w:szCs w:val="18"/>
              </w:rPr>
              <w:t>IME I PREZIME</w:t>
            </w:r>
            <w:r w:rsidRPr="001A3864">
              <w:rPr>
                <w:bCs/>
                <w:sz w:val="18"/>
                <w:szCs w:val="18"/>
              </w:rPr>
              <w:br/>
              <w:t>/tvrtka ili naziv</w:t>
            </w:r>
            <w:r w:rsidRPr="001A3864">
              <w:rPr>
                <w:bCs/>
                <w:sz w:val="18"/>
                <w:szCs w:val="18"/>
              </w:rPr>
              <w:br/>
              <w:t>vjerovnika</w:t>
            </w:r>
            <w:r w:rsidRPr="001A3864">
              <w:rPr>
                <w:bCs/>
              </w:rPr>
              <w:t xml:space="preserve"> </w:t>
            </w:r>
          </w:p>
        </w:tc>
        <w:tc>
          <w:tcPr>
            <w:tcW w:type="dxa" w:w="16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DF7" w:rsidP="00D623F9" w:rsidR="005D6DF7" w:rsidRPr="001A3864">
            <w:pPr>
              <w:jc w:val="center"/>
              <w:rPr>
                <w:bCs/>
              </w:rPr>
            </w:pPr>
            <w:r w:rsidRPr="001A3864">
              <w:rPr>
                <w:bCs/>
                <w:sz w:val="18"/>
                <w:szCs w:val="18"/>
              </w:rPr>
              <w:t>OIB</w:t>
            </w:r>
            <w:r w:rsidRPr="001A3864">
              <w:rPr>
                <w:bCs/>
              </w:rPr>
              <w:t xml:space="preserve"> 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DF7" w:rsidP="00683A72" w:rsidR="005D6DF7" w:rsidRPr="001A3864">
            <w:pPr>
              <w:jc w:val="center"/>
              <w:rPr>
                <w:bCs/>
              </w:rPr>
            </w:pPr>
            <w:r w:rsidRPr="001A3864">
              <w:rPr>
                <w:bCs/>
                <w:sz w:val="18"/>
                <w:szCs w:val="18"/>
              </w:rPr>
              <w:t>Adresa/sjedište</w:t>
            </w:r>
            <w:r w:rsidRPr="001A3864">
              <w:rPr>
                <w:bCs/>
              </w:rPr>
              <w:t xml:space="preserve">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2D1B" w:rsidP="0040010F" w:rsidR="00472D1B" w:rsidRPr="001A3864">
            <w:pPr>
              <w:jc w:val="center"/>
              <w:rPr>
                <w:bCs/>
                <w:sz w:val="18"/>
                <w:szCs w:val="18"/>
              </w:rPr>
            </w:pPr>
            <w:r w:rsidRPr="001A3864">
              <w:rPr>
                <w:bCs/>
                <w:sz w:val="18"/>
                <w:szCs w:val="18"/>
              </w:rPr>
              <w:t xml:space="preserve">iznos </w:t>
            </w:r>
          </w:p>
          <w:p w:rsidRDefault="0040010F" w:rsidP="0040010F" w:rsidR="005D6DF7" w:rsidRPr="001A3864">
            <w:pPr>
              <w:jc w:val="center"/>
            </w:pPr>
            <w:r w:rsidRPr="001A3864">
              <w:rPr>
                <w:bCs/>
                <w:sz w:val="18"/>
                <w:szCs w:val="18"/>
              </w:rPr>
              <w:t>utvrđene tražbine</w:t>
            </w:r>
            <w:r w:rsidR="005D6DF7" w:rsidRPr="001A3864">
              <w:t xml:space="preserve"> </w:t>
            </w:r>
          </w:p>
        </w:tc>
      </w:tr>
      <w:tr w:rsidTr="004C36A9" w:rsidR="005D6DF7" w:rsidRPr="001A3864">
        <w:trPr>
          <w:trHeight w:val="965"/>
        </w:trPr>
        <w:tc>
          <w:tcPr>
            <w:tcW w:type="dxa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D6DF7" w:rsidP="00D623F9" w:rsidR="005D6DF7" w:rsidRPr="001A3864">
            <w:pPr>
              <w:spacing w:after="240"/>
              <w:jc w:val="center"/>
            </w:pPr>
          </w:p>
          <w:p w:rsidRDefault="00801D8F" w:rsidP="00801D8F" w:rsidR="005D6DF7" w:rsidRPr="001A3864">
            <w:pPr>
              <w:spacing w:after="240"/>
              <w:jc w:val="center"/>
            </w:pPr>
            <w:r w:rsidRPr="001A3864">
              <w:t>1</w:t>
            </w:r>
            <w:r w:rsidR="005D6DF7" w:rsidRPr="001A3864">
              <w:br/>
            </w:r>
          </w:p>
        </w:tc>
        <w:tc>
          <w:tcPr>
            <w:tcW w:type="dxa" w:w="2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D6DF7" w:rsidP="00D623F9" w:rsidR="005D6DF7" w:rsidRPr="001A3864">
            <w:pPr>
              <w:spacing w:after="240"/>
              <w:jc w:val="center"/>
            </w:pPr>
            <w:r w:rsidRPr="001A3864">
              <w:rPr>
                <w:bCs/>
              </w:rPr>
              <w:t>UNIQA osiguranje d.d.</w:t>
            </w:r>
            <w:r w:rsidRPr="001A3864">
              <w:rPr>
                <w:bCs/>
              </w:rPr>
              <w:br/>
            </w:r>
          </w:p>
        </w:tc>
        <w:tc>
          <w:tcPr>
            <w:tcW w:type="dxa" w:w="1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6DF7" w:rsidP="00D623F9" w:rsidR="005D6DF7" w:rsidRPr="001A3864">
            <w:pPr>
              <w:jc w:val="center"/>
            </w:pPr>
            <w:r w:rsidRPr="001A3864">
              <w:t>75665455333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DF7" w:rsidP="00D623F9" w:rsidR="005D6DF7" w:rsidRPr="001A3864">
            <w:pPr>
              <w:jc w:val="center"/>
            </w:pPr>
            <w:r w:rsidRPr="001A3864">
              <w:t>Zagreb,</w:t>
            </w:r>
            <w:r w:rsidRPr="001A3864">
              <w:br/>
              <w:t>Planinska 13a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6DF7" w:rsidP="00D623F9" w:rsidR="005D6DF7" w:rsidRPr="001A3864">
            <w:pPr>
              <w:jc w:val="right"/>
            </w:pPr>
            <w:r w:rsidRPr="001A3864">
              <w:t>66.611,54</w:t>
            </w:r>
          </w:p>
        </w:tc>
      </w:tr>
      <w:tr w:rsidTr="00171480" w:rsidR="005D6DF7" w:rsidRPr="001A3864">
        <w:trPr>
          <w:trHeight w:val="925"/>
        </w:trPr>
        <w:tc>
          <w:tcPr>
            <w:tcW w:type="dxa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D6DF7" w:rsidP="00D623F9" w:rsidR="005D6DF7" w:rsidRPr="001A3864">
            <w:pPr>
              <w:spacing w:after="240"/>
              <w:jc w:val="center"/>
            </w:pPr>
          </w:p>
          <w:p w:rsidRDefault="00801D8F" w:rsidP="00801D8F" w:rsidR="005D6DF7" w:rsidRPr="001A3864">
            <w:pPr>
              <w:spacing w:after="240"/>
              <w:jc w:val="center"/>
            </w:pPr>
            <w:r w:rsidRPr="001A3864">
              <w:t>2</w:t>
            </w:r>
            <w:r w:rsidR="005D6DF7" w:rsidRPr="001A3864">
              <w:br/>
            </w:r>
          </w:p>
        </w:tc>
        <w:tc>
          <w:tcPr>
            <w:tcW w:type="dxa" w:w="2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DF7" w:rsidP="00D623F9" w:rsidR="005D6DF7" w:rsidRPr="001A3864">
            <w:pPr>
              <w:jc w:val="center"/>
              <w:rPr>
                <w:bCs/>
              </w:rPr>
            </w:pPr>
            <w:r w:rsidRPr="001A3864">
              <w:rPr>
                <w:bCs/>
              </w:rPr>
              <w:t xml:space="preserve">DHL International d.o.o. </w:t>
            </w:r>
            <w:r w:rsidRPr="001A3864">
              <w:rPr>
                <w:bCs/>
              </w:rPr>
              <w:br/>
            </w:r>
          </w:p>
        </w:tc>
        <w:tc>
          <w:tcPr>
            <w:tcW w:type="dxa" w:w="1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6DF7" w:rsidP="00D623F9" w:rsidR="005D6DF7" w:rsidRPr="001A3864">
            <w:pPr>
              <w:jc w:val="center"/>
            </w:pPr>
            <w:r w:rsidRPr="001A3864">
              <w:t>79069474349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DF7" w:rsidP="00D623F9" w:rsidR="005D6DF7" w:rsidRPr="001A3864">
            <w:pPr>
              <w:jc w:val="center"/>
            </w:pPr>
            <w:r w:rsidRPr="001A3864">
              <w:t>Zabreb,</w:t>
            </w:r>
            <w:r w:rsidRPr="001A3864">
              <w:br/>
              <w:t>Utinjska 40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6DF7" w:rsidP="00D623F9" w:rsidR="005D6DF7" w:rsidRPr="001A3864">
            <w:pPr>
              <w:jc w:val="right"/>
            </w:pPr>
            <w:r w:rsidRPr="001A3864">
              <w:t>42.908,80</w:t>
            </w:r>
          </w:p>
        </w:tc>
      </w:tr>
      <w:tr w:rsidTr="00171480" w:rsidR="005D6DF7" w:rsidRPr="001A3864">
        <w:trPr>
          <w:trHeight w:val="698"/>
        </w:trPr>
        <w:tc>
          <w:tcPr>
            <w:tcW w:type="dxa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D6DF7" w:rsidP="00801D8F" w:rsidR="005D6DF7" w:rsidRPr="001A3864">
            <w:pPr>
              <w:jc w:val="center"/>
            </w:pPr>
            <w:r w:rsidRPr="001A3864">
              <w:br/>
            </w:r>
            <w:r w:rsidR="00801D8F" w:rsidRPr="001A3864">
              <w:t>3</w:t>
            </w:r>
          </w:p>
        </w:tc>
        <w:tc>
          <w:tcPr>
            <w:tcW w:type="dxa" w:w="22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DF7" w:rsidP="00D623F9" w:rsidR="005D6DF7" w:rsidRPr="001A3864">
            <w:pPr>
              <w:jc w:val="center"/>
              <w:rPr>
                <w:bCs/>
              </w:rPr>
            </w:pPr>
            <w:r w:rsidRPr="001A3864">
              <w:rPr>
                <w:bCs/>
              </w:rPr>
              <w:t>VIPnet d.o.o.</w:t>
            </w:r>
            <w:r w:rsidRPr="001A3864">
              <w:rPr>
                <w:bCs/>
              </w:rPr>
              <w:br/>
            </w:r>
          </w:p>
        </w:tc>
        <w:tc>
          <w:tcPr>
            <w:tcW w:type="dxa" w:w="16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6DF7" w:rsidP="00D623F9" w:rsidR="005D6DF7" w:rsidRPr="001A3864">
            <w:pPr>
              <w:jc w:val="center"/>
            </w:pPr>
            <w:r w:rsidRPr="001A3864">
              <w:t>29524210204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DF7" w:rsidP="00D623F9" w:rsidR="005D6DF7" w:rsidRPr="001A3864">
            <w:pPr>
              <w:jc w:val="center"/>
            </w:pPr>
            <w:r w:rsidRPr="001A3864">
              <w:t>Zagreb,</w:t>
            </w:r>
            <w:r w:rsidRPr="001A3864">
              <w:br/>
              <w:t>Vrtni put 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6DF7" w:rsidP="00D623F9" w:rsidR="005D6DF7" w:rsidRPr="001A3864">
            <w:pPr>
              <w:jc w:val="right"/>
            </w:pPr>
            <w:r w:rsidRPr="001A3864">
              <w:t>103.158,98</w:t>
            </w:r>
          </w:p>
        </w:tc>
      </w:tr>
      <w:tr w:rsidTr="004C36A9" w:rsidR="005D6DF7" w:rsidRPr="001A3864">
        <w:trPr>
          <w:trHeight w:val="831"/>
        </w:trPr>
        <w:tc>
          <w:tcPr>
            <w:tcW w:type="dxa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D6DF7" w:rsidP="00801D8F" w:rsidR="005D6DF7" w:rsidRPr="001A3864">
            <w:pPr>
              <w:jc w:val="center"/>
            </w:pPr>
            <w:r w:rsidRPr="001A3864">
              <w:br/>
            </w:r>
            <w:r w:rsidR="00801D8F" w:rsidRPr="001A3864">
              <w:t>4</w:t>
            </w:r>
          </w:p>
        </w:tc>
        <w:tc>
          <w:tcPr>
            <w:tcW w:type="dxa" w:w="2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D6DF7" w:rsidP="00D623F9" w:rsidR="005D6DF7" w:rsidRPr="001A3864">
            <w:pPr>
              <w:jc w:val="center"/>
              <w:rPr>
                <w:bCs/>
              </w:rPr>
            </w:pPr>
            <w:r w:rsidRPr="001A3864">
              <w:rPr>
                <w:bCs/>
              </w:rPr>
              <w:br/>
              <w:t>GRAD SVETA NEDELJA</w:t>
            </w:r>
          </w:p>
        </w:tc>
        <w:tc>
          <w:tcPr>
            <w:tcW w:type="dxa" w:w="1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6DF7" w:rsidP="00D623F9" w:rsidR="005D6DF7" w:rsidRPr="001A3864">
            <w:pPr>
              <w:jc w:val="center"/>
            </w:pPr>
            <w:r w:rsidRPr="001A3864">
              <w:t>24436052952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DF7" w:rsidP="00D623F9" w:rsidR="005D6DF7" w:rsidRPr="001A3864">
            <w:pPr>
              <w:jc w:val="center"/>
            </w:pPr>
            <w:r w:rsidRPr="001A3864">
              <w:t>Sveta Nedjelja,</w:t>
            </w:r>
            <w:r w:rsidRPr="001A3864">
              <w:br/>
              <w:t>Trg Ante Starčevića 5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6DF7" w:rsidP="00D623F9" w:rsidR="005D6DF7" w:rsidRPr="001A3864">
            <w:pPr>
              <w:jc w:val="right"/>
            </w:pPr>
            <w:r w:rsidRPr="001A3864">
              <w:t>20.147,70</w:t>
            </w:r>
          </w:p>
        </w:tc>
      </w:tr>
      <w:tr w:rsidTr="004C36A9" w:rsidR="005D6DF7" w:rsidRPr="001A3864">
        <w:trPr>
          <w:trHeight w:val="983"/>
        </w:trPr>
        <w:tc>
          <w:tcPr>
            <w:tcW w:type="dxa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D6DF7" w:rsidP="00801D8F" w:rsidR="005D6DF7" w:rsidRPr="001A3864">
            <w:pPr>
              <w:jc w:val="center"/>
            </w:pPr>
            <w:r w:rsidRPr="001A3864">
              <w:br/>
            </w:r>
            <w:r w:rsidR="00801D8F" w:rsidRPr="001A3864">
              <w:t>5</w:t>
            </w:r>
          </w:p>
        </w:tc>
        <w:tc>
          <w:tcPr>
            <w:tcW w:type="dxa" w:w="2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DF7" w:rsidP="00D623F9" w:rsidR="005D6DF7" w:rsidRPr="001A3864">
            <w:pPr>
              <w:jc w:val="center"/>
              <w:rPr>
                <w:bCs/>
              </w:rPr>
            </w:pPr>
            <w:r w:rsidRPr="001A3864">
              <w:rPr>
                <w:bCs/>
              </w:rPr>
              <w:t>HRVATSKE VODE</w:t>
            </w:r>
          </w:p>
        </w:tc>
        <w:tc>
          <w:tcPr>
            <w:tcW w:type="dxa" w:w="1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6DF7" w:rsidP="00D623F9" w:rsidR="005D6DF7" w:rsidRPr="001A3864">
            <w:pPr>
              <w:jc w:val="center"/>
            </w:pPr>
            <w:r w:rsidRPr="001A3864">
              <w:t>28921383001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DF7" w:rsidP="00D623F9" w:rsidR="005D6DF7" w:rsidRPr="001A3864">
            <w:pPr>
              <w:jc w:val="center"/>
            </w:pPr>
            <w:r w:rsidRPr="001A3864">
              <w:t>Zagreb,</w:t>
            </w:r>
            <w:r w:rsidRPr="001A3864">
              <w:br/>
              <w:t>Ul.grada Vukovara 220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6DF7" w:rsidP="00D623F9" w:rsidR="005D6DF7" w:rsidRPr="001A3864">
            <w:pPr>
              <w:jc w:val="right"/>
            </w:pPr>
            <w:r w:rsidRPr="001A3864">
              <w:t>12.240,00</w:t>
            </w:r>
          </w:p>
        </w:tc>
      </w:tr>
      <w:tr w:rsidTr="004C36A9" w:rsidR="005D6DF7" w:rsidRPr="001A3864">
        <w:trPr>
          <w:trHeight w:val="836"/>
        </w:trPr>
        <w:tc>
          <w:tcPr>
            <w:tcW w:type="dxa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D6DF7" w:rsidP="00801D8F" w:rsidR="005D6DF7" w:rsidRPr="001A3864">
            <w:pPr>
              <w:jc w:val="center"/>
            </w:pPr>
            <w:r w:rsidRPr="001A3864">
              <w:br/>
            </w:r>
            <w:r w:rsidR="00801D8F" w:rsidRPr="001A3864">
              <w:t>6</w:t>
            </w:r>
          </w:p>
        </w:tc>
        <w:tc>
          <w:tcPr>
            <w:tcW w:type="dxa" w:w="2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DF7" w:rsidP="00D623F9" w:rsidR="005D6DF7" w:rsidRPr="001A3864">
            <w:pPr>
              <w:jc w:val="center"/>
              <w:rPr>
                <w:bCs/>
              </w:rPr>
            </w:pPr>
            <w:r w:rsidRPr="001A3864">
              <w:rPr>
                <w:bCs/>
              </w:rPr>
              <w:t>ZAGREBAČKI HOLDING d.o.o.</w:t>
            </w:r>
            <w:r w:rsidRPr="001A3864">
              <w:rPr>
                <w:bCs/>
              </w:rPr>
              <w:br/>
              <w:t xml:space="preserve">Podružnica Zagrebparking </w:t>
            </w:r>
            <w:r w:rsidRPr="001A3864">
              <w:rPr>
                <w:bCs/>
              </w:rPr>
              <w:br/>
            </w:r>
          </w:p>
        </w:tc>
        <w:tc>
          <w:tcPr>
            <w:tcW w:type="dxa" w:w="1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6DF7" w:rsidP="00D623F9" w:rsidR="005D6DF7" w:rsidRPr="001A3864">
            <w:pPr>
              <w:jc w:val="center"/>
            </w:pPr>
            <w:r w:rsidRPr="001A3864">
              <w:t>85584865987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DF7" w:rsidP="00D623F9" w:rsidR="005D6DF7" w:rsidRPr="001A3864">
            <w:pPr>
              <w:jc w:val="center"/>
            </w:pPr>
            <w:r w:rsidRPr="001A3864">
              <w:t>Zagreb,</w:t>
            </w:r>
            <w:r w:rsidRPr="001A3864">
              <w:br/>
              <w:t>Ulica grada Vukovara 41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6DF7" w:rsidP="00D623F9" w:rsidR="005D6DF7" w:rsidRPr="001A3864">
            <w:pPr>
              <w:jc w:val="right"/>
            </w:pPr>
            <w:r w:rsidRPr="001A3864">
              <w:t>1.415,23</w:t>
            </w:r>
          </w:p>
        </w:tc>
      </w:tr>
      <w:tr w:rsidTr="004C36A9" w:rsidR="005D6DF7" w:rsidRPr="001A3864">
        <w:trPr>
          <w:trHeight w:val="987"/>
        </w:trPr>
        <w:tc>
          <w:tcPr>
            <w:tcW w:type="dxa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D6DF7" w:rsidP="00D623F9" w:rsidR="005D6DF7" w:rsidRPr="001A3864">
            <w:pPr>
              <w:jc w:val="center"/>
            </w:pPr>
          </w:p>
          <w:p w:rsidRDefault="00801D8F" w:rsidP="00801D8F" w:rsidR="005D6DF7" w:rsidRPr="001A3864">
            <w:pPr>
              <w:jc w:val="center"/>
            </w:pPr>
            <w:r w:rsidRPr="001A3864">
              <w:t>7</w:t>
            </w:r>
          </w:p>
        </w:tc>
        <w:tc>
          <w:tcPr>
            <w:tcW w:type="dxa" w:w="2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DF7" w:rsidP="00D623F9" w:rsidR="005D6DF7" w:rsidRPr="001A3864">
            <w:pPr>
              <w:jc w:val="center"/>
              <w:rPr>
                <w:bCs/>
              </w:rPr>
            </w:pPr>
            <w:r w:rsidRPr="001A3864">
              <w:rPr>
                <w:bCs/>
              </w:rPr>
              <w:t>PARTNER-BANKA d.d. Zagreb</w:t>
            </w:r>
          </w:p>
        </w:tc>
        <w:tc>
          <w:tcPr>
            <w:tcW w:type="dxa" w:w="1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6DF7" w:rsidP="00D623F9" w:rsidR="005D6DF7" w:rsidRPr="001A3864">
            <w:pPr>
              <w:jc w:val="center"/>
            </w:pPr>
            <w:r w:rsidRPr="001A3864">
              <w:t>71221608291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DF7" w:rsidP="00D623F9" w:rsidR="005D6DF7" w:rsidRPr="001A3864">
            <w:pPr>
              <w:jc w:val="center"/>
            </w:pPr>
            <w:r w:rsidRPr="001A3864">
              <w:t>Zagreb,</w:t>
            </w:r>
            <w:r w:rsidRPr="001A3864">
              <w:br/>
              <w:t>Vončinina 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6DF7" w:rsidP="00D623F9" w:rsidR="005D6DF7" w:rsidRPr="001A3864">
            <w:pPr>
              <w:jc w:val="right"/>
            </w:pPr>
            <w:r w:rsidRPr="001A3864">
              <w:t>6.016,20</w:t>
            </w:r>
          </w:p>
        </w:tc>
      </w:tr>
      <w:tr w:rsidTr="004C36A9" w:rsidR="005D6DF7" w:rsidRPr="001A3864">
        <w:trPr>
          <w:trHeight w:val="1406"/>
        </w:trPr>
        <w:tc>
          <w:tcPr>
            <w:tcW w:type="dxa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D6DF7" w:rsidP="00801D8F" w:rsidR="005D6DF7" w:rsidRPr="001A3864">
            <w:pPr>
              <w:jc w:val="center"/>
            </w:pPr>
            <w:r w:rsidRPr="001A3864">
              <w:br/>
            </w:r>
            <w:r w:rsidR="00801D8F" w:rsidRPr="001A3864">
              <w:t>8</w:t>
            </w:r>
          </w:p>
        </w:tc>
        <w:tc>
          <w:tcPr>
            <w:tcW w:type="dxa" w:w="2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DF7" w:rsidP="00D623F9" w:rsidR="005D6DF7" w:rsidRPr="001A3864">
            <w:pPr>
              <w:jc w:val="center"/>
              <w:rPr>
                <w:bCs/>
              </w:rPr>
            </w:pPr>
            <w:r w:rsidRPr="001A3864">
              <w:rPr>
                <w:bCs/>
              </w:rPr>
              <w:t>REPUBLIKA HRVATSKA,</w:t>
            </w:r>
            <w:r w:rsidRPr="001A3864">
              <w:rPr>
                <w:bCs/>
              </w:rPr>
              <w:br/>
              <w:t>MINISTARSTVO PRAVOSUĐA,</w:t>
            </w:r>
            <w:r w:rsidRPr="001A3864">
              <w:rPr>
                <w:bCs/>
              </w:rPr>
              <w:br/>
            </w:r>
          </w:p>
        </w:tc>
        <w:tc>
          <w:tcPr>
            <w:tcW w:type="dxa" w:w="1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6DF7" w:rsidP="00D623F9" w:rsidR="005D6DF7" w:rsidRPr="001A3864">
            <w:pPr>
              <w:jc w:val="center"/>
            </w:pPr>
            <w:r w:rsidRPr="001A3864">
              <w:t>52634238587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DF7" w:rsidP="00D623F9" w:rsidR="005D6DF7" w:rsidRPr="001A3864">
            <w:pPr>
              <w:jc w:val="center"/>
            </w:pPr>
            <w:r w:rsidRPr="001A3864">
              <w:t>Velika Gorica,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6DF7" w:rsidP="00D623F9" w:rsidR="005D6DF7" w:rsidRPr="001A3864">
            <w:pPr>
              <w:jc w:val="right"/>
            </w:pPr>
            <w:r w:rsidRPr="001A3864">
              <w:t>68.000,00</w:t>
            </w:r>
          </w:p>
        </w:tc>
      </w:tr>
      <w:tr w:rsidTr="004C36A9" w:rsidR="005D6DF7" w:rsidRPr="001A3864">
        <w:trPr>
          <w:trHeight w:val="1129"/>
        </w:trPr>
        <w:tc>
          <w:tcPr>
            <w:tcW w:type="dxa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D6DF7" w:rsidP="00801D8F" w:rsidR="005D6DF7" w:rsidRPr="001A3864">
            <w:pPr>
              <w:jc w:val="center"/>
            </w:pPr>
            <w:r w:rsidRPr="001A3864">
              <w:br/>
            </w:r>
            <w:r w:rsidR="00801D8F" w:rsidRPr="001A3864">
              <w:t>9</w:t>
            </w:r>
          </w:p>
        </w:tc>
        <w:tc>
          <w:tcPr>
            <w:tcW w:type="dxa" w:w="2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DF7" w:rsidP="00D623F9" w:rsidR="005D6DF7" w:rsidRPr="001A3864">
            <w:pPr>
              <w:jc w:val="center"/>
              <w:rPr>
                <w:bCs/>
              </w:rPr>
            </w:pPr>
            <w:r w:rsidRPr="001A3864">
              <w:rPr>
                <w:bCs/>
              </w:rPr>
              <w:t>HEP-Opskrba d.o.o.</w:t>
            </w:r>
          </w:p>
        </w:tc>
        <w:tc>
          <w:tcPr>
            <w:tcW w:type="dxa" w:w="1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6DF7" w:rsidP="00D623F9" w:rsidR="005D6DF7" w:rsidRPr="001A3864">
            <w:pPr>
              <w:jc w:val="center"/>
            </w:pPr>
            <w:r w:rsidRPr="001A3864">
              <w:t>63073332379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DF7" w:rsidP="00D623F9" w:rsidR="005D6DF7" w:rsidRPr="001A3864">
            <w:pPr>
              <w:jc w:val="center"/>
            </w:pPr>
            <w:r w:rsidRPr="001A3864">
              <w:t>Zagreb,</w:t>
            </w:r>
            <w:r w:rsidRPr="001A3864">
              <w:br/>
              <w:t>Ul.grada Vukovara 37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6DF7" w:rsidP="00D623F9" w:rsidR="005D6DF7" w:rsidRPr="001A3864">
            <w:pPr>
              <w:jc w:val="right"/>
            </w:pPr>
            <w:r w:rsidRPr="001A3864">
              <w:t>16.447,35</w:t>
            </w:r>
          </w:p>
        </w:tc>
      </w:tr>
      <w:tr w:rsidTr="004C36A9" w:rsidR="005D6DF7" w:rsidRPr="001A3864">
        <w:trPr>
          <w:trHeight w:val="870"/>
        </w:trPr>
        <w:tc>
          <w:tcPr>
            <w:tcW w:type="dxa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D6DF7" w:rsidP="00801D8F" w:rsidR="005D6DF7" w:rsidRPr="001A3864">
            <w:pPr>
              <w:spacing w:after="240"/>
              <w:jc w:val="center"/>
            </w:pPr>
            <w:r w:rsidRPr="001A3864">
              <w:br/>
              <w:t>1</w:t>
            </w:r>
            <w:r w:rsidR="00801D8F" w:rsidRPr="001A3864">
              <w:t>0</w:t>
            </w:r>
            <w:r w:rsidRPr="001A3864">
              <w:br/>
            </w:r>
          </w:p>
        </w:tc>
        <w:tc>
          <w:tcPr>
            <w:tcW w:type="dxa" w:w="2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DF7" w:rsidP="00D623F9" w:rsidR="005D6DF7" w:rsidRPr="001A3864">
            <w:pPr>
              <w:jc w:val="center"/>
              <w:rPr>
                <w:bCs/>
              </w:rPr>
            </w:pPr>
            <w:r w:rsidRPr="001A3864">
              <w:rPr>
                <w:bCs/>
              </w:rPr>
              <w:t>HRVATSKI TELEKOM d.d.</w:t>
            </w:r>
          </w:p>
        </w:tc>
        <w:tc>
          <w:tcPr>
            <w:tcW w:type="dxa" w:w="1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6DF7" w:rsidP="00D623F9" w:rsidR="005D6DF7" w:rsidRPr="001A3864">
            <w:pPr>
              <w:jc w:val="center"/>
            </w:pPr>
            <w:r w:rsidRPr="001A3864">
              <w:t>81793146560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D6DF7" w:rsidP="00D623F9" w:rsidR="005D6DF7" w:rsidRPr="001A3864">
            <w:pPr>
              <w:spacing w:after="240"/>
              <w:jc w:val="center"/>
            </w:pPr>
            <w:r w:rsidRPr="001A3864">
              <w:t>Zagreb,</w:t>
            </w:r>
            <w:r w:rsidRPr="001A3864">
              <w:br/>
              <w:t>Roberta Frangaša Mihanovića 9</w:t>
            </w:r>
            <w:r w:rsidRPr="001A3864">
              <w:br/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6DF7" w:rsidP="00D623F9" w:rsidR="005D6DF7" w:rsidRPr="001A3864">
            <w:pPr>
              <w:jc w:val="right"/>
            </w:pPr>
            <w:r w:rsidRPr="001A3864">
              <w:t>229.916,21</w:t>
            </w:r>
          </w:p>
        </w:tc>
      </w:tr>
      <w:tr w:rsidTr="004C36A9" w:rsidR="005D6DF7" w:rsidRPr="001A3864">
        <w:trPr>
          <w:trHeight w:val="755"/>
        </w:trPr>
        <w:tc>
          <w:tcPr>
            <w:tcW w:type="dxa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D6DF7" w:rsidP="00801D8F" w:rsidR="005D6DF7" w:rsidRPr="001A3864">
            <w:pPr>
              <w:jc w:val="center"/>
            </w:pPr>
            <w:r w:rsidRPr="001A3864">
              <w:br/>
              <w:t>1</w:t>
            </w:r>
            <w:r w:rsidR="00801D8F" w:rsidRPr="001A3864">
              <w:t>1</w:t>
            </w:r>
          </w:p>
        </w:tc>
        <w:tc>
          <w:tcPr>
            <w:tcW w:type="dxa" w:w="2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DF7" w:rsidP="00D623F9" w:rsidR="005D6DF7" w:rsidRPr="001A3864">
            <w:pPr>
              <w:jc w:val="center"/>
              <w:rPr>
                <w:bCs/>
              </w:rPr>
            </w:pPr>
            <w:r w:rsidRPr="001A3864">
              <w:rPr>
                <w:bCs/>
              </w:rPr>
              <w:t>GRAD RIJEKA</w:t>
            </w:r>
            <w:r w:rsidRPr="001A3864">
              <w:rPr>
                <w:bCs/>
              </w:rPr>
              <w:br/>
            </w:r>
          </w:p>
        </w:tc>
        <w:tc>
          <w:tcPr>
            <w:tcW w:type="dxa" w:w="1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6DF7" w:rsidP="00D623F9" w:rsidR="005D6DF7" w:rsidRPr="001A3864">
            <w:pPr>
              <w:jc w:val="center"/>
            </w:pPr>
            <w:r w:rsidRPr="001A3864">
              <w:t>54382731928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D6DF7" w:rsidP="00D623F9" w:rsidR="005D6DF7" w:rsidRPr="001A3864">
            <w:pPr>
              <w:spacing w:after="240"/>
              <w:jc w:val="center"/>
            </w:pPr>
            <w:r w:rsidRPr="001A3864">
              <w:t>Rijeka,</w:t>
            </w:r>
            <w:r w:rsidRPr="001A3864">
              <w:br/>
              <w:t>Korzo 16</w:t>
            </w:r>
            <w:r w:rsidRPr="001A3864">
              <w:br/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6DF7" w:rsidP="00D623F9" w:rsidR="005D6DF7" w:rsidRPr="001A3864">
            <w:pPr>
              <w:jc w:val="right"/>
            </w:pPr>
            <w:r w:rsidRPr="001A3864">
              <w:t>7.279,71</w:t>
            </w:r>
          </w:p>
        </w:tc>
      </w:tr>
      <w:tr w:rsidTr="004C36A9" w:rsidR="005D6DF7" w:rsidRPr="001A3864">
        <w:trPr>
          <w:trHeight w:val="836"/>
        </w:trPr>
        <w:tc>
          <w:tcPr>
            <w:tcW w:type="dxa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D6DF7" w:rsidP="00801D8F" w:rsidR="005D6DF7" w:rsidRPr="001A3864">
            <w:pPr>
              <w:jc w:val="center"/>
            </w:pPr>
            <w:r w:rsidRPr="001A3864">
              <w:br/>
              <w:t>1</w:t>
            </w:r>
            <w:r w:rsidR="00801D8F" w:rsidRPr="001A3864">
              <w:t>2</w:t>
            </w:r>
          </w:p>
        </w:tc>
        <w:tc>
          <w:tcPr>
            <w:tcW w:type="dxa" w:w="2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D6DF7" w:rsidP="00D623F9" w:rsidR="005D6DF7" w:rsidRPr="001A3864">
            <w:pPr>
              <w:jc w:val="center"/>
              <w:rPr>
                <w:bCs/>
              </w:rPr>
            </w:pPr>
            <w:r w:rsidRPr="001A3864">
              <w:rPr>
                <w:bCs/>
              </w:rPr>
              <w:br/>
              <w:t>PONIKVE VODA d.o.o.</w:t>
            </w:r>
          </w:p>
        </w:tc>
        <w:tc>
          <w:tcPr>
            <w:tcW w:type="dxa" w:w="1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D6DF7" w:rsidP="00D623F9" w:rsidR="005D6DF7" w:rsidRPr="001A3864">
            <w:pPr>
              <w:jc w:val="center"/>
            </w:pPr>
            <w:r w:rsidRPr="001A3864">
              <w:br/>
              <w:t>64125437677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D6DF7" w:rsidP="00D623F9" w:rsidR="005D6DF7" w:rsidRPr="001A3864">
            <w:pPr>
              <w:jc w:val="center"/>
            </w:pPr>
            <w:r w:rsidRPr="001A3864">
              <w:br/>
              <w:t>Krk,</w:t>
            </w:r>
            <w:r w:rsidRPr="001A3864">
              <w:br/>
              <w:t>Vršanska 14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6DF7" w:rsidP="00D623F9" w:rsidR="005D6DF7" w:rsidRPr="001A3864">
            <w:pPr>
              <w:jc w:val="right"/>
            </w:pPr>
            <w:r w:rsidRPr="001A3864">
              <w:t>25.886,33</w:t>
            </w:r>
          </w:p>
        </w:tc>
      </w:tr>
      <w:tr w:rsidTr="004C36A9" w:rsidR="005D6DF7" w:rsidRPr="001A3864">
        <w:trPr>
          <w:trHeight w:val="1122"/>
        </w:trPr>
        <w:tc>
          <w:tcPr>
            <w:tcW w:type="dxa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D6DF7" w:rsidP="00801D8F" w:rsidR="005D6DF7" w:rsidRPr="001A3864">
            <w:pPr>
              <w:jc w:val="center"/>
            </w:pPr>
            <w:r w:rsidRPr="001A3864">
              <w:br/>
              <w:t>1</w:t>
            </w:r>
            <w:r w:rsidR="00801D8F" w:rsidRPr="001A3864">
              <w:t>3</w:t>
            </w:r>
          </w:p>
        </w:tc>
        <w:tc>
          <w:tcPr>
            <w:tcW w:type="dxa" w:w="2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D6DF7" w:rsidP="00D623F9" w:rsidR="005D6DF7" w:rsidRPr="001A3864">
            <w:pPr>
              <w:jc w:val="center"/>
              <w:rPr>
                <w:bCs/>
              </w:rPr>
            </w:pPr>
            <w:r w:rsidRPr="001A3864">
              <w:rPr>
                <w:bCs/>
              </w:rPr>
              <w:br/>
              <w:t>HRVATSKA RADIOTELEVIZIJA</w:t>
            </w:r>
            <w:r w:rsidRPr="001A3864">
              <w:rPr>
                <w:bCs/>
              </w:rPr>
              <w:br/>
              <w:t>JAVNA USTANOVA</w:t>
            </w:r>
            <w:r w:rsidRPr="001A3864">
              <w:rPr>
                <w:bCs/>
              </w:rPr>
              <w:br/>
            </w:r>
          </w:p>
        </w:tc>
        <w:tc>
          <w:tcPr>
            <w:tcW w:type="dxa" w:w="1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D6DF7" w:rsidP="00D623F9" w:rsidR="005D6DF7" w:rsidRPr="001A3864">
            <w:pPr>
              <w:jc w:val="center"/>
            </w:pPr>
            <w:r w:rsidRPr="001A3864">
              <w:br/>
              <w:t>68419124305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D6DF7" w:rsidP="00D623F9" w:rsidR="005D6DF7" w:rsidRPr="001A3864">
            <w:pPr>
              <w:jc w:val="center"/>
            </w:pPr>
            <w:r w:rsidRPr="001A3864">
              <w:br/>
              <w:t>Zagreb,</w:t>
            </w:r>
            <w:r w:rsidRPr="001A3864">
              <w:br/>
              <w:t>Prisavlje 3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6DF7" w:rsidP="00D623F9" w:rsidR="005D6DF7" w:rsidRPr="001A3864">
            <w:pPr>
              <w:jc w:val="right"/>
            </w:pPr>
            <w:r w:rsidRPr="001A3864">
              <w:t>112.532,94</w:t>
            </w:r>
          </w:p>
        </w:tc>
      </w:tr>
      <w:tr w:rsidTr="004C36A9" w:rsidR="005D6DF7" w:rsidRPr="001A3864">
        <w:trPr>
          <w:trHeight w:val="781"/>
        </w:trPr>
        <w:tc>
          <w:tcPr>
            <w:tcW w:type="dxa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D6DF7" w:rsidP="00D623F9" w:rsidR="005D6DF7" w:rsidRPr="001A3864">
            <w:pPr>
              <w:jc w:val="center"/>
            </w:pPr>
          </w:p>
          <w:p w:rsidRDefault="005D6DF7" w:rsidP="00801D8F" w:rsidR="005D6DF7" w:rsidRPr="001A3864">
            <w:pPr>
              <w:jc w:val="center"/>
            </w:pPr>
            <w:r w:rsidRPr="001A3864">
              <w:t>1</w:t>
            </w:r>
            <w:r w:rsidR="00801D8F" w:rsidRPr="001A3864">
              <w:t>4</w:t>
            </w:r>
          </w:p>
        </w:tc>
        <w:tc>
          <w:tcPr>
            <w:tcW w:type="dxa" w:w="2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D6DF7" w:rsidP="00D623F9" w:rsidR="005D6DF7" w:rsidRPr="001A3864">
            <w:pPr>
              <w:jc w:val="center"/>
              <w:rPr>
                <w:bCs/>
              </w:rPr>
            </w:pPr>
            <w:r w:rsidRPr="001A3864">
              <w:rPr>
                <w:bCs/>
              </w:rPr>
              <w:br/>
              <w:t>VODOOPSKRBA I ODVODNJA d.o.o.</w:t>
            </w:r>
          </w:p>
        </w:tc>
        <w:tc>
          <w:tcPr>
            <w:tcW w:type="dxa" w:w="1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D6DF7" w:rsidP="00D623F9" w:rsidR="005D6DF7" w:rsidRPr="001A3864">
            <w:pPr>
              <w:jc w:val="center"/>
            </w:pPr>
            <w:r w:rsidRPr="001A3864">
              <w:br/>
              <w:t>83416546499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D6DF7" w:rsidP="00D623F9" w:rsidR="005D6DF7" w:rsidRPr="001A3864">
            <w:pPr>
              <w:jc w:val="center"/>
            </w:pPr>
            <w:r w:rsidRPr="001A3864">
              <w:br/>
              <w:t>Zagreb,</w:t>
            </w:r>
            <w:r w:rsidRPr="001A3864">
              <w:br/>
              <w:t>Folnegovićeva 1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6DF7" w:rsidP="00D623F9" w:rsidR="005D6DF7" w:rsidRPr="001A3864">
            <w:pPr>
              <w:jc w:val="right"/>
            </w:pPr>
            <w:r w:rsidRPr="001A3864">
              <w:t>35.062,12</w:t>
            </w:r>
          </w:p>
        </w:tc>
      </w:tr>
    </w:tbl>
    <w:p w:rsidRDefault="005D6DF7" w:rsidP="005D6DF7" w:rsidR="005D6DF7" w:rsidRPr="001A3864">
      <w:pPr>
        <w:ind w:firstLine="720"/>
        <w:jc w:val="both"/>
      </w:pPr>
    </w:p>
    <w:p w:rsidRDefault="00917D08" w:rsidP="002B2DAC" w:rsidR="00917D08">
      <w:pPr>
        <w:jc w:val="both"/>
        <w:rPr>
          <w:sz w:val="24"/>
          <w:szCs w:val="24"/>
        </w:rPr>
      </w:pPr>
    </w:p>
    <w:p w:rsidRDefault="00917D08" w:rsidP="002B2DAC" w:rsidR="00917D08">
      <w:pPr>
        <w:jc w:val="both"/>
        <w:rPr>
          <w:sz w:val="24"/>
          <w:szCs w:val="24"/>
        </w:rPr>
      </w:pPr>
    </w:p>
    <w:p w:rsidRDefault="002B2DAC" w:rsidP="00B20624" w:rsidR="002B2DAC" w:rsidRPr="004247F6">
      <w:pPr>
        <w:ind w:firstLine="708"/>
        <w:jc w:val="both"/>
        <w:rPr>
          <w:b/>
          <w:sz w:val="24"/>
        </w:rPr>
      </w:pPr>
      <w:r>
        <w:rPr>
          <w:b/>
          <w:sz w:val="24"/>
        </w:rPr>
        <w:t>II</w:t>
      </w:r>
      <w:r w:rsidRPr="004247F6">
        <w:rPr>
          <w:b/>
          <w:sz w:val="24"/>
        </w:rPr>
        <w:t xml:space="preserve">  Osporene tražbine viših isplatnih redova:</w:t>
      </w:r>
    </w:p>
    <w:p w:rsidRDefault="002B2DAC" w:rsidP="002B2DAC" w:rsidR="002B2DAC">
      <w:pPr>
        <w:ind w:firstLine="720"/>
        <w:jc w:val="both"/>
        <w:rPr>
          <w:b/>
          <w:sz w:val="24"/>
        </w:rPr>
      </w:pPr>
    </w:p>
    <w:p w:rsidRDefault="00107B94" w:rsidP="002B2DAC" w:rsidR="002B2DAC">
      <w:pPr>
        <w:ind w:firstLine="720"/>
        <w:jc w:val="both"/>
        <w:rPr>
          <w:b/>
          <w:sz w:val="24"/>
        </w:rPr>
      </w:pPr>
      <w:r>
        <w:rPr>
          <w:b/>
          <w:sz w:val="24"/>
        </w:rPr>
        <w:t>1.</w:t>
      </w:r>
      <w:r w:rsidR="002B2DAC">
        <w:rPr>
          <w:b/>
          <w:sz w:val="24"/>
        </w:rPr>
        <w:t>Prvi viši isplatni red</w:t>
      </w:r>
    </w:p>
    <w:p w:rsidRDefault="001573C9" w:rsidP="001573C9" w:rsidR="001573C9">
      <w:pPr>
        <w:ind w:left="708"/>
        <w:jc w:val="both"/>
        <w:rPr>
          <w:b/>
          <w:sz w:val="24"/>
          <w:szCs w:val="24"/>
        </w:rPr>
      </w:pPr>
    </w:p>
    <w:p w:rsidRDefault="001573C9" w:rsidP="00D623F9" w:rsidR="002B2DAC" w:rsidRPr="00644030">
      <w:pPr>
        <w:pStyle w:val="Odlomakpopisa"/>
        <w:numPr>
          <w:ilvl w:val="0"/>
          <w:numId w:val="23"/>
        </w:numPr>
        <w:jc w:val="both"/>
        <w:rPr>
          <w:b/>
        </w:rPr>
      </w:pPr>
      <w:r w:rsidRPr="00644030">
        <w:rPr>
          <w:b/>
        </w:rPr>
        <w:t xml:space="preserve">Stečajni </w:t>
      </w:r>
      <w:r w:rsidR="0000446C" w:rsidRPr="00644030">
        <w:rPr>
          <w:b/>
        </w:rPr>
        <w:t xml:space="preserve">vjerovnik </w:t>
      </w:r>
      <w:r w:rsidR="005572D7" w:rsidRPr="00644030">
        <w:rPr>
          <w:b/>
        </w:rPr>
        <w:t>Ivica Steiner iz Sv.Nedelje, Siget I/25</w:t>
      </w:r>
      <w:r w:rsidR="00644030" w:rsidRPr="00644030">
        <w:rPr>
          <w:b/>
        </w:rPr>
        <w:t xml:space="preserve"> </w:t>
      </w:r>
      <w:r w:rsidR="007A5E15" w:rsidRPr="00644030">
        <w:rPr>
          <w:b/>
        </w:rPr>
        <w:t>osporil</w:t>
      </w:r>
      <w:r w:rsidR="005572D7" w:rsidRPr="00644030">
        <w:rPr>
          <w:b/>
        </w:rPr>
        <w:t xml:space="preserve">o </w:t>
      </w:r>
      <w:r w:rsidR="00E056C2">
        <w:rPr>
          <w:b/>
        </w:rPr>
        <w:t xml:space="preserve">je </w:t>
      </w:r>
      <w:r w:rsidR="007A5E15" w:rsidRPr="00644030">
        <w:rPr>
          <w:b/>
        </w:rPr>
        <w:t>tražbin</w:t>
      </w:r>
      <w:r w:rsidR="005572D7" w:rsidRPr="00644030">
        <w:rPr>
          <w:b/>
        </w:rPr>
        <w:t>e</w:t>
      </w:r>
      <w:r w:rsidR="007A5E15" w:rsidRPr="00644030">
        <w:rPr>
          <w:b/>
        </w:rPr>
        <w:t xml:space="preserve"> </w:t>
      </w:r>
      <w:r w:rsidRPr="00644030">
        <w:rPr>
          <w:b/>
        </w:rPr>
        <w:t>vjerovni</w:t>
      </w:r>
      <w:r w:rsidR="00E056C2">
        <w:rPr>
          <w:b/>
        </w:rPr>
        <w:t>cima</w:t>
      </w:r>
      <w:r w:rsidRPr="00644030">
        <w:rPr>
          <w:b/>
        </w:rPr>
        <w:t xml:space="preserve"> I više</w:t>
      </w:r>
      <w:r w:rsidR="001F16EE" w:rsidRPr="00644030">
        <w:rPr>
          <w:b/>
        </w:rPr>
        <w:t>g</w:t>
      </w:r>
      <w:r w:rsidRPr="00644030">
        <w:rPr>
          <w:b/>
        </w:rPr>
        <w:t xml:space="preserve"> isplatno</w:t>
      </w:r>
      <w:r w:rsidR="001F16EE" w:rsidRPr="00644030">
        <w:rPr>
          <w:b/>
        </w:rPr>
        <w:t>g</w:t>
      </w:r>
      <w:r w:rsidRPr="00644030">
        <w:rPr>
          <w:b/>
        </w:rPr>
        <w:t xml:space="preserve"> red</w:t>
      </w:r>
      <w:r w:rsidR="001F16EE" w:rsidRPr="00644030">
        <w:rPr>
          <w:b/>
        </w:rPr>
        <w:t>a</w:t>
      </w:r>
      <w:r w:rsidR="005155C1" w:rsidRPr="00644030">
        <w:rPr>
          <w:b/>
        </w:rPr>
        <w:t xml:space="preserve"> za koju za koj</w:t>
      </w:r>
      <w:r w:rsidR="00644030">
        <w:rPr>
          <w:b/>
        </w:rPr>
        <w:t>e</w:t>
      </w:r>
      <w:r w:rsidR="005155C1" w:rsidRPr="00644030">
        <w:rPr>
          <w:b/>
        </w:rPr>
        <w:t xml:space="preserve"> postoji ovršna isprava:</w:t>
      </w:r>
    </w:p>
    <w:p w:rsidRDefault="0025253A" w:rsidP="0025253A" w:rsidR="0025253A">
      <w:pPr>
        <w:ind w:firstLine="720"/>
        <w:jc w:val="both"/>
      </w:pPr>
    </w:p>
    <w:tbl>
      <w:tblPr>
        <w:tblW w:type="dxa" w:w="8387"/>
        <w:tblInd w:type="dxa" w:w="85"/>
        <w:tblLook w:val="04A0" w:noVBand="1" w:noHBand="0" w:lastColumn="0" w:firstColumn="1" w:lastRow="0" w:firstRow="1"/>
      </w:tblPr>
      <w:tblGrid>
        <w:gridCol w:w="1056"/>
        <w:gridCol w:w="2086"/>
        <w:gridCol w:w="1559"/>
        <w:gridCol w:w="1701"/>
        <w:gridCol w:w="1985"/>
      </w:tblGrid>
      <w:tr w:rsidTr="00317B22" w:rsidR="0025253A" w:rsidRPr="001A3864">
        <w:trPr>
          <w:trHeight w:val="435"/>
        </w:trPr>
        <w:tc>
          <w:tcPr>
            <w:tcW w:type="dxa" w:w="105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444A8" w:rsidP="00F444A8" w:rsidR="0025253A" w:rsidRPr="001A3864">
            <w:pPr>
              <w:jc w:val="center"/>
              <w:rPr>
                <w:bCs/>
                <w:sz w:val="18"/>
                <w:szCs w:val="18"/>
              </w:rPr>
            </w:pPr>
            <w:r w:rsidRPr="001A3864">
              <w:rPr>
                <w:bCs/>
                <w:sz w:val="18"/>
                <w:szCs w:val="18"/>
              </w:rPr>
              <w:t>red.br.</w:t>
            </w:r>
          </w:p>
        </w:tc>
        <w:tc>
          <w:tcPr>
            <w:tcW w:type="dxa" w:w="208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253A" w:rsidP="00D623F9" w:rsidR="0025253A" w:rsidRPr="001A3864">
            <w:pPr>
              <w:jc w:val="center"/>
              <w:rPr>
                <w:bCs/>
                <w:sz w:val="18"/>
                <w:szCs w:val="18"/>
              </w:rPr>
            </w:pPr>
            <w:r w:rsidRPr="001A3864">
              <w:rPr>
                <w:bCs/>
                <w:sz w:val="18"/>
                <w:szCs w:val="18"/>
              </w:rPr>
              <w:t>IME I PREZIME</w:t>
            </w:r>
            <w:r w:rsidRPr="001A3864">
              <w:rPr>
                <w:bCs/>
                <w:sz w:val="18"/>
                <w:szCs w:val="18"/>
              </w:rPr>
              <w:br/>
              <w:t>/tvrtka ili naziv</w:t>
            </w:r>
            <w:r w:rsidRPr="001A3864">
              <w:rPr>
                <w:bCs/>
                <w:sz w:val="18"/>
                <w:szCs w:val="18"/>
              </w:rPr>
              <w:br/>
              <w:t>vjerovnika</w:t>
            </w:r>
          </w:p>
        </w:tc>
        <w:tc>
          <w:tcPr>
            <w:tcW w:type="dxa" w:w="155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253A" w:rsidP="00D623F9" w:rsidR="0025253A" w:rsidRPr="001A3864">
            <w:pPr>
              <w:jc w:val="center"/>
              <w:rPr>
                <w:bCs/>
                <w:sz w:val="18"/>
                <w:szCs w:val="18"/>
              </w:rPr>
            </w:pPr>
            <w:r w:rsidRPr="001A3864">
              <w:rPr>
                <w:bCs/>
                <w:sz w:val="18"/>
                <w:szCs w:val="18"/>
              </w:rPr>
              <w:t>OIB</w:t>
            </w:r>
            <w:r w:rsidRPr="001A3864">
              <w:rPr>
                <w:bCs/>
                <w:sz w:val="18"/>
                <w:szCs w:val="18"/>
              </w:rPr>
              <w:br/>
              <w:t>vjerovnika</w:t>
            </w:r>
          </w:p>
        </w:tc>
        <w:tc>
          <w:tcPr>
            <w:tcW w:type="dxa" w:w="170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253A" w:rsidP="00D623F9" w:rsidR="0025253A" w:rsidRPr="001A3864">
            <w:pPr>
              <w:jc w:val="center"/>
              <w:rPr>
                <w:bCs/>
                <w:sz w:val="18"/>
                <w:szCs w:val="18"/>
              </w:rPr>
            </w:pPr>
            <w:r w:rsidRPr="001A3864">
              <w:rPr>
                <w:bCs/>
                <w:sz w:val="18"/>
                <w:szCs w:val="18"/>
              </w:rPr>
              <w:t>Adresa/sjedište</w:t>
            </w:r>
            <w:r w:rsidRPr="001A3864">
              <w:rPr>
                <w:bCs/>
                <w:sz w:val="18"/>
                <w:szCs w:val="18"/>
              </w:rPr>
              <w:br/>
              <w:t>vjerovnika</w:t>
            </w:r>
          </w:p>
        </w:tc>
        <w:tc>
          <w:tcPr>
            <w:tcW w:type="dxa" w:w="198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449F2" w:rsidP="00D623F9" w:rsidR="00E449F2" w:rsidRPr="001A3864">
            <w:pPr>
              <w:jc w:val="center"/>
              <w:rPr>
                <w:bCs/>
                <w:sz w:val="18"/>
                <w:szCs w:val="18"/>
              </w:rPr>
            </w:pPr>
          </w:p>
          <w:p w:rsidRDefault="00E449F2" w:rsidP="00D623F9" w:rsidR="00E449F2" w:rsidRPr="001A3864">
            <w:pPr>
              <w:jc w:val="center"/>
              <w:rPr>
                <w:bCs/>
                <w:sz w:val="18"/>
                <w:szCs w:val="18"/>
              </w:rPr>
            </w:pPr>
          </w:p>
          <w:p w:rsidRDefault="00E449F2" w:rsidP="00E449F2" w:rsidR="0025253A" w:rsidRPr="001A3864">
            <w:pPr>
              <w:jc w:val="center"/>
              <w:rPr>
                <w:bCs/>
                <w:sz w:val="18"/>
                <w:szCs w:val="18"/>
              </w:rPr>
            </w:pPr>
            <w:r w:rsidRPr="001A3864">
              <w:rPr>
                <w:bCs/>
                <w:sz w:val="18"/>
                <w:szCs w:val="18"/>
              </w:rPr>
              <w:t>Osporeni iznos</w:t>
            </w:r>
            <w:r w:rsidR="0025253A" w:rsidRPr="001A3864">
              <w:rPr>
                <w:bCs/>
                <w:sz w:val="18"/>
                <w:szCs w:val="18"/>
              </w:rPr>
              <w:br/>
              <w:t>tražbine</w:t>
            </w:r>
            <w:r w:rsidR="0025253A" w:rsidRPr="001A3864">
              <w:rPr>
                <w:bCs/>
                <w:sz w:val="18"/>
                <w:szCs w:val="18"/>
              </w:rPr>
              <w:br/>
              <w:t>(kn)</w:t>
            </w:r>
          </w:p>
        </w:tc>
      </w:tr>
      <w:tr w:rsidTr="00317B22" w:rsidR="0025253A" w:rsidRPr="001A3864">
        <w:trPr>
          <w:trHeight w:val="1155"/>
        </w:trPr>
        <w:tc>
          <w:tcPr>
            <w:tcW w:type="dxa" w:w="105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253A" w:rsidP="00D623F9" w:rsidR="0025253A" w:rsidRPr="001A3864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208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253A" w:rsidP="00D623F9" w:rsidR="0025253A" w:rsidRPr="001A3864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155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253A" w:rsidP="00D623F9" w:rsidR="0025253A" w:rsidRPr="001A3864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253A" w:rsidP="00D623F9" w:rsidR="0025253A" w:rsidRPr="001A3864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253A" w:rsidP="00D623F9" w:rsidR="0025253A" w:rsidRPr="001A3864">
            <w:pPr>
              <w:rPr>
                <w:bCs/>
                <w:sz w:val="18"/>
                <w:szCs w:val="18"/>
              </w:rPr>
            </w:pPr>
          </w:p>
        </w:tc>
      </w:tr>
      <w:tr w:rsidTr="00317B22" w:rsidR="0025253A" w:rsidRPr="001A3864">
        <w:trPr>
          <w:trHeight w:val="836"/>
        </w:trPr>
        <w:tc>
          <w:tcPr>
            <w:tcW w:type="dxa" w:w="10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br/>
              <w:t>1</w:t>
            </w:r>
          </w:p>
        </w:tc>
        <w:tc>
          <w:tcPr>
            <w:tcW w:type="dxa" w:w="20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5253A" w:rsidP="00D623F9" w:rsidR="0025253A" w:rsidRPr="001A3864">
            <w:pPr>
              <w:spacing w:after="240"/>
              <w:jc w:val="center"/>
              <w:rPr>
                <w:bCs/>
              </w:rPr>
            </w:pPr>
            <w:r w:rsidRPr="001A3864">
              <w:rPr>
                <w:bCs/>
              </w:rPr>
              <w:br/>
              <w:t>ZLATKO ČAKARIĆ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7048511042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Zagreb,</w:t>
            </w:r>
            <w:r w:rsidRPr="001A3864">
              <w:br/>
              <w:t>Dragozetička 21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253A" w:rsidP="00D623F9" w:rsidR="0025253A" w:rsidRPr="001A3864">
            <w:r w:rsidRPr="001A3864">
              <w:t>723.320,23</w:t>
            </w:r>
          </w:p>
        </w:tc>
      </w:tr>
      <w:tr w:rsidTr="00171480" w:rsidR="0025253A" w:rsidRPr="001A3864">
        <w:trPr>
          <w:trHeight w:val="833"/>
        </w:trPr>
        <w:tc>
          <w:tcPr>
            <w:tcW w:type="dxa" w:w="10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br/>
              <w:t>2</w:t>
            </w:r>
          </w:p>
        </w:tc>
        <w:tc>
          <w:tcPr>
            <w:tcW w:type="dxa" w:w="20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5253A" w:rsidP="00D623F9" w:rsidR="0025253A" w:rsidRPr="001A3864">
            <w:pPr>
              <w:spacing w:after="240"/>
              <w:jc w:val="center"/>
              <w:rPr>
                <w:bCs/>
              </w:rPr>
            </w:pPr>
            <w:r w:rsidRPr="001A3864">
              <w:rPr>
                <w:bCs/>
              </w:rPr>
              <w:t>DRAGUTIN HARAPUN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78904803559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Zagreb,</w:t>
            </w:r>
            <w:r w:rsidRPr="001A3864">
              <w:br/>
              <w:t>Rešetarova 25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r w:rsidRPr="001A3864">
              <w:t>223.919,12</w:t>
            </w:r>
          </w:p>
        </w:tc>
      </w:tr>
      <w:tr w:rsidTr="00171480" w:rsidR="0025253A" w:rsidRPr="001A3864">
        <w:trPr>
          <w:trHeight w:val="844"/>
        </w:trPr>
        <w:tc>
          <w:tcPr>
            <w:tcW w:type="dxa" w:w="10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br/>
              <w:t xml:space="preserve"> 3</w:t>
            </w:r>
          </w:p>
        </w:tc>
        <w:tc>
          <w:tcPr>
            <w:tcW w:type="dxa" w:w="20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5253A" w:rsidP="00D623F9" w:rsidR="0025253A" w:rsidRPr="001A3864">
            <w:pPr>
              <w:spacing w:after="240"/>
              <w:jc w:val="center"/>
              <w:rPr>
                <w:bCs/>
              </w:rPr>
            </w:pPr>
            <w:r w:rsidRPr="001A3864">
              <w:rPr>
                <w:bCs/>
              </w:rPr>
              <w:t>MLADEN HRABRIĆ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15933485153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Sv. Nedjelja,</w:t>
            </w:r>
            <w:r w:rsidRPr="001A3864">
              <w:br/>
              <w:t>Siget II/6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r w:rsidRPr="001A3864">
              <w:t>184.995,97</w:t>
            </w:r>
          </w:p>
        </w:tc>
      </w:tr>
      <w:tr w:rsidTr="00171480" w:rsidR="0025253A" w:rsidRPr="001A3864">
        <w:trPr>
          <w:trHeight w:val="843"/>
        </w:trPr>
        <w:tc>
          <w:tcPr>
            <w:tcW w:type="dxa" w:w="10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br/>
              <w:t xml:space="preserve"> 4</w:t>
            </w:r>
          </w:p>
        </w:tc>
        <w:tc>
          <w:tcPr>
            <w:tcW w:type="dxa" w:w="20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5253A" w:rsidP="00D623F9" w:rsidR="0025253A" w:rsidRPr="001A3864">
            <w:pPr>
              <w:spacing w:after="240"/>
              <w:jc w:val="center"/>
              <w:rPr>
                <w:bCs/>
              </w:rPr>
            </w:pPr>
            <w:r w:rsidRPr="001A3864">
              <w:rPr>
                <w:bCs/>
              </w:rPr>
              <w:t>ŽELJKO IPŠA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40765014756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Lekenik,</w:t>
            </w:r>
            <w:r w:rsidRPr="001A3864">
              <w:br/>
              <w:t>Kolodvorska 22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r w:rsidRPr="001A3864">
              <w:t>227.138,62</w:t>
            </w:r>
          </w:p>
        </w:tc>
      </w:tr>
      <w:tr w:rsidTr="00171480" w:rsidR="0025253A" w:rsidRPr="001A3864">
        <w:trPr>
          <w:trHeight w:val="841"/>
        </w:trPr>
        <w:tc>
          <w:tcPr>
            <w:tcW w:type="dxa" w:w="10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br/>
              <w:t xml:space="preserve"> 5</w:t>
            </w:r>
          </w:p>
        </w:tc>
        <w:tc>
          <w:tcPr>
            <w:tcW w:type="dxa" w:w="20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5253A" w:rsidP="00D623F9" w:rsidR="0025253A" w:rsidRPr="001A3864">
            <w:pPr>
              <w:spacing w:after="240"/>
              <w:jc w:val="center"/>
              <w:rPr>
                <w:bCs/>
              </w:rPr>
            </w:pPr>
            <w:r w:rsidRPr="001A3864">
              <w:rPr>
                <w:bCs/>
              </w:rPr>
              <w:t>STJEPAN JAGUSTOVIĆ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64196967383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Zagreb,</w:t>
            </w:r>
            <w:r w:rsidRPr="001A3864">
              <w:br/>
              <w:t>Prigornica 47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r w:rsidRPr="001A3864">
              <w:t>228.211,38</w:t>
            </w:r>
          </w:p>
        </w:tc>
      </w:tr>
      <w:tr w:rsidTr="00171480" w:rsidR="0025253A" w:rsidRPr="001A3864">
        <w:trPr>
          <w:trHeight w:val="839"/>
        </w:trPr>
        <w:tc>
          <w:tcPr>
            <w:tcW w:type="dxa" w:w="10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br/>
              <w:t xml:space="preserve"> 6</w:t>
            </w:r>
          </w:p>
        </w:tc>
        <w:tc>
          <w:tcPr>
            <w:tcW w:type="dxa" w:w="20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5253A" w:rsidP="00D623F9" w:rsidR="0025253A" w:rsidRPr="001A3864">
            <w:pPr>
              <w:spacing w:after="240"/>
              <w:jc w:val="center"/>
              <w:rPr>
                <w:bCs/>
              </w:rPr>
            </w:pPr>
            <w:r w:rsidRPr="001A3864">
              <w:rPr>
                <w:bCs/>
              </w:rPr>
              <w:t>ŽELJKO KROG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29023359979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Zagreb,</w:t>
            </w:r>
            <w:r w:rsidRPr="001A3864">
              <w:br/>
              <w:t>Nalješkovićeva 25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r w:rsidRPr="001A3864">
              <w:t>296.656,55</w:t>
            </w:r>
          </w:p>
        </w:tc>
      </w:tr>
      <w:tr w:rsidTr="00171480" w:rsidR="0025253A" w:rsidRPr="001A3864">
        <w:trPr>
          <w:trHeight w:val="696"/>
        </w:trPr>
        <w:tc>
          <w:tcPr>
            <w:tcW w:type="dxa" w:w="10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br/>
              <w:t>7</w:t>
            </w:r>
          </w:p>
        </w:tc>
        <w:tc>
          <w:tcPr>
            <w:tcW w:type="dxa" w:w="20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5253A" w:rsidP="00D623F9" w:rsidR="0025253A" w:rsidRPr="001A3864">
            <w:pPr>
              <w:spacing w:after="240"/>
              <w:jc w:val="center"/>
              <w:rPr>
                <w:bCs/>
              </w:rPr>
            </w:pPr>
            <w:r w:rsidRPr="001A3864">
              <w:rPr>
                <w:bCs/>
              </w:rPr>
              <w:t>TOMISLAV KULČAR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59301211546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Zagreb,</w:t>
            </w:r>
            <w:r w:rsidRPr="001A3864">
              <w:br/>
              <w:t>Baburičina 23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r w:rsidRPr="001A3864">
              <w:t>509.567,47</w:t>
            </w:r>
          </w:p>
        </w:tc>
      </w:tr>
      <w:tr w:rsidTr="00171480" w:rsidR="0025253A" w:rsidRPr="001A3864">
        <w:trPr>
          <w:trHeight w:val="833"/>
        </w:trPr>
        <w:tc>
          <w:tcPr>
            <w:tcW w:type="dxa" w:w="10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br/>
              <w:t>8</w:t>
            </w:r>
          </w:p>
        </w:tc>
        <w:tc>
          <w:tcPr>
            <w:tcW w:type="dxa" w:w="20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5253A" w:rsidP="00D623F9" w:rsidR="0025253A" w:rsidRPr="001A3864">
            <w:pPr>
              <w:spacing w:after="240"/>
              <w:jc w:val="center"/>
              <w:rPr>
                <w:bCs/>
              </w:rPr>
            </w:pPr>
            <w:r w:rsidRPr="001A3864">
              <w:rPr>
                <w:bCs/>
              </w:rPr>
              <w:t>MARKO LOVAKOVIĆ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39596605839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Zagreb,</w:t>
            </w:r>
            <w:r w:rsidRPr="001A3864">
              <w:br/>
              <w:t>Jamine 15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r w:rsidRPr="001A3864">
              <w:t>163.552,37</w:t>
            </w:r>
          </w:p>
        </w:tc>
      </w:tr>
      <w:tr w:rsidTr="00171480" w:rsidR="0025253A" w:rsidRPr="001A3864">
        <w:trPr>
          <w:trHeight w:val="845"/>
        </w:trPr>
        <w:tc>
          <w:tcPr>
            <w:tcW w:type="dxa" w:w="10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br/>
              <w:t>9</w:t>
            </w:r>
          </w:p>
        </w:tc>
        <w:tc>
          <w:tcPr>
            <w:tcW w:type="dxa" w:w="20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5253A" w:rsidP="00D623F9" w:rsidR="0025253A" w:rsidRPr="001A3864">
            <w:pPr>
              <w:spacing w:after="240"/>
              <w:jc w:val="center"/>
              <w:rPr>
                <w:bCs/>
              </w:rPr>
            </w:pPr>
            <w:r w:rsidRPr="001A3864">
              <w:rPr>
                <w:bCs/>
              </w:rPr>
              <w:t>MARTINA LOVAKOVIĆ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86490664184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Zagreb,</w:t>
            </w:r>
            <w:r w:rsidRPr="001A3864">
              <w:br/>
              <w:t>Jamine 15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r w:rsidRPr="001A3864">
              <w:t>170.055,57</w:t>
            </w:r>
          </w:p>
        </w:tc>
      </w:tr>
      <w:tr w:rsidTr="00171480" w:rsidR="0025253A" w:rsidRPr="001A3864">
        <w:trPr>
          <w:trHeight w:val="701"/>
        </w:trPr>
        <w:tc>
          <w:tcPr>
            <w:tcW w:type="dxa" w:w="10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br/>
              <w:t>10</w:t>
            </w:r>
          </w:p>
        </w:tc>
        <w:tc>
          <w:tcPr>
            <w:tcW w:type="dxa" w:w="20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5253A" w:rsidP="00D623F9" w:rsidR="0025253A" w:rsidRPr="001A3864">
            <w:pPr>
              <w:spacing w:after="240"/>
              <w:jc w:val="center"/>
              <w:rPr>
                <w:bCs/>
              </w:rPr>
            </w:pPr>
            <w:r w:rsidRPr="001A3864">
              <w:rPr>
                <w:bCs/>
              </w:rPr>
              <w:t>MARIO MIHALJEVIĆ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47958196105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 xml:space="preserve">Cernik, </w:t>
            </w:r>
            <w:r w:rsidRPr="001A3864">
              <w:br/>
              <w:t>Cernik 56/1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r w:rsidRPr="001A3864">
              <w:t>268.017,45</w:t>
            </w:r>
          </w:p>
        </w:tc>
      </w:tr>
      <w:tr w:rsidTr="00171480" w:rsidR="0025253A" w:rsidRPr="001A3864">
        <w:trPr>
          <w:trHeight w:val="839"/>
        </w:trPr>
        <w:tc>
          <w:tcPr>
            <w:tcW w:type="dxa" w:w="10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br/>
              <w:t>11</w:t>
            </w:r>
          </w:p>
        </w:tc>
        <w:tc>
          <w:tcPr>
            <w:tcW w:type="dxa" w:w="20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5253A" w:rsidP="00D623F9" w:rsidR="0025253A" w:rsidRPr="001A3864">
            <w:pPr>
              <w:spacing w:after="240"/>
              <w:jc w:val="center"/>
              <w:rPr>
                <w:bCs/>
              </w:rPr>
            </w:pPr>
            <w:r w:rsidRPr="001A3864">
              <w:rPr>
                <w:bCs/>
              </w:rPr>
              <w:t>IVAN PARLOV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99275968978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Zagreb,</w:t>
            </w:r>
            <w:r w:rsidRPr="001A3864">
              <w:br/>
              <w:t>Turinina 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r w:rsidRPr="001A3864">
              <w:t>216.425,12</w:t>
            </w:r>
          </w:p>
        </w:tc>
      </w:tr>
      <w:tr w:rsidTr="00FC4933" w:rsidR="0025253A" w:rsidRPr="001A3864">
        <w:trPr>
          <w:trHeight w:val="838"/>
        </w:trPr>
        <w:tc>
          <w:tcPr>
            <w:tcW w:type="dxa" w:w="10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br/>
              <w:t>12</w:t>
            </w:r>
          </w:p>
        </w:tc>
        <w:tc>
          <w:tcPr>
            <w:tcW w:type="dxa" w:w="20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5253A" w:rsidP="00D623F9" w:rsidR="0025253A" w:rsidRPr="001A3864">
            <w:pPr>
              <w:spacing w:after="240"/>
              <w:jc w:val="center"/>
              <w:rPr>
                <w:bCs/>
              </w:rPr>
            </w:pPr>
            <w:r w:rsidRPr="001A3864">
              <w:rPr>
                <w:bCs/>
              </w:rPr>
              <w:t>ZDRAVKO POGAČIĆ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02273531222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Zagreb,</w:t>
            </w:r>
            <w:r w:rsidRPr="001A3864">
              <w:br/>
              <w:t>Mandakičina 15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r w:rsidRPr="001A3864">
              <w:t>159.837,19</w:t>
            </w:r>
          </w:p>
        </w:tc>
      </w:tr>
      <w:tr w:rsidTr="00FC4933" w:rsidR="0025253A" w:rsidRPr="001A3864">
        <w:trPr>
          <w:trHeight w:val="1200"/>
        </w:trPr>
        <w:tc>
          <w:tcPr>
            <w:tcW w:type="dxa" w:w="10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lastRenderedPageBreak/>
              <w:br/>
              <w:t>13</w:t>
            </w:r>
          </w:p>
        </w:tc>
        <w:tc>
          <w:tcPr>
            <w:tcW w:type="dxa" w:w="20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5253A" w:rsidP="00D623F9" w:rsidR="0025253A" w:rsidRPr="001A3864">
            <w:pPr>
              <w:spacing w:after="240"/>
              <w:jc w:val="center"/>
              <w:rPr>
                <w:bCs/>
              </w:rPr>
            </w:pPr>
            <w:r w:rsidRPr="001A3864">
              <w:rPr>
                <w:bCs/>
              </w:rPr>
              <w:t>MARTINA RAJTAR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46087076732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Samobor,</w:t>
            </w:r>
            <w:r w:rsidRPr="001A3864">
              <w:br/>
              <w:t>Masave 21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r w:rsidRPr="001A3864">
              <w:t>95.868,33</w:t>
            </w:r>
          </w:p>
        </w:tc>
      </w:tr>
      <w:tr w:rsidTr="00171480" w:rsidR="0025253A" w:rsidRPr="001A3864">
        <w:trPr>
          <w:trHeight w:val="836"/>
        </w:trPr>
        <w:tc>
          <w:tcPr>
            <w:tcW w:type="dxa" w:w="10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br/>
              <w:t>14</w:t>
            </w:r>
          </w:p>
        </w:tc>
        <w:tc>
          <w:tcPr>
            <w:tcW w:type="dxa" w:w="20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5253A" w:rsidP="00D623F9" w:rsidR="0025253A" w:rsidRPr="001A3864">
            <w:pPr>
              <w:spacing w:after="240"/>
              <w:jc w:val="center"/>
              <w:rPr>
                <w:bCs/>
              </w:rPr>
            </w:pPr>
            <w:r w:rsidRPr="001A3864">
              <w:rPr>
                <w:bCs/>
              </w:rPr>
              <w:t>STJEPAN SLAMAR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86806784887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Samobor,</w:t>
            </w:r>
            <w:r w:rsidRPr="001A3864">
              <w:br/>
              <w:t>Fabijančići 1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r w:rsidRPr="001A3864">
              <w:t>307.875,38</w:t>
            </w:r>
          </w:p>
        </w:tc>
      </w:tr>
      <w:tr w:rsidTr="00171480" w:rsidR="0025253A" w:rsidRPr="001A3864">
        <w:trPr>
          <w:trHeight w:val="850"/>
        </w:trPr>
        <w:tc>
          <w:tcPr>
            <w:tcW w:type="dxa" w:w="10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253A" w:rsidP="00140D48" w:rsidR="0025253A" w:rsidRPr="001A3864">
            <w:pPr>
              <w:jc w:val="center"/>
            </w:pPr>
            <w:r w:rsidRPr="001A3864">
              <w:br/>
              <w:t>1</w:t>
            </w:r>
            <w:r w:rsidR="00140D48" w:rsidRPr="001A3864">
              <w:t>5</w:t>
            </w:r>
          </w:p>
        </w:tc>
        <w:tc>
          <w:tcPr>
            <w:tcW w:type="dxa" w:w="20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5253A" w:rsidP="00D623F9" w:rsidR="0025253A" w:rsidRPr="001A3864">
            <w:pPr>
              <w:spacing w:after="240"/>
              <w:jc w:val="center"/>
              <w:rPr>
                <w:bCs/>
              </w:rPr>
            </w:pPr>
            <w:r w:rsidRPr="001A3864">
              <w:rPr>
                <w:bCs/>
              </w:rPr>
              <w:t>TEA TERGLAV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50992175443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Rijeka,</w:t>
            </w:r>
            <w:r w:rsidRPr="001A3864">
              <w:br/>
              <w:t>Zvonimirova 20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r w:rsidRPr="001A3864">
              <w:t>210.268,83</w:t>
            </w:r>
          </w:p>
        </w:tc>
      </w:tr>
      <w:tr w:rsidTr="00171480" w:rsidR="0025253A" w:rsidRPr="001A3864">
        <w:trPr>
          <w:trHeight w:val="833"/>
        </w:trPr>
        <w:tc>
          <w:tcPr>
            <w:tcW w:type="dxa" w:w="10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253A" w:rsidP="00140D48" w:rsidR="0025253A" w:rsidRPr="001A3864">
            <w:pPr>
              <w:jc w:val="center"/>
            </w:pPr>
            <w:r w:rsidRPr="001A3864">
              <w:br/>
              <w:t>1</w:t>
            </w:r>
            <w:r w:rsidR="00140D48" w:rsidRPr="001A3864">
              <w:t>6</w:t>
            </w:r>
          </w:p>
        </w:tc>
        <w:tc>
          <w:tcPr>
            <w:tcW w:type="dxa" w:w="20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5253A" w:rsidP="00D623F9" w:rsidR="0025253A" w:rsidRPr="001A3864">
            <w:pPr>
              <w:spacing w:after="240"/>
              <w:jc w:val="center"/>
              <w:rPr>
                <w:bCs/>
              </w:rPr>
            </w:pPr>
            <w:r w:rsidRPr="001A3864">
              <w:rPr>
                <w:bCs/>
              </w:rPr>
              <w:t>SUZANA DRAGOŠA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81416147350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Sv.Nedelja,</w:t>
            </w:r>
            <w:r w:rsidRPr="001A3864">
              <w:br/>
              <w:t xml:space="preserve">Stilinovića </w:t>
            </w:r>
            <w:r w:rsidRPr="001A3864">
              <w:br/>
              <w:t>Marijana 13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r w:rsidRPr="001A3864">
              <w:t>244.536,31</w:t>
            </w:r>
          </w:p>
        </w:tc>
      </w:tr>
      <w:tr w:rsidTr="00171480" w:rsidR="0025253A" w:rsidRPr="001A3864">
        <w:trPr>
          <w:trHeight w:val="845"/>
        </w:trPr>
        <w:tc>
          <w:tcPr>
            <w:tcW w:type="dxa" w:w="10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253A" w:rsidP="00140D48" w:rsidR="0025253A" w:rsidRPr="001A3864">
            <w:pPr>
              <w:jc w:val="center"/>
            </w:pPr>
            <w:r w:rsidRPr="001A3864">
              <w:br/>
              <w:t>1</w:t>
            </w:r>
            <w:r w:rsidR="00140D48" w:rsidRPr="001A3864">
              <w:t>7</w:t>
            </w:r>
          </w:p>
        </w:tc>
        <w:tc>
          <w:tcPr>
            <w:tcW w:type="dxa" w:w="20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5253A" w:rsidP="00D623F9" w:rsidR="0025253A" w:rsidRPr="001A3864">
            <w:pPr>
              <w:spacing w:after="240"/>
              <w:jc w:val="center"/>
              <w:rPr>
                <w:bCs/>
              </w:rPr>
            </w:pPr>
            <w:r w:rsidRPr="001A3864">
              <w:rPr>
                <w:bCs/>
              </w:rPr>
              <w:t>STJEPAN BENKOVIĆ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80602783176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Zagreb,</w:t>
            </w:r>
            <w:r w:rsidRPr="001A3864">
              <w:br/>
              <w:t>Tijardovićeva 14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r w:rsidRPr="001A3864">
              <w:t>79.878,70</w:t>
            </w:r>
          </w:p>
        </w:tc>
      </w:tr>
      <w:tr w:rsidTr="00171480" w:rsidR="0025253A" w:rsidRPr="001A3864">
        <w:trPr>
          <w:trHeight w:val="701"/>
        </w:trPr>
        <w:tc>
          <w:tcPr>
            <w:tcW w:type="dxa" w:w="10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253A" w:rsidP="00140D48" w:rsidR="0025253A" w:rsidRPr="001A3864">
            <w:pPr>
              <w:jc w:val="center"/>
            </w:pPr>
            <w:r w:rsidRPr="001A3864">
              <w:br/>
              <w:t>1</w:t>
            </w:r>
            <w:r w:rsidR="00140D48" w:rsidRPr="001A3864">
              <w:t>8</w:t>
            </w:r>
          </w:p>
        </w:tc>
        <w:tc>
          <w:tcPr>
            <w:tcW w:type="dxa" w:w="20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5253A" w:rsidP="00D623F9" w:rsidR="0025253A" w:rsidRPr="001A3864">
            <w:pPr>
              <w:spacing w:after="240"/>
              <w:jc w:val="center"/>
              <w:rPr>
                <w:bCs/>
              </w:rPr>
            </w:pPr>
            <w:r w:rsidRPr="001A3864">
              <w:rPr>
                <w:bCs/>
              </w:rPr>
              <w:t>HRVOJE KRALJ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56831452663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Zagreb,</w:t>
            </w:r>
            <w:r w:rsidRPr="001A3864">
              <w:br/>
              <w:t>Slanovečka c. 100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r w:rsidRPr="001A3864">
              <w:t>162.292,03</w:t>
            </w:r>
          </w:p>
        </w:tc>
      </w:tr>
      <w:tr w:rsidTr="00171480" w:rsidR="0025253A" w:rsidRPr="001A3864">
        <w:trPr>
          <w:trHeight w:val="838"/>
        </w:trPr>
        <w:tc>
          <w:tcPr>
            <w:tcW w:type="dxa" w:w="10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253A" w:rsidP="00140D48" w:rsidR="0025253A" w:rsidRPr="001A3864">
            <w:pPr>
              <w:jc w:val="center"/>
            </w:pPr>
            <w:r w:rsidRPr="001A3864">
              <w:br/>
            </w:r>
            <w:r w:rsidR="00140D48" w:rsidRPr="001A3864">
              <w:t>19</w:t>
            </w:r>
          </w:p>
        </w:tc>
        <w:tc>
          <w:tcPr>
            <w:tcW w:type="dxa" w:w="20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5253A" w:rsidP="00D623F9" w:rsidR="0025253A" w:rsidRPr="001A3864">
            <w:pPr>
              <w:spacing w:after="240"/>
              <w:jc w:val="center"/>
              <w:rPr>
                <w:bCs/>
              </w:rPr>
            </w:pPr>
            <w:r w:rsidRPr="001A3864">
              <w:rPr>
                <w:bCs/>
              </w:rPr>
              <w:t>DANIJEL STIPANOVIĆ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58059981800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Sv.Nedelja,</w:t>
            </w:r>
            <w:r w:rsidRPr="001A3864">
              <w:br/>
              <w:t>Plohi 1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r w:rsidRPr="001A3864">
              <w:t>150.341,32</w:t>
            </w:r>
          </w:p>
        </w:tc>
      </w:tr>
      <w:tr w:rsidTr="00171480" w:rsidR="0025253A" w:rsidRPr="001A3864">
        <w:trPr>
          <w:trHeight w:val="837"/>
        </w:trPr>
        <w:tc>
          <w:tcPr>
            <w:tcW w:type="dxa" w:w="10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253A" w:rsidP="00140D48" w:rsidR="0025253A" w:rsidRPr="001A3864">
            <w:pPr>
              <w:jc w:val="center"/>
            </w:pPr>
            <w:r w:rsidRPr="001A3864">
              <w:br/>
              <w:t>2</w:t>
            </w:r>
            <w:r w:rsidR="00140D48" w:rsidRPr="001A3864">
              <w:t>0</w:t>
            </w:r>
          </w:p>
        </w:tc>
        <w:tc>
          <w:tcPr>
            <w:tcW w:type="dxa" w:w="20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5253A" w:rsidP="00D623F9" w:rsidR="0025253A" w:rsidRPr="001A3864">
            <w:pPr>
              <w:spacing w:after="240"/>
              <w:jc w:val="center"/>
              <w:rPr>
                <w:bCs/>
              </w:rPr>
            </w:pPr>
            <w:r w:rsidRPr="001A3864">
              <w:rPr>
                <w:bCs/>
              </w:rPr>
              <w:t>NATALIJA HRĐUN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46817439333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Sv.Nedelja,</w:t>
            </w:r>
            <w:r w:rsidRPr="001A3864">
              <w:br/>
              <w:t>Svetonedeljska 18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r w:rsidRPr="001A3864">
              <w:t>109.971,74</w:t>
            </w:r>
          </w:p>
        </w:tc>
      </w:tr>
      <w:tr w:rsidTr="00171480" w:rsidR="0025253A" w:rsidRPr="001A3864">
        <w:trPr>
          <w:trHeight w:val="565"/>
        </w:trPr>
        <w:tc>
          <w:tcPr>
            <w:tcW w:type="dxa" w:w="10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253A" w:rsidP="00140D48" w:rsidR="0025253A" w:rsidRPr="001A3864">
            <w:pPr>
              <w:jc w:val="center"/>
            </w:pPr>
            <w:r w:rsidRPr="001A3864">
              <w:br/>
              <w:t>2</w:t>
            </w:r>
            <w:r w:rsidR="00140D48" w:rsidRPr="001A3864">
              <w:t>1</w:t>
            </w:r>
          </w:p>
        </w:tc>
        <w:tc>
          <w:tcPr>
            <w:tcW w:type="dxa" w:w="20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5253A" w:rsidP="00D623F9" w:rsidR="0025253A" w:rsidRPr="001A3864">
            <w:pPr>
              <w:spacing w:after="240"/>
              <w:jc w:val="center"/>
              <w:rPr>
                <w:bCs/>
              </w:rPr>
            </w:pPr>
            <w:r w:rsidRPr="001A3864">
              <w:rPr>
                <w:bCs/>
              </w:rPr>
              <w:t>DAMIR LOVRIĆ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Zagreb,</w:t>
            </w:r>
            <w:r w:rsidRPr="001A3864">
              <w:br/>
              <w:t>Bukovac Gornji 36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r w:rsidRPr="001A3864">
              <w:t>6.572,46</w:t>
            </w:r>
          </w:p>
        </w:tc>
      </w:tr>
      <w:tr w:rsidTr="00171480" w:rsidR="0025253A" w:rsidRPr="001A3864">
        <w:trPr>
          <w:trHeight w:val="713"/>
        </w:trPr>
        <w:tc>
          <w:tcPr>
            <w:tcW w:type="dxa" w:w="10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253A" w:rsidP="00140D48" w:rsidR="0025253A" w:rsidRPr="001A3864">
            <w:pPr>
              <w:jc w:val="center"/>
            </w:pPr>
            <w:r w:rsidRPr="001A3864">
              <w:br/>
              <w:t>2</w:t>
            </w:r>
            <w:r w:rsidR="00140D48" w:rsidRPr="001A3864">
              <w:t>2</w:t>
            </w:r>
          </w:p>
        </w:tc>
        <w:tc>
          <w:tcPr>
            <w:tcW w:type="dxa" w:w="20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5253A" w:rsidP="00D623F9" w:rsidR="0025253A" w:rsidRPr="001A3864">
            <w:pPr>
              <w:spacing w:after="240"/>
              <w:jc w:val="center"/>
              <w:rPr>
                <w:bCs/>
              </w:rPr>
            </w:pPr>
            <w:r w:rsidRPr="001A3864">
              <w:rPr>
                <w:bCs/>
              </w:rPr>
              <w:t>GORAN DESIGNER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99439921490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Sv.Nedelja,</w:t>
            </w:r>
            <w:r w:rsidRPr="001A3864">
              <w:br/>
              <w:t>I. Purgarija odv. 42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r w:rsidRPr="001A3864">
              <w:t>121.186,94</w:t>
            </w:r>
          </w:p>
        </w:tc>
      </w:tr>
      <w:tr w:rsidTr="00171480" w:rsidR="0025253A" w:rsidRPr="001A3864">
        <w:trPr>
          <w:trHeight w:val="843"/>
        </w:trPr>
        <w:tc>
          <w:tcPr>
            <w:tcW w:type="dxa" w:w="10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253A" w:rsidP="00140D48" w:rsidR="0025253A" w:rsidRPr="001A3864">
            <w:pPr>
              <w:jc w:val="center"/>
            </w:pPr>
            <w:r w:rsidRPr="001A3864">
              <w:br/>
              <w:t>2</w:t>
            </w:r>
            <w:r w:rsidR="00140D48" w:rsidRPr="001A3864">
              <w:t>3</w:t>
            </w:r>
          </w:p>
        </w:tc>
        <w:tc>
          <w:tcPr>
            <w:tcW w:type="dxa" w:w="20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5253A" w:rsidP="00D623F9" w:rsidR="0025253A" w:rsidRPr="001A3864">
            <w:pPr>
              <w:spacing w:after="240"/>
              <w:jc w:val="center"/>
              <w:rPr>
                <w:bCs/>
              </w:rPr>
            </w:pPr>
            <w:r w:rsidRPr="001A3864">
              <w:rPr>
                <w:bCs/>
              </w:rPr>
              <w:t>MARIO KRAKAR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58812533886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Gornji Stupnik,</w:t>
            </w:r>
            <w:r w:rsidRPr="001A3864">
              <w:br/>
              <w:t>Sv.Benedikta 19b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r w:rsidRPr="001A3864">
              <w:t>179.242,74</w:t>
            </w:r>
          </w:p>
        </w:tc>
      </w:tr>
      <w:tr w:rsidTr="00171480" w:rsidR="0025253A" w:rsidRPr="001A3864">
        <w:trPr>
          <w:trHeight w:val="839"/>
        </w:trPr>
        <w:tc>
          <w:tcPr>
            <w:tcW w:type="dxa" w:w="10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253A" w:rsidP="00140D48" w:rsidR="0025253A" w:rsidRPr="001A3864">
            <w:pPr>
              <w:jc w:val="center"/>
            </w:pPr>
            <w:r w:rsidRPr="001A3864">
              <w:br/>
              <w:t>2</w:t>
            </w:r>
            <w:r w:rsidR="00140D48" w:rsidRPr="001A3864">
              <w:t>4</w:t>
            </w:r>
          </w:p>
        </w:tc>
        <w:tc>
          <w:tcPr>
            <w:tcW w:type="dxa" w:w="20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5253A" w:rsidP="00D623F9" w:rsidR="0025253A" w:rsidRPr="001A3864">
            <w:pPr>
              <w:spacing w:after="240"/>
              <w:jc w:val="center"/>
              <w:rPr>
                <w:bCs/>
              </w:rPr>
            </w:pPr>
            <w:r w:rsidRPr="001A3864">
              <w:rPr>
                <w:bCs/>
              </w:rPr>
              <w:t>TOMISLAV SLAMAR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29555740115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Samobor,</w:t>
            </w:r>
            <w:r w:rsidRPr="001A3864">
              <w:br/>
              <w:t>Fabijančići 1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r w:rsidRPr="001A3864">
              <w:t>71.987,89</w:t>
            </w:r>
          </w:p>
        </w:tc>
      </w:tr>
      <w:tr w:rsidTr="00171480" w:rsidR="0025253A" w:rsidRPr="001A3864">
        <w:trPr>
          <w:trHeight w:val="984"/>
        </w:trPr>
        <w:tc>
          <w:tcPr>
            <w:tcW w:type="dxa" w:w="10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253A" w:rsidP="00140D48" w:rsidR="0025253A" w:rsidRPr="001A3864">
            <w:pPr>
              <w:jc w:val="center"/>
            </w:pPr>
            <w:r w:rsidRPr="001A3864">
              <w:br/>
            </w:r>
            <w:r w:rsidRPr="001A3864">
              <w:br/>
              <w:t>2</w:t>
            </w:r>
            <w:r w:rsidR="00140D48" w:rsidRPr="001A3864">
              <w:t>5</w:t>
            </w:r>
          </w:p>
        </w:tc>
        <w:tc>
          <w:tcPr>
            <w:tcW w:type="dxa" w:w="20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253A" w:rsidP="00D623F9" w:rsidR="0025253A" w:rsidRPr="001A3864">
            <w:pPr>
              <w:jc w:val="center"/>
              <w:rPr>
                <w:bCs/>
              </w:rPr>
            </w:pPr>
            <w:r w:rsidRPr="001A3864">
              <w:rPr>
                <w:bCs/>
              </w:rPr>
              <w:t>REPUBLIKA HRVATSKA,</w:t>
            </w:r>
            <w:r w:rsidRPr="001A3864">
              <w:rPr>
                <w:bCs/>
              </w:rPr>
              <w:br/>
              <w:t>MINISTARSTVO FINANCIJA,</w:t>
            </w:r>
            <w:r w:rsidRPr="001A3864">
              <w:rPr>
                <w:bCs/>
              </w:rPr>
              <w:br/>
              <w:t>Porezna uprava</w:t>
            </w:r>
            <w:r w:rsidRPr="001A3864">
              <w:rPr>
                <w:bCs/>
              </w:rPr>
              <w:br/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18683136487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253A" w:rsidP="00D623F9" w:rsidR="0025253A" w:rsidRPr="001A3864">
            <w:pPr>
              <w:jc w:val="center"/>
            </w:pPr>
            <w:r w:rsidRPr="001A3864">
              <w:t>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7B22" w:rsidP="00317B22" w:rsidR="0025253A" w:rsidRPr="001A3864">
            <w:r w:rsidRPr="001A3864">
              <w:t>5.021.677,08</w:t>
            </w:r>
          </w:p>
        </w:tc>
      </w:tr>
    </w:tbl>
    <w:p w:rsidRDefault="008E43C0" w:rsidP="008E43C0" w:rsidR="008E43C0" w:rsidRPr="001A3864">
      <w:pPr>
        <w:pStyle w:val="Odlomakpopisa"/>
        <w:ind w:left="1080"/>
        <w:jc w:val="both"/>
        <w:rPr>
          <w:color w:val="000000"/>
        </w:rPr>
      </w:pPr>
    </w:p>
    <w:p w:rsidRDefault="00F426AF" w:rsidP="00F426AF" w:rsidR="00F426AF">
      <w:pPr>
        <w:ind w:firstLine="720"/>
        <w:jc w:val="both"/>
        <w:rPr>
          <w:sz w:val="24"/>
        </w:rPr>
      </w:pPr>
      <w:r>
        <w:rPr>
          <w:sz w:val="24"/>
          <w:szCs w:val="24"/>
        </w:rPr>
        <w:t>Osporavatelj tražbina za koje postoji ovršna isprava se upućuju na parnicu radi dokazivanja osnovanosti svog osporavanja u roku od 8 dana.</w:t>
      </w:r>
      <w:r>
        <w:rPr>
          <w:sz w:val="24"/>
        </w:rPr>
        <w:t xml:space="preserve"> </w:t>
      </w:r>
    </w:p>
    <w:p w:rsidRDefault="00F426AF" w:rsidP="00F426AF" w:rsidR="00F426AF">
      <w:pPr>
        <w:ind w:firstLine="720"/>
        <w:jc w:val="both"/>
        <w:rPr>
          <w:sz w:val="24"/>
        </w:rPr>
      </w:pPr>
      <w:r>
        <w:rPr>
          <w:sz w:val="24"/>
        </w:rPr>
        <w:t>Ako osporavatelji tražbina ne pokrenu parnicu u dodijeljenom roku, smatrati će se da su odustali od prava vođenja parnice.</w:t>
      </w:r>
    </w:p>
    <w:p w:rsidRDefault="00FB765D" w:rsidP="00FB765D" w:rsidR="00FB765D"/>
    <w:p w:rsidRDefault="00FB765D" w:rsidP="002B2DAC" w:rsidR="00FB765D" w:rsidRPr="004247F6">
      <w:pPr>
        <w:ind w:firstLine="720"/>
        <w:jc w:val="both"/>
        <w:rPr>
          <w:b/>
          <w:sz w:val="24"/>
        </w:rPr>
      </w:pPr>
    </w:p>
    <w:p w:rsidRDefault="00F426AF" w:rsidP="00F426AF" w:rsidR="002B2DAC">
      <w:pPr>
        <w:ind w:firstLine="708"/>
        <w:jc w:val="both"/>
        <w:rPr>
          <w:b/>
          <w:sz w:val="24"/>
        </w:rPr>
      </w:pPr>
      <w:r>
        <w:rPr>
          <w:b/>
          <w:sz w:val="24"/>
        </w:rPr>
        <w:t>2.</w:t>
      </w:r>
      <w:r w:rsidR="002B2DAC" w:rsidRPr="004247F6">
        <w:rPr>
          <w:b/>
          <w:sz w:val="24"/>
        </w:rPr>
        <w:t>Drugi viši isplatni red</w:t>
      </w:r>
    </w:p>
    <w:p w:rsidRDefault="00AE14A3" w:rsidP="002B2DAC" w:rsidR="00AE14A3">
      <w:pPr>
        <w:ind w:left="708"/>
        <w:jc w:val="both"/>
        <w:rPr>
          <w:b/>
          <w:sz w:val="24"/>
        </w:rPr>
      </w:pPr>
    </w:p>
    <w:p w:rsidRDefault="00683A72" w:rsidP="00683A72" w:rsidR="00683A72" w:rsidRPr="00644030">
      <w:pPr>
        <w:pStyle w:val="Odlomakpopisa"/>
        <w:numPr>
          <w:ilvl w:val="0"/>
          <w:numId w:val="26"/>
        </w:numPr>
        <w:jc w:val="both"/>
        <w:rPr>
          <w:b/>
        </w:rPr>
      </w:pPr>
      <w:r w:rsidRPr="00644030">
        <w:rPr>
          <w:b/>
        </w:rPr>
        <w:lastRenderedPageBreak/>
        <w:t xml:space="preserve">Stečajni vjerovnik Ivica Steiner iz Sv.Nedelje, Siget I/25 osporio </w:t>
      </w:r>
      <w:r w:rsidR="00A10A09">
        <w:rPr>
          <w:b/>
        </w:rPr>
        <w:t>je</w:t>
      </w:r>
      <w:r w:rsidRPr="00644030">
        <w:rPr>
          <w:b/>
        </w:rPr>
        <w:t xml:space="preserve"> tražbine vjerovniku  I</w:t>
      </w:r>
      <w:r>
        <w:rPr>
          <w:b/>
        </w:rPr>
        <w:t>I</w:t>
      </w:r>
      <w:r w:rsidRPr="00644030">
        <w:rPr>
          <w:b/>
        </w:rPr>
        <w:t xml:space="preserve"> višeg isplatnog reda za koju za koj</w:t>
      </w:r>
      <w:r>
        <w:rPr>
          <w:b/>
        </w:rPr>
        <w:t>e</w:t>
      </w:r>
      <w:r w:rsidRPr="00644030">
        <w:rPr>
          <w:b/>
        </w:rPr>
        <w:t xml:space="preserve"> postoji ovršna isprava:</w:t>
      </w:r>
    </w:p>
    <w:p w:rsidRDefault="00C16182" w:rsidP="00C16182" w:rsidR="00C16182" w:rsidRPr="00E25C78">
      <w:pPr>
        <w:pStyle w:val="Odlomakpopisa"/>
        <w:ind w:left="1428"/>
        <w:jc w:val="both"/>
        <w:rPr>
          <w:b/>
        </w:rPr>
      </w:pPr>
    </w:p>
    <w:tbl>
      <w:tblPr>
        <w:tblW w:type="dxa" w:w="8387"/>
        <w:tblInd w:type="dxa" w:w="85"/>
        <w:tblLayout w:type="fixed"/>
        <w:tblLook w:val="04A0" w:noVBand="1" w:noHBand="0" w:lastColumn="0" w:firstColumn="1" w:lastRow="0" w:firstRow="1"/>
      </w:tblPr>
      <w:tblGrid>
        <w:gridCol w:w="856"/>
        <w:gridCol w:w="2201"/>
        <w:gridCol w:w="1644"/>
        <w:gridCol w:w="1701"/>
        <w:gridCol w:w="1985"/>
      </w:tblGrid>
      <w:tr w:rsidTr="0023143A" w:rsidR="00012C06" w:rsidRPr="001A3864">
        <w:trPr>
          <w:trHeight w:val="330"/>
        </w:trPr>
        <w:tc>
          <w:tcPr>
            <w:tcW w:type="dxa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2C06" w:rsidP="00D623F9" w:rsidR="00012C06" w:rsidRPr="001A3864">
            <w:pPr>
              <w:jc w:val="center"/>
              <w:rPr>
                <w:bCs/>
              </w:rPr>
            </w:pPr>
            <w:r w:rsidRPr="001A3864">
              <w:rPr>
                <w:bCs/>
                <w:sz w:val="18"/>
                <w:szCs w:val="18"/>
              </w:rPr>
              <w:t>Br.</w:t>
            </w:r>
          </w:p>
        </w:tc>
        <w:tc>
          <w:tcPr>
            <w:tcW w:type="dxa" w:w="22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2C06" w:rsidP="00D623F9" w:rsidR="00012C06" w:rsidRPr="001A3864">
            <w:pPr>
              <w:jc w:val="center"/>
              <w:rPr>
                <w:bCs/>
              </w:rPr>
            </w:pPr>
            <w:r w:rsidRPr="001A3864">
              <w:rPr>
                <w:bCs/>
                <w:sz w:val="18"/>
                <w:szCs w:val="18"/>
              </w:rPr>
              <w:t>IME I PREZIME</w:t>
            </w:r>
            <w:r w:rsidRPr="001A3864">
              <w:rPr>
                <w:bCs/>
                <w:sz w:val="18"/>
                <w:szCs w:val="18"/>
              </w:rPr>
              <w:br/>
              <w:t>/tvrtka ili naziv</w:t>
            </w:r>
            <w:r w:rsidRPr="001A3864">
              <w:rPr>
                <w:bCs/>
                <w:sz w:val="18"/>
                <w:szCs w:val="18"/>
              </w:rPr>
              <w:br/>
              <w:t>vjerovnika</w:t>
            </w:r>
            <w:r w:rsidRPr="001A3864">
              <w:rPr>
                <w:bCs/>
              </w:rPr>
              <w:t xml:space="preserve"> </w:t>
            </w:r>
          </w:p>
        </w:tc>
        <w:tc>
          <w:tcPr>
            <w:tcW w:type="dxa" w:w="16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2C06" w:rsidP="00A10A09" w:rsidR="00012C06" w:rsidRPr="001A3864">
            <w:pPr>
              <w:jc w:val="center"/>
              <w:rPr>
                <w:bCs/>
              </w:rPr>
            </w:pPr>
            <w:r w:rsidRPr="001A3864">
              <w:rPr>
                <w:bCs/>
                <w:sz w:val="18"/>
                <w:szCs w:val="18"/>
              </w:rPr>
              <w:t>OIB</w:t>
            </w:r>
            <w:r w:rsidRPr="001A3864">
              <w:rPr>
                <w:bCs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2C06" w:rsidP="00D623F9" w:rsidR="00012C06" w:rsidRPr="001A3864">
            <w:pPr>
              <w:jc w:val="center"/>
              <w:rPr>
                <w:bCs/>
              </w:rPr>
            </w:pPr>
            <w:r w:rsidRPr="001A3864">
              <w:rPr>
                <w:bCs/>
                <w:sz w:val="18"/>
                <w:szCs w:val="18"/>
              </w:rPr>
              <w:t>Adresa/sjedištevjerovnika</w:t>
            </w:r>
            <w:r w:rsidRPr="001A3864">
              <w:rPr>
                <w:bCs/>
              </w:rPr>
              <w:t xml:space="preserve">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12C06" w:rsidP="00D623F9" w:rsidR="00012C06" w:rsidRPr="001A3864">
            <w:pPr>
              <w:jc w:val="center"/>
            </w:pPr>
            <w:r w:rsidRPr="001A3864">
              <w:rPr>
                <w:bCs/>
                <w:sz w:val="18"/>
                <w:szCs w:val="18"/>
              </w:rPr>
              <w:t>priznato</w:t>
            </w:r>
            <w:r w:rsidRPr="001A3864">
              <w:t xml:space="preserve"> </w:t>
            </w:r>
          </w:p>
        </w:tc>
      </w:tr>
      <w:tr w:rsidTr="0023143A" w:rsidR="00012C06" w:rsidRPr="001A3864">
        <w:trPr>
          <w:trHeight w:val="947"/>
        </w:trPr>
        <w:tc>
          <w:tcPr>
            <w:tcW w:type="dxa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12C06" w:rsidP="00D623F9" w:rsidR="00012C06" w:rsidRPr="001A3864">
            <w:pPr>
              <w:jc w:val="center"/>
            </w:pPr>
            <w:r w:rsidRPr="001A3864">
              <w:br/>
              <w:t>1</w:t>
            </w:r>
          </w:p>
        </w:tc>
        <w:tc>
          <w:tcPr>
            <w:tcW w:type="dxa" w:w="2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12C06" w:rsidP="00D623F9" w:rsidR="00012C06" w:rsidRPr="001A3864">
            <w:pPr>
              <w:spacing w:after="240"/>
              <w:jc w:val="center"/>
              <w:rPr>
                <w:bCs/>
              </w:rPr>
            </w:pPr>
            <w:r w:rsidRPr="001A3864">
              <w:rPr>
                <w:bCs/>
              </w:rPr>
              <w:t>ADDIKO  BANK d.d.</w:t>
            </w:r>
            <w:r w:rsidRPr="001A3864">
              <w:rPr>
                <w:bCs/>
              </w:rPr>
              <w:br/>
            </w:r>
          </w:p>
        </w:tc>
        <w:tc>
          <w:tcPr>
            <w:tcW w:type="dxa" w:w="1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2C06" w:rsidP="00D623F9" w:rsidR="00012C06" w:rsidRPr="001A3864">
            <w:pPr>
              <w:jc w:val="center"/>
            </w:pPr>
            <w:r w:rsidRPr="001A3864">
              <w:t>14036333877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2C06" w:rsidP="00D623F9" w:rsidR="00012C06" w:rsidRPr="001A3864">
            <w:pPr>
              <w:jc w:val="center"/>
            </w:pPr>
            <w:r w:rsidRPr="001A3864">
              <w:t>Zagreb,</w:t>
            </w:r>
            <w:r w:rsidRPr="001A3864">
              <w:br/>
              <w:t>Slavonska 6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2C06" w:rsidP="00D623F9" w:rsidR="00012C06" w:rsidRPr="001A3864">
            <w:pPr>
              <w:jc w:val="right"/>
            </w:pPr>
            <w:r w:rsidRPr="001A3864">
              <w:t>33.504,50</w:t>
            </w:r>
          </w:p>
        </w:tc>
      </w:tr>
      <w:tr w:rsidTr="0023143A" w:rsidR="00012C06" w:rsidRPr="001A3864">
        <w:trPr>
          <w:trHeight w:val="827"/>
        </w:trPr>
        <w:tc>
          <w:tcPr>
            <w:tcW w:type="dxa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12C06" w:rsidP="00913520" w:rsidR="00012C06" w:rsidRPr="001A3864">
            <w:pPr>
              <w:jc w:val="center"/>
            </w:pPr>
            <w:r w:rsidRPr="001A3864">
              <w:br/>
            </w:r>
            <w:r w:rsidR="00913520" w:rsidRPr="001A3864">
              <w:t>2</w:t>
            </w:r>
          </w:p>
        </w:tc>
        <w:tc>
          <w:tcPr>
            <w:tcW w:type="dxa" w:w="2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2C06" w:rsidP="00D623F9" w:rsidR="00012C06" w:rsidRPr="001A3864">
            <w:pPr>
              <w:jc w:val="center"/>
              <w:rPr>
                <w:bCs/>
              </w:rPr>
            </w:pPr>
            <w:r w:rsidRPr="001A3864">
              <w:rPr>
                <w:bCs/>
              </w:rPr>
              <w:t>DDM INVEST III AG</w:t>
            </w:r>
            <w:r w:rsidRPr="001A3864">
              <w:rPr>
                <w:bCs/>
              </w:rPr>
              <w:br/>
            </w:r>
          </w:p>
        </w:tc>
        <w:tc>
          <w:tcPr>
            <w:tcW w:type="dxa" w:w="1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2C06" w:rsidP="00D623F9" w:rsidR="00012C06" w:rsidRPr="001A3864">
            <w:pPr>
              <w:jc w:val="center"/>
            </w:pPr>
            <w:r w:rsidRPr="001A3864">
              <w:t>42497989050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2C06" w:rsidP="00D623F9" w:rsidR="00012C06" w:rsidRPr="001A3864">
            <w:pPr>
              <w:jc w:val="center"/>
            </w:pPr>
            <w:r w:rsidRPr="001A3864">
              <w:t>Schochenmuhlerstrasse 4</w:t>
            </w:r>
            <w:r w:rsidRPr="001A3864">
              <w:br/>
              <w:t xml:space="preserve">CH-6340 </w:t>
            </w:r>
            <w:r w:rsidRPr="001A3864">
              <w:br/>
              <w:t>Baar</w:t>
            </w:r>
            <w:r w:rsidRPr="001A3864">
              <w:br/>
              <w:t>Švicarska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2C06" w:rsidP="00D623F9" w:rsidR="00012C06" w:rsidRPr="001A3864">
            <w:pPr>
              <w:jc w:val="right"/>
            </w:pPr>
            <w:r w:rsidRPr="001A3864">
              <w:t>4.905.135,61</w:t>
            </w:r>
          </w:p>
        </w:tc>
      </w:tr>
      <w:tr w:rsidTr="0023143A" w:rsidR="00012C06" w:rsidRPr="001A3864">
        <w:trPr>
          <w:trHeight w:val="847"/>
        </w:trPr>
        <w:tc>
          <w:tcPr>
            <w:tcW w:type="dxa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12C06" w:rsidP="00913520" w:rsidR="00012C06" w:rsidRPr="001A3864">
            <w:pPr>
              <w:jc w:val="center"/>
            </w:pPr>
            <w:r w:rsidRPr="001A3864">
              <w:br/>
            </w:r>
            <w:r w:rsidR="00913520" w:rsidRPr="001A3864">
              <w:t>3</w:t>
            </w:r>
          </w:p>
        </w:tc>
        <w:tc>
          <w:tcPr>
            <w:tcW w:type="dxa" w:w="2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2C06" w:rsidP="00D623F9" w:rsidR="00012C06" w:rsidRPr="001A3864">
            <w:pPr>
              <w:jc w:val="center"/>
              <w:rPr>
                <w:bCs/>
              </w:rPr>
            </w:pPr>
            <w:r w:rsidRPr="001A3864">
              <w:rPr>
                <w:bCs/>
              </w:rPr>
              <w:t xml:space="preserve">BELANOVIĆ-PROJEKT d.o.o. </w:t>
            </w:r>
            <w:r w:rsidRPr="001A3864">
              <w:rPr>
                <w:bCs/>
              </w:rPr>
              <w:br/>
            </w:r>
          </w:p>
        </w:tc>
        <w:tc>
          <w:tcPr>
            <w:tcW w:type="dxa" w:w="1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2C06" w:rsidP="00D623F9" w:rsidR="00012C06" w:rsidRPr="001A3864">
            <w:pPr>
              <w:jc w:val="center"/>
            </w:pPr>
            <w:r w:rsidRPr="001A3864">
              <w:t>34294717328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2C06" w:rsidP="00D623F9" w:rsidR="00012C06" w:rsidRPr="001A3864">
            <w:pPr>
              <w:jc w:val="center"/>
            </w:pPr>
            <w:r w:rsidRPr="001A3864">
              <w:t>Sveti Križ Začretje,</w:t>
            </w:r>
            <w:r w:rsidRPr="001A3864">
              <w:br/>
              <w:t>Ivice Lovrenčića 8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2C06" w:rsidP="00D623F9" w:rsidR="00012C06" w:rsidRPr="001A3864">
            <w:pPr>
              <w:jc w:val="right"/>
            </w:pPr>
            <w:r w:rsidRPr="001A3864">
              <w:t>436.053,68</w:t>
            </w:r>
          </w:p>
        </w:tc>
      </w:tr>
      <w:tr w:rsidTr="0023143A" w:rsidR="00012C06" w:rsidRPr="001A3864">
        <w:trPr>
          <w:trHeight w:val="978"/>
        </w:trPr>
        <w:tc>
          <w:tcPr>
            <w:tcW w:type="dxa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12C06" w:rsidP="00913520" w:rsidR="00012C06" w:rsidRPr="001A3864">
            <w:pPr>
              <w:jc w:val="center"/>
            </w:pPr>
            <w:r w:rsidRPr="001A3864">
              <w:br/>
            </w:r>
            <w:r w:rsidR="00913520" w:rsidRPr="001A3864">
              <w:t>4</w:t>
            </w:r>
          </w:p>
        </w:tc>
        <w:tc>
          <w:tcPr>
            <w:tcW w:type="dxa" w:w="2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2C06" w:rsidP="00D623F9" w:rsidR="00012C06" w:rsidRPr="001A3864">
            <w:pPr>
              <w:jc w:val="center"/>
              <w:rPr>
                <w:bCs/>
              </w:rPr>
            </w:pPr>
            <w:r w:rsidRPr="001A3864">
              <w:rPr>
                <w:bCs/>
              </w:rPr>
              <w:t>REPUBLIKA HRVATSKA,</w:t>
            </w:r>
            <w:r w:rsidRPr="001A3864">
              <w:rPr>
                <w:bCs/>
              </w:rPr>
              <w:br/>
              <w:t>MINISTARSTVO FINANCIJA,</w:t>
            </w:r>
            <w:r w:rsidRPr="001A3864">
              <w:rPr>
                <w:bCs/>
              </w:rPr>
              <w:br/>
              <w:t>Porezna uprava</w:t>
            </w:r>
            <w:r w:rsidRPr="001A3864">
              <w:rPr>
                <w:bCs/>
              </w:rPr>
              <w:br/>
            </w:r>
          </w:p>
        </w:tc>
        <w:tc>
          <w:tcPr>
            <w:tcW w:type="dxa" w:w="1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2C06" w:rsidP="00D623F9" w:rsidR="00012C06" w:rsidRPr="001A3864">
            <w:pPr>
              <w:jc w:val="center"/>
            </w:pPr>
            <w:r w:rsidRPr="001A3864">
              <w:t>18683136487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2C06" w:rsidP="00D623F9" w:rsidR="00012C06" w:rsidRPr="001A3864">
            <w:pPr>
              <w:jc w:val="center"/>
            </w:pPr>
            <w:r w:rsidRPr="001A3864">
              <w:t>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2C06" w:rsidP="00D623F9" w:rsidR="00012C06" w:rsidRPr="001A3864">
            <w:pPr>
              <w:jc w:val="right"/>
            </w:pPr>
            <w:r w:rsidRPr="001A3864">
              <w:t>4.300.945,07</w:t>
            </w:r>
          </w:p>
        </w:tc>
      </w:tr>
      <w:tr w:rsidTr="0023143A" w:rsidR="00012C06" w:rsidRPr="001A3864">
        <w:trPr>
          <w:trHeight w:val="656"/>
        </w:trPr>
        <w:tc>
          <w:tcPr>
            <w:tcW w:type="dxa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12C06" w:rsidP="00913520" w:rsidR="00012C06" w:rsidRPr="001A3864">
            <w:pPr>
              <w:jc w:val="center"/>
            </w:pPr>
            <w:r w:rsidRPr="001A3864">
              <w:br/>
            </w:r>
            <w:r w:rsidR="00913520" w:rsidRPr="001A3864">
              <w:t>5</w:t>
            </w:r>
          </w:p>
        </w:tc>
        <w:tc>
          <w:tcPr>
            <w:tcW w:type="dxa" w:w="2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12C06" w:rsidP="00D623F9" w:rsidR="00012C06" w:rsidRPr="001A3864">
            <w:pPr>
              <w:jc w:val="center"/>
              <w:rPr>
                <w:bCs/>
              </w:rPr>
            </w:pPr>
            <w:r w:rsidRPr="001A3864">
              <w:rPr>
                <w:bCs/>
              </w:rPr>
              <w:br/>
              <w:t>H-ABDUCO d.o.o.</w:t>
            </w:r>
          </w:p>
        </w:tc>
        <w:tc>
          <w:tcPr>
            <w:tcW w:type="dxa" w:w="1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12C06" w:rsidP="00D623F9" w:rsidR="00012C06" w:rsidRPr="001A3864">
            <w:pPr>
              <w:jc w:val="center"/>
            </w:pPr>
            <w:r w:rsidRPr="001A3864">
              <w:br/>
              <w:t>13667298928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12C06" w:rsidP="00D623F9" w:rsidR="00012C06" w:rsidRPr="001A3864">
            <w:pPr>
              <w:jc w:val="center"/>
            </w:pPr>
            <w:r w:rsidRPr="001A3864">
              <w:t>Zagreb,</w:t>
            </w:r>
            <w:r w:rsidRPr="001A3864">
              <w:br/>
              <w:t>Slavonska avenija 6A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2C06" w:rsidP="00D623F9" w:rsidR="00012C06" w:rsidRPr="001A3864">
            <w:pPr>
              <w:jc w:val="right"/>
            </w:pPr>
            <w:r w:rsidRPr="001A3864">
              <w:t>16.421.644,66</w:t>
            </w:r>
          </w:p>
        </w:tc>
      </w:tr>
    </w:tbl>
    <w:p w:rsidRDefault="00012C06" w:rsidP="00012C06" w:rsidR="00012C06" w:rsidRPr="001A3864">
      <w:pPr>
        <w:ind w:firstLine="720"/>
        <w:jc w:val="both"/>
      </w:pPr>
    </w:p>
    <w:p w:rsidRDefault="00AE14A3" w:rsidP="002B2DAC" w:rsidR="00AE14A3" w:rsidRPr="004247F6">
      <w:pPr>
        <w:ind w:left="708"/>
        <w:jc w:val="both"/>
        <w:rPr>
          <w:b/>
          <w:sz w:val="24"/>
        </w:rPr>
      </w:pPr>
    </w:p>
    <w:p w:rsidRDefault="005155C1" w:rsidP="0029072A" w:rsidR="005155C1">
      <w:pPr>
        <w:ind w:firstLine="720"/>
        <w:jc w:val="both"/>
        <w:rPr>
          <w:sz w:val="24"/>
        </w:rPr>
      </w:pPr>
      <w:r>
        <w:rPr>
          <w:sz w:val="24"/>
          <w:szCs w:val="24"/>
        </w:rPr>
        <w:t xml:space="preserve">Osporavatelji tražbina za koje postoji ovršna isprava se </w:t>
      </w:r>
      <w:r w:rsidR="00930A80">
        <w:rPr>
          <w:sz w:val="24"/>
          <w:szCs w:val="24"/>
        </w:rPr>
        <w:t>upućuju na parnicu radi dokazivanja osnovanosti svog osporavanja</w:t>
      </w:r>
      <w:r w:rsidR="0029072A">
        <w:rPr>
          <w:sz w:val="24"/>
          <w:szCs w:val="24"/>
        </w:rPr>
        <w:t xml:space="preserve"> u roku od 8 dana.</w:t>
      </w:r>
      <w:r>
        <w:rPr>
          <w:sz w:val="24"/>
        </w:rPr>
        <w:t xml:space="preserve"> </w:t>
      </w:r>
    </w:p>
    <w:p w:rsidRDefault="005155C1" w:rsidP="005155C1" w:rsidR="005155C1">
      <w:pPr>
        <w:ind w:firstLine="720"/>
        <w:jc w:val="both"/>
        <w:rPr>
          <w:sz w:val="24"/>
        </w:rPr>
      </w:pPr>
      <w:r>
        <w:rPr>
          <w:sz w:val="24"/>
        </w:rPr>
        <w:t xml:space="preserve">Ako </w:t>
      </w:r>
      <w:r w:rsidR="0029072A">
        <w:rPr>
          <w:sz w:val="24"/>
        </w:rPr>
        <w:t xml:space="preserve">osporavatelji tražbina </w:t>
      </w:r>
      <w:r>
        <w:rPr>
          <w:sz w:val="24"/>
        </w:rPr>
        <w:t>ne pokren</w:t>
      </w:r>
      <w:r w:rsidR="0029072A">
        <w:rPr>
          <w:sz w:val="24"/>
        </w:rPr>
        <w:t>u</w:t>
      </w:r>
      <w:r>
        <w:rPr>
          <w:sz w:val="24"/>
        </w:rPr>
        <w:t xml:space="preserve"> parnicu u dodijeljenom roku, smatrati će se da </w:t>
      </w:r>
      <w:r w:rsidR="0029072A">
        <w:rPr>
          <w:sz w:val="24"/>
        </w:rPr>
        <w:t xml:space="preserve">su odustali </w:t>
      </w:r>
      <w:r>
        <w:rPr>
          <w:sz w:val="24"/>
        </w:rPr>
        <w:t>od prava vođenja parnice.</w:t>
      </w:r>
    </w:p>
    <w:p w:rsidRDefault="00AE14A3" w:rsidP="002B2DAC" w:rsidR="00AE14A3" w:rsidRPr="004247F6">
      <w:pPr>
        <w:ind w:firstLine="720"/>
        <w:jc w:val="both"/>
        <w:rPr>
          <w:b/>
          <w:sz w:val="24"/>
        </w:rPr>
      </w:pPr>
    </w:p>
    <w:p w:rsidRDefault="00DD077B" w:rsidP="004E6583" w:rsidR="00DD077B" w:rsidRPr="00631CC7">
      <w:pPr>
        <w:numPr>
          <w:ilvl w:val="0"/>
          <w:numId w:val="26"/>
        </w:numPr>
        <w:jc w:val="both"/>
        <w:rPr>
          <w:b/>
          <w:sz w:val="24"/>
          <w:szCs w:val="24"/>
        </w:rPr>
      </w:pPr>
      <w:r w:rsidRPr="00631CC7">
        <w:rPr>
          <w:b/>
          <w:sz w:val="24"/>
          <w:szCs w:val="24"/>
        </w:rPr>
        <w:t xml:space="preserve">Stečajni upravitelj </w:t>
      </w:r>
      <w:r w:rsidR="00637F4D">
        <w:rPr>
          <w:b/>
          <w:sz w:val="24"/>
          <w:szCs w:val="24"/>
        </w:rPr>
        <w:t xml:space="preserve">je </w:t>
      </w:r>
      <w:r w:rsidRPr="00631CC7">
        <w:rPr>
          <w:b/>
          <w:sz w:val="24"/>
          <w:szCs w:val="24"/>
        </w:rPr>
        <w:t>osporio tražbinu sljedeć</w:t>
      </w:r>
      <w:r w:rsidR="00637F4D">
        <w:rPr>
          <w:b/>
          <w:sz w:val="24"/>
          <w:szCs w:val="24"/>
        </w:rPr>
        <w:t xml:space="preserve">im </w:t>
      </w:r>
      <w:r w:rsidRPr="00631CC7">
        <w:rPr>
          <w:b/>
          <w:sz w:val="24"/>
          <w:szCs w:val="24"/>
        </w:rPr>
        <w:t>vjerovni</w:t>
      </w:r>
      <w:r w:rsidR="00637F4D">
        <w:rPr>
          <w:b/>
          <w:sz w:val="24"/>
          <w:szCs w:val="24"/>
        </w:rPr>
        <w:t>cima</w:t>
      </w:r>
      <w:r w:rsidRPr="00631CC7">
        <w:rPr>
          <w:b/>
          <w:sz w:val="24"/>
          <w:szCs w:val="24"/>
        </w:rPr>
        <w:t xml:space="preserve"> II višeg isplatnog reda</w:t>
      </w:r>
      <w:r w:rsidR="00EA37BF">
        <w:rPr>
          <w:b/>
          <w:sz w:val="24"/>
          <w:szCs w:val="24"/>
        </w:rPr>
        <w:t xml:space="preserve"> </w:t>
      </w:r>
      <w:r w:rsidR="00637F4D">
        <w:rPr>
          <w:b/>
          <w:sz w:val="24"/>
          <w:szCs w:val="24"/>
        </w:rPr>
        <w:t xml:space="preserve">za koje ne </w:t>
      </w:r>
      <w:r w:rsidR="00EA37BF">
        <w:rPr>
          <w:b/>
          <w:sz w:val="24"/>
          <w:szCs w:val="24"/>
        </w:rPr>
        <w:t>postoji ovršna isprava</w:t>
      </w:r>
    </w:p>
    <w:p w:rsidRDefault="00FB765D" w:rsidP="002B2DAC" w:rsidR="00FB765D">
      <w:pPr>
        <w:ind w:left="708"/>
        <w:jc w:val="both"/>
        <w:rPr>
          <w:sz w:val="24"/>
        </w:rPr>
      </w:pPr>
    </w:p>
    <w:tbl>
      <w:tblPr>
        <w:tblW w:type="dxa" w:w="8387"/>
        <w:tblInd w:type="dxa" w:w="85"/>
        <w:tblLayout w:type="fixed"/>
        <w:tblLook w:val="04A0" w:noVBand="1" w:noHBand="0" w:lastColumn="0" w:firstColumn="1" w:lastRow="0" w:firstRow="1"/>
      </w:tblPr>
      <w:tblGrid>
        <w:gridCol w:w="856"/>
        <w:gridCol w:w="2201"/>
        <w:gridCol w:w="1644"/>
        <w:gridCol w:w="1701"/>
        <w:gridCol w:w="1985"/>
      </w:tblGrid>
      <w:tr w:rsidTr="0023143A" w:rsidR="00AE08B3" w:rsidRPr="001A3864">
        <w:trPr>
          <w:trHeight w:val="330"/>
        </w:trPr>
        <w:tc>
          <w:tcPr>
            <w:tcW w:type="dxa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3520" w:rsidP="00913520" w:rsidR="00AE08B3" w:rsidRPr="001A3864">
            <w:pPr>
              <w:jc w:val="center"/>
              <w:rPr>
                <w:bCs/>
              </w:rPr>
            </w:pPr>
            <w:r w:rsidRPr="001A3864">
              <w:rPr>
                <w:bCs/>
                <w:sz w:val="18"/>
                <w:szCs w:val="18"/>
              </w:rPr>
              <w:t>red b</w:t>
            </w:r>
            <w:r w:rsidR="00AE08B3" w:rsidRPr="001A3864">
              <w:rPr>
                <w:bCs/>
                <w:sz w:val="18"/>
                <w:szCs w:val="18"/>
              </w:rPr>
              <w:t>r.</w:t>
            </w:r>
          </w:p>
        </w:tc>
        <w:tc>
          <w:tcPr>
            <w:tcW w:type="dxa" w:w="22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8B3" w:rsidP="00D623F9" w:rsidR="00AE08B3" w:rsidRPr="001A3864">
            <w:pPr>
              <w:jc w:val="center"/>
              <w:rPr>
                <w:bCs/>
              </w:rPr>
            </w:pPr>
            <w:r w:rsidRPr="001A3864">
              <w:rPr>
                <w:bCs/>
                <w:sz w:val="18"/>
                <w:szCs w:val="18"/>
              </w:rPr>
              <w:t>IME I PREZIME</w:t>
            </w:r>
            <w:r w:rsidRPr="001A3864">
              <w:rPr>
                <w:bCs/>
                <w:sz w:val="18"/>
                <w:szCs w:val="18"/>
              </w:rPr>
              <w:br/>
              <w:t>/tvrtka ili naziv</w:t>
            </w:r>
            <w:r w:rsidRPr="001A3864">
              <w:rPr>
                <w:bCs/>
                <w:sz w:val="18"/>
                <w:szCs w:val="18"/>
              </w:rPr>
              <w:br/>
              <w:t>vjerovnika</w:t>
            </w:r>
            <w:r w:rsidRPr="001A3864">
              <w:rPr>
                <w:bCs/>
              </w:rPr>
              <w:t xml:space="preserve"> </w:t>
            </w:r>
          </w:p>
        </w:tc>
        <w:tc>
          <w:tcPr>
            <w:tcW w:type="dxa" w:w="16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8B3" w:rsidP="001A3864" w:rsidR="00AE08B3" w:rsidRPr="001A3864">
            <w:pPr>
              <w:jc w:val="center"/>
              <w:rPr>
                <w:bCs/>
              </w:rPr>
            </w:pPr>
            <w:r w:rsidRPr="001A3864">
              <w:rPr>
                <w:bCs/>
                <w:sz w:val="18"/>
                <w:szCs w:val="18"/>
              </w:rPr>
              <w:t>OIB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8B3" w:rsidP="00D623F9" w:rsidR="00AE08B3" w:rsidRPr="001A3864">
            <w:pPr>
              <w:jc w:val="center"/>
              <w:rPr>
                <w:bCs/>
              </w:rPr>
            </w:pPr>
            <w:r w:rsidRPr="001A3864">
              <w:rPr>
                <w:bCs/>
                <w:sz w:val="18"/>
                <w:szCs w:val="18"/>
              </w:rPr>
              <w:t>Adresa/sjedištevjerovnika</w:t>
            </w:r>
            <w:r w:rsidRPr="001A3864">
              <w:rPr>
                <w:bCs/>
              </w:rPr>
              <w:t xml:space="preserve">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37BD3" w:rsidP="00037BD3" w:rsidR="00AE08B3" w:rsidRPr="001A3864">
            <w:pPr>
              <w:jc w:val="center"/>
            </w:pPr>
            <w:r w:rsidRPr="001A3864">
              <w:rPr>
                <w:bCs/>
                <w:sz w:val="18"/>
                <w:szCs w:val="18"/>
              </w:rPr>
              <w:t>osporeno</w:t>
            </w:r>
            <w:r w:rsidR="00AE08B3" w:rsidRPr="001A3864">
              <w:t xml:space="preserve"> </w:t>
            </w:r>
          </w:p>
        </w:tc>
      </w:tr>
      <w:tr w:rsidTr="0023143A" w:rsidR="00AE08B3" w:rsidRPr="001A3864">
        <w:trPr>
          <w:trHeight w:val="1122"/>
        </w:trPr>
        <w:tc>
          <w:tcPr>
            <w:tcW w:type="dxa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08B3" w:rsidP="00913520" w:rsidR="00AE08B3" w:rsidRPr="001A3864">
            <w:pPr>
              <w:jc w:val="center"/>
            </w:pPr>
            <w:r w:rsidRPr="001A3864">
              <w:br/>
              <w:t>1</w:t>
            </w:r>
          </w:p>
        </w:tc>
        <w:tc>
          <w:tcPr>
            <w:tcW w:type="dxa" w:w="2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08B3" w:rsidP="00D623F9" w:rsidR="00AE08B3" w:rsidRPr="001A3864">
            <w:pPr>
              <w:jc w:val="center"/>
              <w:rPr>
                <w:bCs/>
              </w:rPr>
            </w:pPr>
            <w:r w:rsidRPr="001A3864">
              <w:rPr>
                <w:bCs/>
              </w:rPr>
              <w:br/>
              <w:t>HRVATSKA RADIOTELEVIZIJA</w:t>
            </w:r>
            <w:r w:rsidRPr="001A3864">
              <w:rPr>
                <w:bCs/>
              </w:rPr>
              <w:br/>
              <w:t>JAVNA USTANOVA</w:t>
            </w:r>
            <w:r w:rsidRPr="001A3864">
              <w:rPr>
                <w:bCs/>
              </w:rPr>
              <w:br/>
            </w:r>
          </w:p>
        </w:tc>
        <w:tc>
          <w:tcPr>
            <w:tcW w:type="dxa" w:w="1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08B3" w:rsidP="00D623F9" w:rsidR="00AE08B3" w:rsidRPr="001A3864">
            <w:pPr>
              <w:jc w:val="center"/>
            </w:pPr>
            <w:r w:rsidRPr="001A3864">
              <w:br/>
              <w:t>68419124305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08B3" w:rsidP="00D623F9" w:rsidR="00AE08B3" w:rsidRPr="001A3864">
            <w:pPr>
              <w:jc w:val="center"/>
            </w:pPr>
            <w:r w:rsidRPr="001A3864">
              <w:br/>
              <w:t>Zagreb,</w:t>
            </w:r>
            <w:r w:rsidRPr="001A3864">
              <w:br/>
              <w:t>Prisavlje 3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08B3" w:rsidP="00D623F9" w:rsidR="00AE08B3" w:rsidRPr="001A3864">
            <w:pPr>
              <w:jc w:val="right"/>
            </w:pPr>
            <w:r w:rsidRPr="001A3864">
              <w:t>112.532,94</w:t>
            </w:r>
          </w:p>
        </w:tc>
      </w:tr>
    </w:tbl>
    <w:p w:rsidRDefault="00AE08B3" w:rsidP="00AE08B3" w:rsidR="00AE08B3">
      <w:pPr>
        <w:ind w:firstLine="720"/>
        <w:jc w:val="both"/>
      </w:pPr>
    </w:p>
    <w:p w:rsidRDefault="007C05CD" w:rsidP="007C05CD" w:rsidR="007C05CD">
      <w:pPr>
        <w:overflowPunct/>
        <w:ind w:firstLine="426"/>
        <w:jc w:val="both"/>
        <w:textAlignment w:val="auto"/>
        <w:rPr>
          <w:sz w:val="24"/>
        </w:rPr>
      </w:pPr>
    </w:p>
    <w:p w:rsidRDefault="007C05CD" w:rsidP="007C05CD" w:rsidR="007C05CD">
      <w:pPr>
        <w:overflowPunct/>
        <w:ind w:firstLine="426"/>
        <w:jc w:val="both"/>
        <w:textAlignment w:val="auto"/>
        <w:rPr>
          <w:sz w:val="24"/>
        </w:rPr>
      </w:pPr>
      <w:r>
        <w:rPr>
          <w:sz w:val="24"/>
        </w:rPr>
        <w:t>Upućuj</w:t>
      </w:r>
      <w:r w:rsidR="00021C1F">
        <w:rPr>
          <w:sz w:val="24"/>
        </w:rPr>
        <w:t>e</w:t>
      </w:r>
      <w:r>
        <w:rPr>
          <w:sz w:val="24"/>
        </w:rPr>
        <w:t xml:space="preserve"> se stečajni vjerovni</w:t>
      </w:r>
      <w:r w:rsidR="00021C1F">
        <w:rPr>
          <w:sz w:val="24"/>
        </w:rPr>
        <w:t>k</w:t>
      </w:r>
      <w:r>
        <w:rPr>
          <w:sz w:val="24"/>
        </w:rPr>
        <w:t xml:space="preserve"> osporen</w:t>
      </w:r>
      <w:r w:rsidR="00021C1F">
        <w:rPr>
          <w:sz w:val="24"/>
        </w:rPr>
        <w:t>e</w:t>
      </w:r>
      <w:r>
        <w:rPr>
          <w:sz w:val="24"/>
        </w:rPr>
        <w:t xml:space="preserve"> tražbin</w:t>
      </w:r>
      <w:r w:rsidR="00021C1F">
        <w:rPr>
          <w:sz w:val="24"/>
        </w:rPr>
        <w:t>e</w:t>
      </w:r>
      <w:r>
        <w:rPr>
          <w:sz w:val="24"/>
        </w:rPr>
        <w:t xml:space="preserve"> na parnicu protiv stečajnog dužnika radi utvrđenja osporene tražbine, u roku od 8 dana.</w:t>
      </w:r>
    </w:p>
    <w:p w:rsidRDefault="007C05CD" w:rsidP="007C05CD" w:rsidR="007C05CD">
      <w:pPr>
        <w:ind w:firstLine="426"/>
        <w:jc w:val="both"/>
        <w:rPr>
          <w:sz w:val="24"/>
        </w:rPr>
      </w:pPr>
      <w:r>
        <w:rPr>
          <w:sz w:val="24"/>
        </w:rPr>
        <w:t>Ako stečajni vjerovnik ne pokrenu parnicu u dodjeljenom roku smatrat će se da je odustao od  prava na vođenje parnice.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</w:p>
    <w:p w:rsidRDefault="00021C1F" w:rsidP="004D45C7" w:rsidR="00021C1F">
      <w:pPr>
        <w:widowControl/>
        <w:jc w:val="both"/>
        <w:rPr>
          <w:sz w:val="24"/>
          <w:szCs w:val="24"/>
        </w:rPr>
      </w:pPr>
    </w:p>
    <w:p w:rsidRDefault="007C05CD" w:rsidP="004D45C7" w:rsidR="007C05CD" w:rsidRPr="00066B0D">
      <w:pPr>
        <w:widowControl/>
        <w:jc w:val="both"/>
        <w:rPr>
          <w:sz w:val="24"/>
          <w:szCs w:val="24"/>
        </w:rPr>
      </w:pPr>
    </w:p>
    <w:p w:rsidRDefault="00C62558" w:rsidP="00C62558" w:rsidR="00C62558" w:rsidRPr="00272503">
      <w:pPr>
        <w:widowControl/>
        <w:jc w:val="center"/>
        <w:rPr>
          <w:sz w:val="24"/>
          <w:szCs w:val="24"/>
        </w:rPr>
      </w:pPr>
      <w:r w:rsidRPr="00272503">
        <w:rPr>
          <w:sz w:val="24"/>
          <w:szCs w:val="24"/>
        </w:rPr>
        <w:lastRenderedPageBreak/>
        <w:t xml:space="preserve">Obrazloženje </w:t>
      </w:r>
    </w:p>
    <w:p w:rsidRDefault="00C62558" w:rsidP="00C62558" w:rsidR="00C62558" w:rsidRPr="00272503">
      <w:pPr>
        <w:widowControl/>
        <w:jc w:val="center"/>
        <w:rPr>
          <w:sz w:val="24"/>
          <w:szCs w:val="24"/>
        </w:rPr>
      </w:pPr>
    </w:p>
    <w:p w:rsidRDefault="00C62558" w:rsidP="00C62558" w:rsidR="00C62558" w:rsidRPr="00272503">
      <w:pPr>
        <w:widowControl/>
        <w:ind w:firstLine="720"/>
        <w:jc w:val="both"/>
        <w:rPr>
          <w:sz w:val="24"/>
          <w:szCs w:val="24"/>
        </w:rPr>
      </w:pPr>
      <w:r w:rsidRPr="00272503">
        <w:rPr>
          <w:sz w:val="24"/>
          <w:szCs w:val="24"/>
        </w:rPr>
        <w:t xml:space="preserve">Na ispitnom ročištu održanom dana </w:t>
      </w:r>
      <w:r w:rsidR="003D744B">
        <w:rPr>
          <w:sz w:val="24"/>
          <w:szCs w:val="24"/>
        </w:rPr>
        <w:t>28.studenog</w:t>
      </w:r>
      <w:r w:rsidRPr="00272503">
        <w:rPr>
          <w:sz w:val="24"/>
          <w:szCs w:val="24"/>
        </w:rPr>
        <w:t xml:space="preserve"> 2018. ispitane su sve prijavljene tražbine prema svojim  iznosima i redu. </w:t>
      </w:r>
    </w:p>
    <w:p w:rsidRDefault="00C62558" w:rsidP="00C62558" w:rsidR="00C62558" w:rsidRPr="00272503">
      <w:pPr>
        <w:widowControl/>
        <w:jc w:val="both"/>
        <w:rPr>
          <w:sz w:val="24"/>
          <w:szCs w:val="24"/>
        </w:rPr>
      </w:pPr>
      <w:r w:rsidRPr="00272503">
        <w:rPr>
          <w:sz w:val="24"/>
          <w:szCs w:val="24"/>
        </w:rPr>
        <w:tab/>
        <w:t>Nakon ispitnog ročišta sud je sastavio tablicu ispitanih tražbina, sukladno odredbi čl. 264. Stečajnog zakona (N.N. br. 71/15 i 104/17, dalje SZ).</w:t>
      </w:r>
    </w:p>
    <w:p w:rsidRDefault="00C467CC" w:rsidP="00EF24E7" w:rsidR="00C467CC">
      <w:pPr>
        <w:ind w:firstLine="708"/>
        <w:jc w:val="both"/>
        <w:rPr>
          <w:sz w:val="24"/>
          <w:szCs w:val="24"/>
        </w:rPr>
      </w:pPr>
    </w:p>
    <w:p w:rsidRDefault="00E00E09" w:rsidP="00EF24E7" w:rsidR="00597032" w:rsidRPr="00EF24E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263. stavak 1. SZ-a tražbina se smatra utvrđenom ako je na ispitnom ročištu prizna stečajni upravitelj i ne ospori stečajni vjerovnik, odnosno ako izjavljeno osporavanje bude </w:t>
      </w:r>
      <w:r w:rsidR="00225DBB">
        <w:rPr>
          <w:sz w:val="24"/>
          <w:szCs w:val="24"/>
        </w:rPr>
        <w:t>otklonjeno.</w:t>
      </w:r>
    </w:p>
    <w:p w:rsidRDefault="009218E3" w:rsidP="009218E3" w:rsidR="009218E3">
      <w:pPr>
        <w:widowControl/>
        <w:jc w:val="both"/>
        <w:rPr>
          <w:sz w:val="24"/>
          <w:szCs w:val="24"/>
        </w:rPr>
      </w:pPr>
      <w:r w:rsidRPr="00272503">
        <w:rPr>
          <w:sz w:val="24"/>
          <w:szCs w:val="24"/>
        </w:rPr>
        <w:tab/>
        <w:t>Tražbine navedene u točki I. izreke ovog rješenja, stečajni upravitelj je priznao, a  kako nitko od nazočnih stečajnih vjerovnika nije osporio priznate tražbine, temeljem odredbe članka 263. SZ-a tražbine se smatraju utvrđenima.</w:t>
      </w:r>
      <w:r>
        <w:rPr>
          <w:sz w:val="24"/>
          <w:szCs w:val="24"/>
        </w:rPr>
        <w:t xml:space="preserve"> </w:t>
      </w:r>
    </w:p>
    <w:p w:rsidRDefault="00A23BAA" w:rsidP="00C62558" w:rsidR="00A23BAA">
      <w:pPr>
        <w:widowControl/>
        <w:jc w:val="both"/>
        <w:rPr>
          <w:sz w:val="24"/>
          <w:szCs w:val="24"/>
        </w:rPr>
      </w:pPr>
    </w:p>
    <w:p w:rsidRDefault="004416C0" w:rsidP="00ED172D" w:rsidR="00ED172D" w:rsidRPr="003512B8">
      <w:pPr>
        <w:ind w:firstLine="708"/>
        <w:jc w:val="both"/>
        <w:rPr>
          <w:sz w:val="24"/>
          <w:szCs w:val="24"/>
        </w:rPr>
      </w:pPr>
      <w:r w:rsidRPr="003512B8">
        <w:rPr>
          <w:sz w:val="24"/>
          <w:szCs w:val="24"/>
        </w:rPr>
        <w:t>U prvom višem isplatnom red</w:t>
      </w:r>
      <w:r w:rsidR="00EC6B85" w:rsidRPr="003512B8">
        <w:rPr>
          <w:sz w:val="24"/>
          <w:szCs w:val="24"/>
        </w:rPr>
        <w:t>u</w:t>
      </w:r>
      <w:r w:rsidR="00DF00B8" w:rsidRPr="003512B8">
        <w:rPr>
          <w:sz w:val="24"/>
          <w:szCs w:val="24"/>
        </w:rPr>
        <w:t xml:space="preserve"> </w:t>
      </w:r>
      <w:r w:rsidR="00EB4583" w:rsidRPr="003512B8">
        <w:rPr>
          <w:sz w:val="24"/>
          <w:szCs w:val="24"/>
        </w:rPr>
        <w:t>s</w:t>
      </w:r>
      <w:r w:rsidRPr="003512B8">
        <w:rPr>
          <w:sz w:val="24"/>
          <w:szCs w:val="24"/>
        </w:rPr>
        <w:t xml:space="preserve">tečajni </w:t>
      </w:r>
      <w:r w:rsidR="004146E6" w:rsidRPr="003512B8">
        <w:rPr>
          <w:sz w:val="24"/>
          <w:szCs w:val="24"/>
        </w:rPr>
        <w:t>vjerovnik</w:t>
      </w:r>
      <w:r w:rsidR="003A07F9" w:rsidRPr="003512B8">
        <w:rPr>
          <w:sz w:val="24"/>
          <w:szCs w:val="24"/>
        </w:rPr>
        <w:t xml:space="preserve"> </w:t>
      </w:r>
      <w:r w:rsidR="00683144" w:rsidRPr="003512B8">
        <w:rPr>
          <w:sz w:val="24"/>
          <w:szCs w:val="24"/>
        </w:rPr>
        <w:t xml:space="preserve">Ivica Steiner iz Sv.Nedelje, Siget I/25 osporio je tražbine vjerovnicima </w:t>
      </w:r>
      <w:r w:rsidR="00EC6B85" w:rsidRPr="003512B8">
        <w:rPr>
          <w:sz w:val="24"/>
          <w:szCs w:val="24"/>
        </w:rPr>
        <w:t>navedenim u</w:t>
      </w:r>
      <w:r w:rsidR="00683144" w:rsidRPr="003512B8">
        <w:rPr>
          <w:sz w:val="24"/>
          <w:szCs w:val="24"/>
        </w:rPr>
        <w:t xml:space="preserve"> toč.II.1.</w:t>
      </w:r>
      <w:r w:rsidR="00EC6B85" w:rsidRPr="003512B8">
        <w:rPr>
          <w:sz w:val="24"/>
          <w:szCs w:val="24"/>
        </w:rPr>
        <w:t>a</w:t>
      </w:r>
      <w:r w:rsidR="00683144" w:rsidRPr="003512B8">
        <w:rPr>
          <w:sz w:val="24"/>
          <w:szCs w:val="24"/>
        </w:rPr>
        <w:t>. ovog rješenja.</w:t>
      </w:r>
      <w:r w:rsidR="00ED172D" w:rsidRPr="003512B8">
        <w:rPr>
          <w:sz w:val="24"/>
          <w:szCs w:val="24"/>
        </w:rPr>
        <w:t xml:space="preserve"> Kao razlog osporavanja nav</w:t>
      </w:r>
      <w:r w:rsidR="002C1900">
        <w:rPr>
          <w:sz w:val="24"/>
          <w:szCs w:val="24"/>
        </w:rPr>
        <w:t>eo</w:t>
      </w:r>
      <w:r w:rsidR="00ED172D" w:rsidRPr="003512B8">
        <w:rPr>
          <w:sz w:val="24"/>
          <w:szCs w:val="24"/>
        </w:rPr>
        <w:t xml:space="preserve"> je kako su u odnosu sve tražbine naved</w:t>
      </w:r>
      <w:r w:rsidR="004146E6">
        <w:rPr>
          <w:sz w:val="24"/>
          <w:szCs w:val="24"/>
        </w:rPr>
        <w:t>e</w:t>
      </w:r>
      <w:r w:rsidR="00ED172D" w:rsidRPr="003512B8">
        <w:rPr>
          <w:sz w:val="24"/>
          <w:szCs w:val="24"/>
        </w:rPr>
        <w:t>ne u toč. II.1.a od 1. do 24.</w:t>
      </w:r>
      <w:r w:rsidR="002C1900">
        <w:rPr>
          <w:sz w:val="24"/>
          <w:szCs w:val="24"/>
        </w:rPr>
        <w:t xml:space="preserve"> izreke rješenja </w:t>
      </w:r>
      <w:r w:rsidR="00ED172D" w:rsidRPr="003512B8">
        <w:rPr>
          <w:sz w:val="24"/>
          <w:szCs w:val="24"/>
        </w:rPr>
        <w:t xml:space="preserve">nastupila zastara, dok je u odnosu na tražbinu RH </w:t>
      </w:r>
      <w:r w:rsidR="002C1900">
        <w:rPr>
          <w:sz w:val="24"/>
          <w:szCs w:val="24"/>
        </w:rPr>
        <w:t xml:space="preserve">(II.1.a.25) </w:t>
      </w:r>
      <w:r w:rsidR="00ED172D" w:rsidRPr="003512B8">
        <w:rPr>
          <w:sz w:val="24"/>
          <w:szCs w:val="24"/>
        </w:rPr>
        <w:t>naveo da ta tražbina I višeg isplatnog reda ne pripada RH kao vjerovniku.</w:t>
      </w:r>
      <w:r w:rsidR="00510279" w:rsidRPr="003512B8">
        <w:rPr>
          <w:sz w:val="24"/>
          <w:szCs w:val="24"/>
        </w:rPr>
        <w:t xml:space="preserve"> </w:t>
      </w:r>
    </w:p>
    <w:p w:rsidRDefault="002023AF" w:rsidP="002023AF" w:rsidR="002023AF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266. stavak 4. SZ-a, ako za osporenu tražbinu postoji ovršna isprava, sud će na parnicu uputiti osporavatelja da dokaže osnovanost svog osporavanja.</w:t>
      </w:r>
    </w:p>
    <w:p w:rsidRDefault="00A871BE" w:rsidP="003512B8" w:rsidR="00A871BE">
      <w:pPr>
        <w:ind w:firstLine="708"/>
        <w:jc w:val="both"/>
        <w:rPr>
          <w:sz w:val="24"/>
          <w:szCs w:val="24"/>
        </w:rPr>
      </w:pPr>
    </w:p>
    <w:p w:rsidRDefault="00510279" w:rsidP="003512B8" w:rsidR="003512B8">
      <w:pPr>
        <w:ind w:firstLine="708"/>
        <w:jc w:val="both"/>
        <w:rPr>
          <w:sz w:val="24"/>
          <w:szCs w:val="24"/>
        </w:rPr>
      </w:pPr>
      <w:r w:rsidRPr="003512B8">
        <w:rPr>
          <w:sz w:val="24"/>
          <w:szCs w:val="24"/>
        </w:rPr>
        <w:t xml:space="preserve">Kako u odnosu na sve </w:t>
      </w:r>
      <w:r w:rsidR="00F733C4">
        <w:rPr>
          <w:sz w:val="24"/>
          <w:szCs w:val="24"/>
        </w:rPr>
        <w:t xml:space="preserve">naprijed navedene </w:t>
      </w:r>
      <w:r w:rsidRPr="003512B8">
        <w:rPr>
          <w:sz w:val="24"/>
          <w:szCs w:val="24"/>
        </w:rPr>
        <w:t xml:space="preserve">osporene tražbine postoji ovršna isprava, te kako je vjerovnik Republika Hrvatska, Ministarstvo financija podneskom od </w:t>
      </w:r>
      <w:r w:rsidR="003512B8" w:rsidRPr="003512B8">
        <w:rPr>
          <w:sz w:val="24"/>
          <w:szCs w:val="24"/>
        </w:rPr>
        <w:t xml:space="preserve">11.prosinca 2018. povuklo prijavu tražbine u prvom višem isplatnom redu </w:t>
      </w:r>
      <w:r w:rsidR="00F733C4">
        <w:rPr>
          <w:sz w:val="24"/>
          <w:szCs w:val="24"/>
        </w:rPr>
        <w:t xml:space="preserve">za </w:t>
      </w:r>
      <w:r w:rsidR="003512B8" w:rsidRPr="003512B8">
        <w:rPr>
          <w:sz w:val="24"/>
          <w:szCs w:val="24"/>
        </w:rPr>
        <w:t>iznos od 1.620.509,77 kn, rješeno je kao u toč.II.1.a.</w:t>
      </w:r>
    </w:p>
    <w:p w:rsidRDefault="0072204E" w:rsidP="0072204E" w:rsidR="0072204E">
      <w:pPr>
        <w:ind w:firstLine="708"/>
        <w:jc w:val="both"/>
        <w:rPr>
          <w:sz w:val="24"/>
          <w:szCs w:val="24"/>
        </w:rPr>
      </w:pPr>
    </w:p>
    <w:p w:rsidRDefault="0072204E" w:rsidP="00972365" w:rsidR="00972365" w:rsidRPr="007F0DD4">
      <w:pPr>
        <w:ind w:firstLine="708"/>
        <w:jc w:val="both"/>
        <w:rPr>
          <w:sz w:val="24"/>
          <w:szCs w:val="24"/>
        </w:rPr>
      </w:pPr>
      <w:r w:rsidRPr="006935C6">
        <w:rPr>
          <w:sz w:val="24"/>
          <w:szCs w:val="24"/>
        </w:rPr>
        <w:t xml:space="preserve">U drugom višem isplatnom redu stečajni </w:t>
      </w:r>
      <w:r w:rsidR="004146E6" w:rsidRPr="006935C6">
        <w:rPr>
          <w:sz w:val="24"/>
          <w:szCs w:val="24"/>
        </w:rPr>
        <w:t>vjerovnik</w:t>
      </w:r>
      <w:r w:rsidRPr="006935C6">
        <w:rPr>
          <w:sz w:val="24"/>
          <w:szCs w:val="24"/>
        </w:rPr>
        <w:t xml:space="preserve"> Ivica Steiner iz Sv.Nedelje, Siget I/25 osporio je tražbine vjerovnicima navedenim u toč.II.2.a. izreke rješenja</w:t>
      </w:r>
      <w:r w:rsidR="003931BB" w:rsidRPr="006935C6">
        <w:rPr>
          <w:sz w:val="24"/>
          <w:szCs w:val="24"/>
        </w:rPr>
        <w:t xml:space="preserve"> i to:</w:t>
      </w:r>
      <w:r w:rsidR="00F733C4" w:rsidRPr="006935C6">
        <w:rPr>
          <w:sz w:val="24"/>
          <w:szCs w:val="24"/>
        </w:rPr>
        <w:t xml:space="preserve"> </w:t>
      </w:r>
      <w:r w:rsidR="00746D82">
        <w:rPr>
          <w:sz w:val="24"/>
          <w:szCs w:val="24"/>
        </w:rPr>
        <w:t>1.</w:t>
      </w:r>
      <w:r w:rsidR="00972365" w:rsidRPr="006935C6">
        <w:rPr>
          <w:sz w:val="24"/>
          <w:szCs w:val="24"/>
        </w:rPr>
        <w:t xml:space="preserve">Adikko banka </w:t>
      </w:r>
      <w:r w:rsidR="00F733C4" w:rsidRPr="006935C6">
        <w:rPr>
          <w:sz w:val="24"/>
          <w:szCs w:val="24"/>
        </w:rPr>
        <w:t xml:space="preserve">osporen iznos </w:t>
      </w:r>
      <w:r w:rsidR="00972365" w:rsidRPr="006935C6">
        <w:rPr>
          <w:sz w:val="24"/>
          <w:szCs w:val="24"/>
        </w:rPr>
        <w:t>od 33.504,50 kn, razlog osporavanja</w:t>
      </w:r>
      <w:r w:rsidR="003931BB" w:rsidRPr="006935C6">
        <w:rPr>
          <w:sz w:val="24"/>
          <w:szCs w:val="24"/>
        </w:rPr>
        <w:t xml:space="preserve">: </w:t>
      </w:r>
      <w:r w:rsidR="00972365" w:rsidRPr="006935C6">
        <w:rPr>
          <w:sz w:val="24"/>
          <w:szCs w:val="24"/>
        </w:rPr>
        <w:t xml:space="preserve">za ovu tražbinu ne postoji ovršna isprava, a tražbina je </w:t>
      </w:r>
      <w:r w:rsidR="006935C6" w:rsidRPr="006935C6">
        <w:rPr>
          <w:sz w:val="24"/>
          <w:szCs w:val="24"/>
        </w:rPr>
        <w:t xml:space="preserve">u </w:t>
      </w:r>
      <w:r w:rsidR="00972365" w:rsidRPr="006935C6">
        <w:rPr>
          <w:sz w:val="24"/>
          <w:szCs w:val="24"/>
        </w:rPr>
        <w:t>zastari</w:t>
      </w:r>
      <w:r w:rsidR="006935C6" w:rsidRPr="006935C6">
        <w:rPr>
          <w:sz w:val="24"/>
          <w:szCs w:val="24"/>
        </w:rPr>
        <w:t xml:space="preserve">, zatim </w:t>
      </w:r>
      <w:r w:rsidR="00746D82">
        <w:rPr>
          <w:sz w:val="24"/>
          <w:szCs w:val="24"/>
        </w:rPr>
        <w:t>2.</w:t>
      </w:r>
      <w:r w:rsidR="00972365" w:rsidRPr="006935C6">
        <w:rPr>
          <w:sz w:val="24"/>
          <w:szCs w:val="24"/>
        </w:rPr>
        <w:t xml:space="preserve">DDM INVEST-III AG, Švicarska u iznosu od 4.905.1035,61 kn, </w:t>
      </w:r>
      <w:r w:rsidR="006935C6" w:rsidRPr="006935C6">
        <w:rPr>
          <w:sz w:val="24"/>
          <w:szCs w:val="24"/>
        </w:rPr>
        <w:t>r</w:t>
      </w:r>
      <w:r w:rsidR="00972365" w:rsidRPr="006935C6">
        <w:rPr>
          <w:sz w:val="24"/>
          <w:szCs w:val="24"/>
        </w:rPr>
        <w:t>azlog osporavanja</w:t>
      </w:r>
      <w:r w:rsidR="006935C6" w:rsidRPr="006935C6">
        <w:rPr>
          <w:sz w:val="24"/>
          <w:szCs w:val="24"/>
        </w:rPr>
        <w:t>:</w:t>
      </w:r>
      <w:r w:rsidR="00972365" w:rsidRPr="006935C6">
        <w:rPr>
          <w:sz w:val="24"/>
          <w:szCs w:val="24"/>
        </w:rPr>
        <w:t xml:space="preserve"> taj vjerovnik nije vjerovnik ove tražbine jer je stekao tražbinu na temelju ništavno pravnog posla i to tražbine koja je prije ustupa prestala</w:t>
      </w:r>
      <w:r w:rsidR="006935C6" w:rsidRPr="006935C6">
        <w:rPr>
          <w:sz w:val="24"/>
          <w:szCs w:val="24"/>
        </w:rPr>
        <w:t xml:space="preserve">, zatim </w:t>
      </w:r>
      <w:r w:rsidR="00746D82">
        <w:rPr>
          <w:sz w:val="24"/>
          <w:szCs w:val="24"/>
        </w:rPr>
        <w:t>3.</w:t>
      </w:r>
      <w:r w:rsidR="00972365" w:rsidRPr="006935C6">
        <w:rPr>
          <w:sz w:val="24"/>
          <w:szCs w:val="24"/>
        </w:rPr>
        <w:t xml:space="preserve">Belanović projekt d.o.o. u iznosu od 436.053,68 kn, </w:t>
      </w:r>
      <w:r w:rsidR="006935C6" w:rsidRPr="006935C6">
        <w:rPr>
          <w:sz w:val="24"/>
          <w:szCs w:val="24"/>
        </w:rPr>
        <w:t>r</w:t>
      </w:r>
      <w:r w:rsidR="00972365" w:rsidRPr="006935C6">
        <w:rPr>
          <w:sz w:val="24"/>
          <w:szCs w:val="24"/>
        </w:rPr>
        <w:t>azlog osporavanja</w:t>
      </w:r>
      <w:r w:rsidR="006935C6" w:rsidRPr="006935C6">
        <w:rPr>
          <w:sz w:val="24"/>
          <w:szCs w:val="24"/>
        </w:rPr>
        <w:t>:</w:t>
      </w:r>
      <w:r w:rsidR="00972365" w:rsidRPr="006935C6">
        <w:rPr>
          <w:sz w:val="24"/>
          <w:szCs w:val="24"/>
        </w:rPr>
        <w:t xml:space="preserve"> presuda koja je dostavljena uz prijavu tražbine ne </w:t>
      </w:r>
      <w:r w:rsidR="006935C6" w:rsidRPr="006935C6">
        <w:rPr>
          <w:sz w:val="24"/>
          <w:szCs w:val="24"/>
        </w:rPr>
        <w:t xml:space="preserve">odnosi </w:t>
      </w:r>
      <w:r w:rsidR="00972365" w:rsidRPr="006935C6">
        <w:rPr>
          <w:sz w:val="24"/>
          <w:szCs w:val="24"/>
        </w:rPr>
        <w:t>na tog vjerovnika, a nije dostavljan javni ili javnoovjerovljena isprava kojom se dokazuje prijenos tražbin</w:t>
      </w:r>
      <w:r w:rsidR="00FF1D4C">
        <w:rPr>
          <w:sz w:val="24"/>
          <w:szCs w:val="24"/>
        </w:rPr>
        <w:t>e</w:t>
      </w:r>
      <w:r w:rsidR="00C55C89">
        <w:rPr>
          <w:sz w:val="24"/>
          <w:szCs w:val="24"/>
        </w:rPr>
        <w:t>,</w:t>
      </w:r>
      <w:r w:rsidR="00746D82">
        <w:rPr>
          <w:sz w:val="24"/>
          <w:szCs w:val="24"/>
        </w:rPr>
        <w:t xml:space="preserve"> </w:t>
      </w:r>
      <w:r w:rsidR="006935C6" w:rsidRPr="006935C6">
        <w:rPr>
          <w:sz w:val="24"/>
          <w:szCs w:val="24"/>
        </w:rPr>
        <w:t xml:space="preserve">zatim </w:t>
      </w:r>
      <w:r w:rsidR="00D16259">
        <w:rPr>
          <w:sz w:val="24"/>
          <w:szCs w:val="24"/>
        </w:rPr>
        <w:t xml:space="preserve">4. </w:t>
      </w:r>
      <w:r w:rsidR="00972365" w:rsidRPr="006935C6">
        <w:rPr>
          <w:sz w:val="24"/>
          <w:szCs w:val="24"/>
        </w:rPr>
        <w:t>RH MF u iznosu od 4.300.945,07 kn, razlog osporavanja</w:t>
      </w:r>
      <w:r w:rsidR="006935C6" w:rsidRPr="006935C6">
        <w:rPr>
          <w:sz w:val="24"/>
          <w:szCs w:val="24"/>
        </w:rPr>
        <w:t>:</w:t>
      </w:r>
      <w:r w:rsidR="00972365" w:rsidRPr="006935C6">
        <w:rPr>
          <w:sz w:val="24"/>
          <w:szCs w:val="24"/>
        </w:rPr>
        <w:t xml:space="preserve"> tražbin</w:t>
      </w:r>
      <w:r w:rsidR="006935C6" w:rsidRPr="006935C6">
        <w:rPr>
          <w:sz w:val="24"/>
          <w:szCs w:val="24"/>
        </w:rPr>
        <w:t>a</w:t>
      </w:r>
      <w:r w:rsidR="00972365" w:rsidRPr="006935C6">
        <w:rPr>
          <w:sz w:val="24"/>
          <w:szCs w:val="24"/>
        </w:rPr>
        <w:t xml:space="preserve"> </w:t>
      </w:r>
      <w:r w:rsidR="006935C6" w:rsidRPr="006935C6">
        <w:rPr>
          <w:sz w:val="24"/>
          <w:szCs w:val="24"/>
        </w:rPr>
        <w:t xml:space="preserve">je </w:t>
      </w:r>
      <w:r w:rsidR="00972365" w:rsidRPr="006935C6">
        <w:rPr>
          <w:sz w:val="24"/>
          <w:szCs w:val="24"/>
        </w:rPr>
        <w:t xml:space="preserve"> prestale temeljem zastare,</w:t>
      </w:r>
      <w:r w:rsidR="006935C6" w:rsidRPr="006935C6">
        <w:rPr>
          <w:sz w:val="24"/>
          <w:szCs w:val="24"/>
        </w:rPr>
        <w:t xml:space="preserve"> </w:t>
      </w:r>
      <w:r w:rsidR="00972365" w:rsidRPr="006935C6">
        <w:rPr>
          <w:sz w:val="24"/>
          <w:szCs w:val="24"/>
        </w:rPr>
        <w:t>tražbin</w:t>
      </w:r>
      <w:r w:rsidR="006935C6" w:rsidRPr="006935C6">
        <w:rPr>
          <w:sz w:val="24"/>
          <w:szCs w:val="24"/>
        </w:rPr>
        <w:t>a</w:t>
      </w:r>
      <w:r w:rsidR="00972365" w:rsidRPr="006935C6">
        <w:rPr>
          <w:sz w:val="24"/>
          <w:szCs w:val="24"/>
        </w:rPr>
        <w:t xml:space="preserve"> ne pri</w:t>
      </w:r>
      <w:r w:rsidR="005E2B87">
        <w:rPr>
          <w:sz w:val="24"/>
          <w:szCs w:val="24"/>
        </w:rPr>
        <w:t>pada</w:t>
      </w:r>
      <w:r w:rsidR="00972365" w:rsidRPr="006935C6">
        <w:rPr>
          <w:sz w:val="24"/>
          <w:szCs w:val="24"/>
        </w:rPr>
        <w:t xml:space="preserve"> tom vjereniku, a dio tražbina predstavljaju tražbine nižeg isplatnog reda</w:t>
      </w:r>
      <w:r w:rsidR="006935C6" w:rsidRPr="006935C6">
        <w:rPr>
          <w:sz w:val="24"/>
          <w:szCs w:val="24"/>
        </w:rPr>
        <w:t xml:space="preserve"> </w:t>
      </w:r>
      <w:r w:rsidR="00972365" w:rsidRPr="006935C6">
        <w:rPr>
          <w:sz w:val="24"/>
          <w:szCs w:val="24"/>
        </w:rPr>
        <w:t>(novčane kazne), veći dio tražbina ne predstavljaju tražbine II višeg isplatnog reda</w:t>
      </w:r>
      <w:r w:rsidR="005E2B87">
        <w:rPr>
          <w:sz w:val="24"/>
          <w:szCs w:val="24"/>
        </w:rPr>
        <w:t>,</w:t>
      </w:r>
      <w:r w:rsidR="00972365" w:rsidRPr="006935C6">
        <w:rPr>
          <w:sz w:val="24"/>
          <w:szCs w:val="24"/>
        </w:rPr>
        <w:t xml:space="preserve"> nego I višeg </w:t>
      </w:r>
      <w:r w:rsidR="00972365" w:rsidRPr="007F0DD4">
        <w:rPr>
          <w:sz w:val="24"/>
          <w:szCs w:val="24"/>
        </w:rPr>
        <w:t>isplatnog reda</w:t>
      </w:r>
      <w:r w:rsidR="005E2B87" w:rsidRPr="007F0DD4">
        <w:rPr>
          <w:sz w:val="24"/>
          <w:szCs w:val="24"/>
        </w:rPr>
        <w:t xml:space="preserve"> i 5.</w:t>
      </w:r>
      <w:r w:rsidR="00972365" w:rsidRPr="007F0DD4">
        <w:rPr>
          <w:sz w:val="24"/>
          <w:szCs w:val="24"/>
        </w:rPr>
        <w:t xml:space="preserve"> H</w:t>
      </w:r>
      <w:r w:rsidR="00ED3D9B" w:rsidRPr="007F0DD4">
        <w:rPr>
          <w:sz w:val="24"/>
          <w:szCs w:val="24"/>
        </w:rPr>
        <w:t>-</w:t>
      </w:r>
      <w:r w:rsidR="00972365" w:rsidRPr="007F0DD4">
        <w:rPr>
          <w:sz w:val="24"/>
          <w:szCs w:val="24"/>
        </w:rPr>
        <w:t>ABDUCO u iznosu od 16.421.644,66 kn,  razlog osporavanja</w:t>
      </w:r>
      <w:r w:rsidR="00ED3D9B" w:rsidRPr="007F0DD4">
        <w:rPr>
          <w:sz w:val="24"/>
          <w:szCs w:val="24"/>
        </w:rPr>
        <w:t>:</w:t>
      </w:r>
      <w:r w:rsidR="00972365" w:rsidRPr="007F0DD4">
        <w:rPr>
          <w:sz w:val="24"/>
          <w:szCs w:val="24"/>
        </w:rPr>
        <w:t xml:space="preserve">  tražbina </w:t>
      </w:r>
      <w:r w:rsidR="00ED3D9B" w:rsidRPr="007F0DD4">
        <w:rPr>
          <w:sz w:val="24"/>
          <w:szCs w:val="24"/>
        </w:rPr>
        <w:t xml:space="preserve">je </w:t>
      </w:r>
      <w:r w:rsidR="00972365" w:rsidRPr="007F0DD4">
        <w:rPr>
          <w:sz w:val="24"/>
          <w:szCs w:val="24"/>
        </w:rPr>
        <w:t xml:space="preserve">prestala prije sklapanja ugovora o prijenosu tražbine, te </w:t>
      </w:r>
      <w:r w:rsidR="007F0DD4" w:rsidRPr="007F0DD4">
        <w:rPr>
          <w:sz w:val="24"/>
          <w:szCs w:val="24"/>
        </w:rPr>
        <w:t xml:space="preserve">jer je </w:t>
      </w:r>
      <w:r w:rsidR="00972365" w:rsidRPr="007F0DD4">
        <w:rPr>
          <w:sz w:val="24"/>
          <w:szCs w:val="24"/>
        </w:rPr>
        <w:t xml:space="preserve"> ugovor o prijenosu tražbine ništavan.</w:t>
      </w:r>
    </w:p>
    <w:p w:rsidRDefault="002023AF" w:rsidP="003512B8" w:rsidR="002023AF" w:rsidRPr="003512B8">
      <w:pPr>
        <w:ind w:firstLine="708"/>
        <w:jc w:val="both"/>
        <w:rPr>
          <w:sz w:val="24"/>
          <w:szCs w:val="24"/>
        </w:rPr>
      </w:pPr>
    </w:p>
    <w:p w:rsidRDefault="007F0DD4" w:rsidP="002023AF" w:rsidR="007F0DD4">
      <w:pPr>
        <w:overflowPunct/>
        <w:ind w:firstLine="708"/>
        <w:jc w:val="both"/>
        <w:textAlignment w:val="auto"/>
        <w:rPr>
          <w:sz w:val="24"/>
        </w:rPr>
      </w:pPr>
      <w:r>
        <w:rPr>
          <w:sz w:val="24"/>
        </w:rPr>
        <w:t xml:space="preserve">Kako u odnosu na </w:t>
      </w:r>
      <w:r w:rsidR="00183FCC">
        <w:rPr>
          <w:sz w:val="24"/>
        </w:rPr>
        <w:t>najprije</w:t>
      </w:r>
      <w:r>
        <w:rPr>
          <w:sz w:val="24"/>
        </w:rPr>
        <w:t xml:space="preserve"> osporene tražbine postoji ovršna isprava na parnicu je valjalo uputiti osporavatelja radi </w:t>
      </w:r>
      <w:r>
        <w:rPr>
          <w:sz w:val="24"/>
          <w:szCs w:val="24"/>
        </w:rPr>
        <w:t xml:space="preserve"> dokazivanja osnovanost svog osporavanja</w:t>
      </w:r>
      <w:r w:rsidR="00B42640">
        <w:rPr>
          <w:sz w:val="24"/>
          <w:szCs w:val="24"/>
        </w:rPr>
        <w:t xml:space="preserve"> (članak 266. stavak 4.)</w:t>
      </w:r>
      <w:r>
        <w:rPr>
          <w:sz w:val="24"/>
          <w:szCs w:val="24"/>
        </w:rPr>
        <w:t>.</w:t>
      </w:r>
    </w:p>
    <w:p w:rsidRDefault="007F0DD4" w:rsidP="002023AF" w:rsidR="007F0DD4">
      <w:pPr>
        <w:overflowPunct/>
        <w:ind w:firstLine="708"/>
        <w:jc w:val="both"/>
        <w:textAlignment w:val="auto"/>
        <w:rPr>
          <w:sz w:val="24"/>
        </w:rPr>
      </w:pPr>
    </w:p>
    <w:p w:rsidRDefault="00B42640" w:rsidP="00B42640" w:rsidR="00B42640" w:rsidRPr="00C55C89">
      <w:pPr>
        <w:ind w:firstLine="720"/>
        <w:jc w:val="both"/>
        <w:rPr>
          <w:sz w:val="24"/>
          <w:szCs w:val="24"/>
        </w:rPr>
      </w:pPr>
      <w:r w:rsidRPr="00C55C89">
        <w:rPr>
          <w:sz w:val="24"/>
          <w:szCs w:val="24"/>
        </w:rPr>
        <w:t xml:space="preserve">U drugom višem isplatnom redu stečajni upravitelj je osporio tražbinu vjerovniku HRVATSKA RADIOTELEVIZIJA, Zagreb, Prisavlje 3, OIB 68419124305 u iznosu od 5.662,44 kn, razlog osporavanja – zastara po računima za razdoblje od  01/2013 do 09/2013. </w:t>
      </w:r>
    </w:p>
    <w:p w:rsidRDefault="00913520" w:rsidP="002023AF" w:rsidR="00913520">
      <w:pPr>
        <w:overflowPunct/>
        <w:ind w:firstLine="708"/>
        <w:jc w:val="both"/>
        <w:textAlignment w:val="auto"/>
        <w:rPr>
          <w:sz w:val="24"/>
        </w:rPr>
      </w:pPr>
    </w:p>
    <w:p w:rsidRDefault="002023AF" w:rsidP="002023AF" w:rsidR="002023AF">
      <w:pPr>
        <w:overflowPunct/>
        <w:ind w:firstLine="708"/>
        <w:jc w:val="both"/>
        <w:textAlignment w:val="auto"/>
        <w:rPr>
          <w:sz w:val="24"/>
        </w:rPr>
      </w:pPr>
      <w:r>
        <w:rPr>
          <w:sz w:val="24"/>
        </w:rPr>
        <w:t xml:space="preserve">Prema odredbi članka 266. stavak 1. SZ-a  slučaju osporavanja tražbine od strane stečajnog upravitelja sud na parnicu protiv stečajnog dužnika radi utvrđenja osporene tražbine upućuje stečajnog vjerovnika </w:t>
      </w:r>
    </w:p>
    <w:p w:rsidRDefault="00ED172D" w:rsidP="00ED172D" w:rsidR="00ED172D">
      <w:pPr>
        <w:ind w:firstLine="708"/>
        <w:jc w:val="both"/>
      </w:pPr>
    </w:p>
    <w:p w:rsidRDefault="00333CDD" w:rsidP="00333CDD" w:rsidR="00333CDD" w:rsidRPr="00272503">
      <w:pPr>
        <w:ind w:firstLine="708"/>
        <w:jc w:val="both"/>
      </w:pPr>
      <w:r>
        <w:rPr>
          <w:sz w:val="24"/>
          <w:szCs w:val="24"/>
        </w:rPr>
        <w:t>Slijedom naprijed navedenog rješeno ja kao pod toč.II.2.b izreke rješenja.</w:t>
      </w:r>
    </w:p>
    <w:p w:rsidRDefault="00C62558" w:rsidP="00681678" w:rsidR="00C62558" w:rsidRPr="00272503">
      <w:pPr>
        <w:pStyle w:val="Odlomakpopisa"/>
        <w:ind w:firstLine="708" w:left="0"/>
        <w:jc w:val="both"/>
      </w:pPr>
    </w:p>
    <w:p w:rsidRDefault="00C62558" w:rsidP="00C62558" w:rsidR="00C62558" w:rsidRPr="00272503">
      <w:pPr>
        <w:widowControl/>
        <w:ind w:firstLine="708"/>
        <w:jc w:val="both"/>
        <w:rPr>
          <w:sz w:val="24"/>
          <w:szCs w:val="24"/>
        </w:rPr>
      </w:pPr>
    </w:p>
    <w:p w:rsidRDefault="00C62558" w:rsidP="00C62558" w:rsidR="00C62558" w:rsidRPr="00272503">
      <w:pPr>
        <w:widowControl/>
        <w:ind w:firstLine="708"/>
        <w:jc w:val="both"/>
        <w:rPr>
          <w:sz w:val="24"/>
          <w:szCs w:val="24"/>
        </w:rPr>
      </w:pPr>
      <w:r w:rsidRPr="00272503">
        <w:rPr>
          <w:sz w:val="24"/>
          <w:szCs w:val="24"/>
        </w:rPr>
        <w:t xml:space="preserve">Slijedom svega naprijed navedenog, a temeljem odredbe članka 265. do 267. SZ-a doneseno je ovo rješenje o utvrđenim i osporenim tražbinama.    </w:t>
      </w:r>
    </w:p>
    <w:p w:rsidRDefault="00C62558" w:rsidP="00C62558" w:rsidR="00C62558" w:rsidRPr="00272503">
      <w:pPr>
        <w:widowControl/>
        <w:rPr>
          <w:sz w:val="24"/>
          <w:szCs w:val="24"/>
        </w:rPr>
      </w:pPr>
    </w:p>
    <w:p w:rsidRDefault="00546607" w:rsidP="00C62558" w:rsidR="00546607">
      <w:pPr>
        <w:widowControl/>
        <w:jc w:val="center"/>
        <w:rPr>
          <w:sz w:val="24"/>
          <w:szCs w:val="24"/>
        </w:rPr>
      </w:pPr>
    </w:p>
    <w:p w:rsidRDefault="00C62558" w:rsidP="00C62558" w:rsidR="00C62558" w:rsidRPr="00272503">
      <w:pPr>
        <w:widowControl/>
        <w:jc w:val="center"/>
        <w:rPr>
          <w:sz w:val="24"/>
          <w:szCs w:val="24"/>
        </w:rPr>
      </w:pPr>
      <w:r w:rsidRPr="00272503">
        <w:rPr>
          <w:sz w:val="24"/>
          <w:szCs w:val="24"/>
        </w:rPr>
        <w:t xml:space="preserve">Zagreb, </w:t>
      </w:r>
      <w:r w:rsidR="00333CDD">
        <w:rPr>
          <w:sz w:val="24"/>
          <w:szCs w:val="24"/>
        </w:rPr>
        <w:t>3.siječnja</w:t>
      </w:r>
      <w:r w:rsidRPr="00272503">
        <w:rPr>
          <w:sz w:val="24"/>
          <w:szCs w:val="24"/>
        </w:rPr>
        <w:t xml:space="preserve"> 201</w:t>
      </w:r>
      <w:r w:rsidR="00183FCC">
        <w:rPr>
          <w:sz w:val="24"/>
          <w:szCs w:val="24"/>
        </w:rPr>
        <w:t>9</w:t>
      </w:r>
      <w:r w:rsidRPr="00272503">
        <w:rPr>
          <w:sz w:val="24"/>
          <w:szCs w:val="24"/>
        </w:rPr>
        <w:t>.</w:t>
      </w:r>
    </w:p>
    <w:p w:rsidRDefault="00C62558" w:rsidP="00C62558" w:rsidR="00C62558" w:rsidRPr="00272503">
      <w:pPr>
        <w:widowControl/>
        <w:ind w:firstLine="720" w:left="5040"/>
        <w:jc w:val="right"/>
        <w:rPr>
          <w:sz w:val="24"/>
          <w:szCs w:val="24"/>
        </w:rPr>
      </w:pPr>
      <w:r w:rsidRPr="00272503">
        <w:rPr>
          <w:sz w:val="24"/>
          <w:szCs w:val="24"/>
        </w:rPr>
        <w:t xml:space="preserve">      SUDAC:  </w:t>
      </w:r>
    </w:p>
    <w:p w:rsidRDefault="00C62558" w:rsidP="00C62558" w:rsidR="00C62558" w:rsidRPr="00272503">
      <w:pPr>
        <w:widowControl/>
        <w:ind w:left="5040"/>
        <w:jc w:val="right"/>
        <w:rPr>
          <w:sz w:val="24"/>
          <w:szCs w:val="24"/>
        </w:rPr>
      </w:pPr>
      <w:r w:rsidRPr="00272503">
        <w:rPr>
          <w:sz w:val="24"/>
          <w:szCs w:val="24"/>
        </w:rPr>
        <w:t xml:space="preserve">               Ante Galić </w:t>
      </w:r>
      <w:r w:rsidRPr="00272503">
        <w:rPr>
          <w:sz w:val="24"/>
          <w:szCs w:val="24"/>
        </w:rPr>
        <w:tab/>
      </w:r>
      <w:r w:rsidR="003817F5">
        <w:rPr>
          <w:sz w:val="24"/>
          <w:szCs w:val="24"/>
        </w:rPr>
        <w:t>v.r.</w:t>
      </w:r>
    </w:p>
    <w:p w:rsidRDefault="00C62558" w:rsidP="00C62558" w:rsidR="00C62558" w:rsidRPr="00272503">
      <w:pPr>
        <w:widowControl/>
        <w:jc w:val="both"/>
        <w:rPr>
          <w:sz w:val="24"/>
          <w:szCs w:val="24"/>
        </w:rPr>
      </w:pPr>
      <w:r w:rsidRPr="00272503">
        <w:rPr>
          <w:sz w:val="24"/>
          <w:szCs w:val="24"/>
        </w:rPr>
        <w:t>UPUTA  O PRAVNOM LIJEKU:</w:t>
      </w:r>
    </w:p>
    <w:p w:rsidRDefault="00C62558" w:rsidP="00C62558" w:rsidR="00C62558" w:rsidRPr="00272503">
      <w:pPr>
        <w:widowControl/>
        <w:jc w:val="both"/>
        <w:rPr>
          <w:sz w:val="24"/>
          <w:szCs w:val="24"/>
        </w:rPr>
      </w:pPr>
      <w:r w:rsidRPr="00272503">
        <w:rPr>
          <w:sz w:val="24"/>
          <w:szCs w:val="24"/>
        </w:rPr>
        <w:t>Protiv ovog rješenja pravo na žalbu ima svaki vjerovnik u dijelu koji se tiče njegove prijavljene tražbine, odnosno tražbine koju je osporio  stečajni upravitelj (članak 265. stavak 3. SZ-a). Rok za žalbu iznosi 8 dana. Žalba se podnosi ovom sudu u 2 primjerka.</w:t>
      </w:r>
    </w:p>
    <w:p w:rsidRDefault="00C62558" w:rsidP="00C62558" w:rsidR="00C62558">
      <w:pPr>
        <w:widowControl/>
        <w:jc w:val="both"/>
        <w:rPr>
          <w:sz w:val="24"/>
          <w:szCs w:val="24"/>
        </w:rPr>
      </w:pPr>
    </w:p>
    <w:p w:rsidRDefault="003817F5" w:rsidP="003817F5" w:rsidR="003817F5">
      <w:pPr>
        <w:ind w:firstLine="708" w:left="4248"/>
        <w:jc w:val="both"/>
      </w:pPr>
      <w:r>
        <w:t>Za točnost otpravka, ovlašteni službenik:</w:t>
      </w:r>
    </w:p>
    <w:p w:rsidRDefault="003817F5" w:rsidP="003817F5" w:rsidR="00C62558" w:rsidRPr="003817F5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C62558" w:rsidP="00C62558" w:rsidR="00C62558" w:rsidRPr="00272503">
      <w:pPr>
        <w:widowControl/>
        <w:jc w:val="both"/>
        <w:rPr>
          <w:sz w:val="24"/>
          <w:szCs w:val="24"/>
        </w:rPr>
      </w:pPr>
    </w:p>
    <w:sectPr w:rsidSect="004D45C7" w:rsidR="00C62558" w:rsidRPr="0027250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1BF7" w:rsidR="007B1BF7">
      <w:r>
        <w:separator/>
      </w:r>
    </w:p>
  </w:endnote>
  <w:endnote w:id="0" w:type="continuationSeparator">
    <w:p w:rsidRDefault="007B1BF7" w:rsidR="007B1B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1BF7" w:rsidR="007B1BF7">
      <w:r>
        <w:separator/>
      </w:r>
    </w:p>
  </w:footnote>
  <w:footnote w:id="0" w:type="continuationSeparator">
    <w:p w:rsidRDefault="007B1BF7" w:rsidR="007B1B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182" w:rsidP="004D45C7" w:rsidR="00C161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182" w:rsidR="00C161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182" w:rsidP="004D45C7" w:rsidR="00C161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70CB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C16182" w:rsidP="004D45C7" w:rsidR="00C16182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F444A8">
      <w:rPr>
        <w:sz w:val="24"/>
        <w:szCs w:val="24"/>
      </w:rPr>
      <w:t>858</w:t>
    </w:r>
    <w:r>
      <w:rPr>
        <w:sz w:val="24"/>
        <w:szCs w:val="24"/>
      </w:rPr>
      <w:t>/1</w:t>
    </w:r>
    <w:r w:rsidR="00F444A8">
      <w:rPr>
        <w:sz w:val="24"/>
        <w:szCs w:val="24"/>
      </w:rPr>
      <w:t>4</w:t>
    </w:r>
  </w:p>
  <w:p w:rsidRDefault="00C16182" w:rsidP="004D45C7" w:rsidR="00C1618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93783"/>
    <w:multiLevelType w:val="hybridMultilevel"/>
    <w:tmpl w:val="BDA4C0F6"/>
    <w:lvl w:tplc="ADA07952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7525C6"/>
    <w:multiLevelType w:val="hybridMultilevel"/>
    <w:tmpl w:val="5B6CB1C4"/>
    <w:lvl w:tplc="234690C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294DD5"/>
    <w:multiLevelType w:val="hybridMultilevel"/>
    <w:tmpl w:val="33AEFB6E"/>
    <w:lvl w:tplc="9878B35A" w:ilvl="0">
      <w:start w:val="1"/>
      <w:numFmt w:val="decimal"/>
      <w:lvlText w:val="%1."/>
      <w:lvlJc w:val="left"/>
      <w:pPr>
        <w:ind w:hanging="360" w:left="1068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30F5892"/>
    <w:multiLevelType w:val="hybridMultilevel"/>
    <w:tmpl w:val="2B7A647C"/>
    <w:lvl w:tplc="B20882C4" w:ilvl="0">
      <w:start w:val="1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7A2501"/>
    <w:multiLevelType w:val="hybridMultilevel"/>
    <w:tmpl w:val="2B7A647C"/>
    <w:lvl w:tplc="B20882C4" w:ilvl="0">
      <w:start w:val="1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0">
    <w:nsid w:val="2A36054B"/>
    <w:multiLevelType w:val="hybridMultilevel"/>
    <w:tmpl w:val="986AB7B4"/>
    <w:lvl w:tplc="018009B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62D2BFF"/>
    <w:multiLevelType w:val="hybridMultilevel"/>
    <w:tmpl w:val="B9D2665A"/>
    <w:lvl w:tplc="FD9E46B4" w:ilvl="0">
      <w:start w:val="1"/>
      <w:numFmt w:val="decimal"/>
      <w:lvlText w:val="%1."/>
      <w:lvlJc w:val="left"/>
      <w:pPr>
        <w:ind w:hanging="36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1"/>
      </w:pPr>
    </w:lvl>
    <w:lvl w:tentative="true" w:tplc="041A001B" w:ilvl="2">
      <w:start w:val="1"/>
      <w:numFmt w:val="lowerRoman"/>
      <w:lvlText w:val="%3."/>
      <w:lvlJc w:val="right"/>
      <w:pPr>
        <w:ind w:hanging="180" w:left="3011"/>
      </w:pPr>
    </w:lvl>
    <w:lvl w:tentative="true" w:tplc="041A000F" w:ilvl="3">
      <w:start w:val="1"/>
      <w:numFmt w:val="decimal"/>
      <w:lvlText w:val="%4."/>
      <w:lvlJc w:val="left"/>
      <w:pPr>
        <w:ind w:hanging="360" w:left="3731"/>
      </w:pPr>
    </w:lvl>
    <w:lvl w:tentative="true" w:tplc="041A0019" w:ilvl="4">
      <w:start w:val="1"/>
      <w:numFmt w:val="lowerLetter"/>
      <w:lvlText w:val="%5."/>
      <w:lvlJc w:val="left"/>
      <w:pPr>
        <w:ind w:hanging="360" w:left="4451"/>
      </w:pPr>
    </w:lvl>
    <w:lvl w:tentative="true" w:tplc="041A001B" w:ilvl="5">
      <w:start w:val="1"/>
      <w:numFmt w:val="lowerRoman"/>
      <w:lvlText w:val="%6."/>
      <w:lvlJc w:val="right"/>
      <w:pPr>
        <w:ind w:hanging="180" w:left="5171"/>
      </w:pPr>
    </w:lvl>
    <w:lvl w:tentative="true" w:tplc="041A000F" w:ilvl="6">
      <w:start w:val="1"/>
      <w:numFmt w:val="decimal"/>
      <w:lvlText w:val="%7."/>
      <w:lvlJc w:val="left"/>
      <w:pPr>
        <w:ind w:hanging="360" w:left="5891"/>
      </w:pPr>
    </w:lvl>
    <w:lvl w:tentative="true" w:tplc="041A0019" w:ilvl="7">
      <w:start w:val="1"/>
      <w:numFmt w:val="lowerLetter"/>
      <w:lvlText w:val="%8."/>
      <w:lvlJc w:val="left"/>
      <w:pPr>
        <w:ind w:hanging="360" w:left="6611"/>
      </w:pPr>
    </w:lvl>
    <w:lvl w:tentative="true" w:tplc="041A001B" w:ilvl="8">
      <w:start w:val="1"/>
      <w:numFmt w:val="lowerRoman"/>
      <w:lvlText w:val="%9."/>
      <w:lvlJc w:val="right"/>
      <w:pPr>
        <w:ind w:hanging="180" w:left="7331"/>
      </w:pPr>
    </w:lvl>
  </w:abstractNum>
  <w:abstractNum w:abstractNumId="12">
    <w:nsid w:val="36F05A80"/>
    <w:multiLevelType w:val="hybridMultilevel"/>
    <w:tmpl w:val="74FEA130"/>
    <w:lvl w:tplc="97FC31A8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C34544A"/>
    <w:multiLevelType w:val="hybridMultilevel"/>
    <w:tmpl w:val="9836D34C"/>
    <w:lvl w:tplc="F4BA4B4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8617981"/>
    <w:multiLevelType w:val="hybridMultilevel"/>
    <w:tmpl w:val="840C664E"/>
    <w:lvl w:tplc="03E4A466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0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4">
    <w:nsid w:val="65E378C8"/>
    <w:multiLevelType w:val="hybridMultilevel"/>
    <w:tmpl w:val="B3880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8A37F2B"/>
    <w:multiLevelType w:val="hybridMultilevel"/>
    <w:tmpl w:val="50F8BA96"/>
    <w:lvl w:tplc="7BEA3E8E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7">
    <w:nsid w:val="6A8A79DC"/>
    <w:multiLevelType w:val="hybridMultilevel"/>
    <w:tmpl w:val="EE6C5AB6"/>
    <w:lvl w:tplc="8D9E871E" w:ilvl="0">
      <w:start w:val="1"/>
      <w:numFmt w:val="decimal"/>
      <w:lvlText w:val="%1."/>
      <w:lvlJc w:val="left"/>
      <w:pPr>
        <w:ind w:hanging="36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1"/>
      </w:pPr>
    </w:lvl>
    <w:lvl w:tentative="true" w:tplc="041A001B" w:ilvl="2">
      <w:start w:val="1"/>
      <w:numFmt w:val="lowerRoman"/>
      <w:lvlText w:val="%3."/>
      <w:lvlJc w:val="right"/>
      <w:pPr>
        <w:ind w:hanging="180" w:left="3011"/>
      </w:pPr>
    </w:lvl>
    <w:lvl w:tentative="true" w:tplc="041A000F" w:ilvl="3">
      <w:start w:val="1"/>
      <w:numFmt w:val="decimal"/>
      <w:lvlText w:val="%4."/>
      <w:lvlJc w:val="left"/>
      <w:pPr>
        <w:ind w:hanging="360" w:left="3731"/>
      </w:pPr>
    </w:lvl>
    <w:lvl w:tentative="true" w:tplc="041A0019" w:ilvl="4">
      <w:start w:val="1"/>
      <w:numFmt w:val="lowerLetter"/>
      <w:lvlText w:val="%5."/>
      <w:lvlJc w:val="left"/>
      <w:pPr>
        <w:ind w:hanging="360" w:left="4451"/>
      </w:pPr>
    </w:lvl>
    <w:lvl w:tentative="true" w:tplc="041A001B" w:ilvl="5">
      <w:start w:val="1"/>
      <w:numFmt w:val="lowerRoman"/>
      <w:lvlText w:val="%6."/>
      <w:lvlJc w:val="right"/>
      <w:pPr>
        <w:ind w:hanging="180" w:left="5171"/>
      </w:pPr>
    </w:lvl>
    <w:lvl w:tentative="true" w:tplc="041A000F" w:ilvl="6">
      <w:start w:val="1"/>
      <w:numFmt w:val="decimal"/>
      <w:lvlText w:val="%7."/>
      <w:lvlJc w:val="left"/>
      <w:pPr>
        <w:ind w:hanging="360" w:left="5891"/>
      </w:pPr>
    </w:lvl>
    <w:lvl w:tentative="true" w:tplc="041A0019" w:ilvl="7">
      <w:start w:val="1"/>
      <w:numFmt w:val="lowerLetter"/>
      <w:lvlText w:val="%8."/>
      <w:lvlJc w:val="left"/>
      <w:pPr>
        <w:ind w:hanging="360" w:left="6611"/>
      </w:pPr>
    </w:lvl>
    <w:lvl w:tentative="true" w:tplc="041A001B" w:ilvl="8">
      <w:start w:val="1"/>
      <w:numFmt w:val="lowerRoman"/>
      <w:lvlText w:val="%9."/>
      <w:lvlJc w:val="right"/>
      <w:pPr>
        <w:ind w:hanging="180" w:left="7331"/>
      </w:pPr>
    </w:lvl>
  </w:abstractNum>
  <w:abstractNum w:abstractNumId="28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9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9C96941"/>
    <w:multiLevelType w:val="hybridMultilevel"/>
    <w:tmpl w:val="2B7A647C"/>
    <w:lvl w:tplc="B20882C4" w:ilvl="0">
      <w:start w:val="1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1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28"/>
  </w:num>
  <w:num w:numId="3">
    <w:abstractNumId w:val="6"/>
  </w:num>
  <w:num w:numId="4">
    <w:abstractNumId w:val="29"/>
  </w:num>
  <w:num w:numId="5">
    <w:abstractNumId w:val="25"/>
  </w:num>
  <w:num w:numId="6">
    <w:abstractNumId w:val="13"/>
  </w:num>
  <w:num w:numId="7">
    <w:abstractNumId w:val="31"/>
  </w:num>
  <w:num w:numId="8">
    <w:abstractNumId w:val="22"/>
  </w:num>
  <w:num w:numId="9">
    <w:abstractNumId w:val="1"/>
  </w:num>
  <w:num w:numId="10">
    <w:abstractNumId w:val="19"/>
  </w:num>
  <w:num w:numId="11">
    <w:abstractNumId w:val="23"/>
  </w:num>
  <w:num w:numId="12">
    <w:abstractNumId w:val="20"/>
  </w:num>
  <w:num w:numId="13">
    <w:abstractNumId w:val="8"/>
  </w:num>
  <w:num w:numId="14">
    <w:abstractNumId w:val="7"/>
  </w:num>
  <w:num w:numId="15">
    <w:abstractNumId w:val="17"/>
  </w:num>
  <w:num w:numId="16">
    <w:abstractNumId w:val="3"/>
  </w:num>
  <w:num w:numId="17">
    <w:abstractNumId w:val="21"/>
  </w:num>
  <w:num w:numId="18">
    <w:abstractNumId w:val="14"/>
  </w:num>
  <w:num w:numId="19">
    <w:abstractNumId w:val="24"/>
  </w:num>
  <w:num w:numId="20">
    <w:abstractNumId w:val="10"/>
  </w:num>
  <w:num w:numId="21">
    <w:abstractNumId w:val="12"/>
  </w:num>
  <w:num w:numId="22">
    <w:abstractNumId w:val="18"/>
  </w:num>
  <w:num w:numId="23">
    <w:abstractNumId w:val="9"/>
  </w:num>
  <w:num w:numId="24">
    <w:abstractNumId w:val="2"/>
  </w:num>
  <w:num w:numId="25">
    <w:abstractNumId w:val="15"/>
  </w:num>
  <w:num w:numId="26">
    <w:abstractNumId w:val="30"/>
  </w:num>
  <w:num w:numId="27">
    <w:abstractNumId w:val="4"/>
  </w:num>
  <w:num w:numId="28">
    <w:abstractNumId w:val="0"/>
  </w:num>
  <w:num w:numId="29">
    <w:abstractNumId w:val="5"/>
  </w:num>
  <w:num w:numId="30">
    <w:abstractNumId w:val="26"/>
  </w:num>
  <w:num w:numId="31">
    <w:abstractNumId w:val="11"/>
  </w:num>
  <w:num w:numId="32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446C"/>
    <w:rsid w:val="00011046"/>
    <w:rsid w:val="00012C06"/>
    <w:rsid w:val="0002029B"/>
    <w:rsid w:val="00021C1F"/>
    <w:rsid w:val="00037BD3"/>
    <w:rsid w:val="000414EA"/>
    <w:rsid w:val="00047035"/>
    <w:rsid w:val="000625F2"/>
    <w:rsid w:val="00066B0D"/>
    <w:rsid w:val="00085349"/>
    <w:rsid w:val="000C42CE"/>
    <w:rsid w:val="000C5AFE"/>
    <w:rsid w:val="000C5C75"/>
    <w:rsid w:val="000D52F8"/>
    <w:rsid w:val="000E24E2"/>
    <w:rsid w:val="000E3C25"/>
    <w:rsid w:val="00107B94"/>
    <w:rsid w:val="00124877"/>
    <w:rsid w:val="00140D48"/>
    <w:rsid w:val="00151FCB"/>
    <w:rsid w:val="001573C9"/>
    <w:rsid w:val="00171480"/>
    <w:rsid w:val="00183FCC"/>
    <w:rsid w:val="00186754"/>
    <w:rsid w:val="001931D6"/>
    <w:rsid w:val="00193FFB"/>
    <w:rsid w:val="001A2DD4"/>
    <w:rsid w:val="001A3864"/>
    <w:rsid w:val="001A3B02"/>
    <w:rsid w:val="001F16EE"/>
    <w:rsid w:val="002023AF"/>
    <w:rsid w:val="00215BA4"/>
    <w:rsid w:val="00225DBB"/>
    <w:rsid w:val="0023143A"/>
    <w:rsid w:val="0025253A"/>
    <w:rsid w:val="00252EF9"/>
    <w:rsid w:val="00253526"/>
    <w:rsid w:val="00261EC5"/>
    <w:rsid w:val="0027267C"/>
    <w:rsid w:val="0028372F"/>
    <w:rsid w:val="0029072A"/>
    <w:rsid w:val="002B2DAC"/>
    <w:rsid w:val="002B6E4A"/>
    <w:rsid w:val="002C1900"/>
    <w:rsid w:val="002D668C"/>
    <w:rsid w:val="00303608"/>
    <w:rsid w:val="00314304"/>
    <w:rsid w:val="00317B22"/>
    <w:rsid w:val="00333CDD"/>
    <w:rsid w:val="00343DA7"/>
    <w:rsid w:val="003512B8"/>
    <w:rsid w:val="00355F9C"/>
    <w:rsid w:val="00356328"/>
    <w:rsid w:val="00366E33"/>
    <w:rsid w:val="00376C27"/>
    <w:rsid w:val="003817F5"/>
    <w:rsid w:val="0039297A"/>
    <w:rsid w:val="003931BB"/>
    <w:rsid w:val="003A07F9"/>
    <w:rsid w:val="003C31B8"/>
    <w:rsid w:val="003C4750"/>
    <w:rsid w:val="003C5255"/>
    <w:rsid w:val="003D395F"/>
    <w:rsid w:val="003D744B"/>
    <w:rsid w:val="003E4725"/>
    <w:rsid w:val="003F5728"/>
    <w:rsid w:val="003F6C06"/>
    <w:rsid w:val="0040010F"/>
    <w:rsid w:val="004146E6"/>
    <w:rsid w:val="004149ED"/>
    <w:rsid w:val="00415927"/>
    <w:rsid w:val="00417EC8"/>
    <w:rsid w:val="00427921"/>
    <w:rsid w:val="004416C0"/>
    <w:rsid w:val="00447174"/>
    <w:rsid w:val="00472D1B"/>
    <w:rsid w:val="004B22E3"/>
    <w:rsid w:val="004C36A9"/>
    <w:rsid w:val="004D1E2B"/>
    <w:rsid w:val="004D45C7"/>
    <w:rsid w:val="004E5D62"/>
    <w:rsid w:val="004E6583"/>
    <w:rsid w:val="00501994"/>
    <w:rsid w:val="00510279"/>
    <w:rsid w:val="005155C1"/>
    <w:rsid w:val="00530EE2"/>
    <w:rsid w:val="00546607"/>
    <w:rsid w:val="00552D89"/>
    <w:rsid w:val="005572D7"/>
    <w:rsid w:val="00557F42"/>
    <w:rsid w:val="00576897"/>
    <w:rsid w:val="005833B3"/>
    <w:rsid w:val="00597032"/>
    <w:rsid w:val="005D3475"/>
    <w:rsid w:val="005D6DF7"/>
    <w:rsid w:val="005E2B87"/>
    <w:rsid w:val="00620756"/>
    <w:rsid w:val="00622FF2"/>
    <w:rsid w:val="00631CC7"/>
    <w:rsid w:val="006324C6"/>
    <w:rsid w:val="00637F4D"/>
    <w:rsid w:val="00644030"/>
    <w:rsid w:val="00653ADB"/>
    <w:rsid w:val="00654963"/>
    <w:rsid w:val="00681678"/>
    <w:rsid w:val="00682519"/>
    <w:rsid w:val="00683144"/>
    <w:rsid w:val="00683A72"/>
    <w:rsid w:val="006935C6"/>
    <w:rsid w:val="006C7140"/>
    <w:rsid w:val="00706492"/>
    <w:rsid w:val="0072204E"/>
    <w:rsid w:val="007448EC"/>
    <w:rsid w:val="00746D82"/>
    <w:rsid w:val="00762A49"/>
    <w:rsid w:val="00776383"/>
    <w:rsid w:val="007A4D98"/>
    <w:rsid w:val="007A5E15"/>
    <w:rsid w:val="007B1BF7"/>
    <w:rsid w:val="007B5802"/>
    <w:rsid w:val="007C05CD"/>
    <w:rsid w:val="007D508A"/>
    <w:rsid w:val="007F0DD4"/>
    <w:rsid w:val="00801D8F"/>
    <w:rsid w:val="0084523B"/>
    <w:rsid w:val="008716D1"/>
    <w:rsid w:val="00893D38"/>
    <w:rsid w:val="008E43C0"/>
    <w:rsid w:val="00913520"/>
    <w:rsid w:val="00913C24"/>
    <w:rsid w:val="00917D08"/>
    <w:rsid w:val="009218E3"/>
    <w:rsid w:val="009240B5"/>
    <w:rsid w:val="00930A80"/>
    <w:rsid w:val="009406B0"/>
    <w:rsid w:val="00972365"/>
    <w:rsid w:val="00993A07"/>
    <w:rsid w:val="009B4F3D"/>
    <w:rsid w:val="009E420C"/>
    <w:rsid w:val="009F1BC9"/>
    <w:rsid w:val="00A10A09"/>
    <w:rsid w:val="00A23BAA"/>
    <w:rsid w:val="00A2731C"/>
    <w:rsid w:val="00A35747"/>
    <w:rsid w:val="00A758E3"/>
    <w:rsid w:val="00A82829"/>
    <w:rsid w:val="00A8597A"/>
    <w:rsid w:val="00A871BE"/>
    <w:rsid w:val="00AE08B3"/>
    <w:rsid w:val="00AE14A3"/>
    <w:rsid w:val="00AF416B"/>
    <w:rsid w:val="00B005C7"/>
    <w:rsid w:val="00B05583"/>
    <w:rsid w:val="00B20624"/>
    <w:rsid w:val="00B42640"/>
    <w:rsid w:val="00B51310"/>
    <w:rsid w:val="00B57A23"/>
    <w:rsid w:val="00B91C7C"/>
    <w:rsid w:val="00BB2EB8"/>
    <w:rsid w:val="00BC7EDA"/>
    <w:rsid w:val="00BD27F1"/>
    <w:rsid w:val="00C1286B"/>
    <w:rsid w:val="00C16182"/>
    <w:rsid w:val="00C22BE1"/>
    <w:rsid w:val="00C32A10"/>
    <w:rsid w:val="00C467CC"/>
    <w:rsid w:val="00C522F0"/>
    <w:rsid w:val="00C55C89"/>
    <w:rsid w:val="00C616D1"/>
    <w:rsid w:val="00C62558"/>
    <w:rsid w:val="00C8247B"/>
    <w:rsid w:val="00CA5505"/>
    <w:rsid w:val="00CA5990"/>
    <w:rsid w:val="00CB419D"/>
    <w:rsid w:val="00D03748"/>
    <w:rsid w:val="00D16259"/>
    <w:rsid w:val="00D227DA"/>
    <w:rsid w:val="00D25CB7"/>
    <w:rsid w:val="00D623F9"/>
    <w:rsid w:val="00DA4583"/>
    <w:rsid w:val="00DC4A08"/>
    <w:rsid w:val="00DD077B"/>
    <w:rsid w:val="00DF00B8"/>
    <w:rsid w:val="00DF2CF6"/>
    <w:rsid w:val="00E00E09"/>
    <w:rsid w:val="00E056C2"/>
    <w:rsid w:val="00E25C78"/>
    <w:rsid w:val="00E449F2"/>
    <w:rsid w:val="00E56772"/>
    <w:rsid w:val="00E80A3A"/>
    <w:rsid w:val="00E84620"/>
    <w:rsid w:val="00E870F2"/>
    <w:rsid w:val="00EA37BF"/>
    <w:rsid w:val="00EB04A4"/>
    <w:rsid w:val="00EB4583"/>
    <w:rsid w:val="00EB5AE3"/>
    <w:rsid w:val="00EC3726"/>
    <w:rsid w:val="00EC6B85"/>
    <w:rsid w:val="00ED172D"/>
    <w:rsid w:val="00ED241E"/>
    <w:rsid w:val="00ED3D9B"/>
    <w:rsid w:val="00EE64C3"/>
    <w:rsid w:val="00EF24E7"/>
    <w:rsid w:val="00F178C3"/>
    <w:rsid w:val="00F35E70"/>
    <w:rsid w:val="00F426AF"/>
    <w:rsid w:val="00F444A8"/>
    <w:rsid w:val="00F57EDE"/>
    <w:rsid w:val="00F63270"/>
    <w:rsid w:val="00F733C4"/>
    <w:rsid w:val="00FB765D"/>
    <w:rsid w:val="00FC2A0B"/>
    <w:rsid w:val="00FC4933"/>
    <w:rsid w:val="00FE67A3"/>
    <w:rsid w:val="00FE70CB"/>
    <w:rsid w:val="00FF1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qFormat/>
    <w:rsid w:val="004E5D62"/>
    <w:pPr>
      <w:widowControl/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17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7F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7F5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7F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7F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qFormat/>
    <w:rsid w:val="004E5D62"/>
    <w:pPr>
      <w:widowControl/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17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7F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7F5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7F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7F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St-858/2014-43</izvorni_sadrzaj>
    <derivirana_varijabla naziv="DomainObject.Oznaka_1">St-858/2014-43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2014.</izvorni_sadrzaj>
    <derivirana_varijabla naziv="DomainObject.Predmet.DatumOsnivanja_1">30.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</izvorni_sadrzaj>
    <derivirana_varijabla naziv="DomainObject.Predmet.Opis_1">original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St-858/2014</izvorni_sadrzaj>
    <derivirana_varijabla naziv="DomainObject.Predmet.OznakaBroj_1">St-858/2014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STEINER, društvo s ograničenom odgovornošću za proizvodnju, trgovinu i usluge</izvorni_sadrzaj>
    <derivirana_varijabla naziv="DomainObject.Predmet.ProtustrankaFormated_1">  STEINER, društvo s ograničenom odgovornošću za proizvodnju, trgovinu i usluge</derivirana_varijabla>
  </DomainObject.Predmet.ProtustrankaFormated>
  <DomainObject.Predmet.ProtustrankaFormatedOIB>
    <izvorni_sadrzaj>  STEINER, društvo s ograničenom odgovornošću za proizvodnju, trgovinu i usluge, OIB 74244639017</izvorni_sadrzaj>
    <derivirana_varijabla naziv="DomainObject.Predmet.ProtustrankaFormatedOIB_1">  STEINER, društvo s ograničenom odgovornošću za proizvodnju, trgovinu i usluge, OIB 74244639017</derivirana_varijabla>
  </DomainObject.Predmet.ProtustrankaFormatedOIB>
  <DomainObject.Predmet.ProtustrankaFormatedWithAdress>
    <izvorni_sadrzaj> STEINER, društvo s ograničenom odgovornošću za proizvodnju, trgovinu i usluge, Siget I 25, 10431 Brezje</izvorni_sadrzaj>
    <derivirana_varijabla naziv="DomainObject.Predmet.ProtustrankaFormatedWithAdress_1"> STEINER, društvo s ograničenom odgovornošću za proizvodnju, trgovinu i usluge, Siget I 25, 10431 Brezje</derivirana_varijabla>
  </DomainObject.Predmet.ProtustrankaFormatedWithAdress>
  <DomainObject.Predmet.ProtustrankaFormatedWithAdressOIB>
    <izvorni_sadrzaj> STEINER, društvo s ograničenom odgovornošću za proizvodnju, trgovinu i usluge, OIB 74244639017, Siget I 25, 10431 Brezje</izvorni_sadrzaj>
    <derivirana_varijabla naziv="DomainObject.Predmet.ProtustrankaFormatedWithAdressOIB_1"> STEINER, društvo s ograničenom odgovornošću za proizvodnju, trgovinu i usluge, OIB 74244639017, Siget I 25, 10431 Brezje</derivirana_varijabla>
  </DomainObject.Predmet.ProtustrankaFormatedWithAdressOIB>
  <DomainObject.Predmet.ProtustrankaWithAdress>
    <izvorni_sadrzaj>STEINER, društvo s ograničenom odgovornošću za proizvodnju, trgovinu i usluge Siget I 25, 10431 Brezje</izvorni_sadrzaj>
    <derivirana_varijabla naziv="DomainObject.Predmet.ProtustrankaWithAdress_1">STEINER, društvo s ograničenom odgovornošću za proizvodnju, trgovinu i usluge Siget I 25, 10431 Brezje</derivirana_varijabla>
  </DomainObject.Predmet.ProtustrankaWithAdress>
  <DomainObject.Predmet.ProtustrankaWithAdressOIB>
    <izvorni_sadrzaj>STEINER, društvo s ograničenom odgovornošću za proizvodnju, trgovinu i usluge, OIB 74244639017, Siget I 25, 10431 Brezje</izvorni_sadrzaj>
    <derivirana_varijabla naziv="DomainObject.Predmet.ProtustrankaWithAdressOIB_1">STEINER, društvo s ograničenom odgovornošću za proizvodnju, trgovinu i usluge, OIB 74244639017, Siget I 25, 10431 Brezje</derivirana_varijabla>
  </DomainObject.Predmet.ProtustrankaWithAdressOIB>
  <DomainObject.Predmet.ProtustrankaNazivFormated>
    <izvorni_sadrzaj>STEINER, društvo s ograničenom odgovornošću za proizvodnju, trgovinu i usluge</izvorni_sadrzaj>
    <derivirana_varijabla naziv="DomainObject.Predmet.ProtustrankaNazivFormated_1">STEINER, društvo s ograničenom odgovornošću za proizvodnju, trgovinu i usluge</derivirana_varijabla>
  </DomainObject.Predmet.ProtustrankaNazivFormated>
  <DomainObject.Predmet.ProtustrankaNazivFormatedOIB>
    <izvorni_sadrzaj>STEINER, društvo s ograničenom odgovornošću za proizvodnju, trgovinu i usluge, OIB 74244639017</izvorni_sadrzaj>
    <derivirana_varijabla naziv="DomainObject.Predmet.ProtustrankaNazivFormatedOIB_1">STEINER, društvo s ograničenom odgovornošću za proizvodnju, trgovinu i usluge, OIB 74244639017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STEINER, društvo s ograničenom odgovornošću za proizvodnju, trgovinu i usluge</item>
    </izvorni_sadrzaj>
    <derivirana_varijabla naziv="DomainObject.Predmet.ProtuStrankaListFormated_1">
      <item>STEINER, društvo s ograničenom odgovornošću za proizvodnju, trgovinu i usluge</item>
    </derivirana_varijabla>
  </DomainObject.Predmet.ProtuStrankaListFormated>
  <DomainObject.Predmet.ProtuStrankaListFormatedOIB>
    <izvorni_sadrzaj>
      <item>STEINER, društvo s ograničenom odgovornošću za proizvodnju, trgovinu i usluge, OIB 74244639017</item>
    </izvorni_sadrzaj>
    <derivirana_varijabla naziv="DomainObject.Predmet.ProtuStrankaListFormatedOIB_1">
      <item>STEINER, društvo s ograničenom odgovornošću za proizvodnju, trgovinu i usluge, OIB 74244639017</item>
    </derivirana_varijabla>
  </DomainObject.Predmet.ProtuStrankaListFormatedOIB>
  <DomainObject.Predmet.ProtuStrankaListFormatedWithAdress>
    <izvorni_sadrzaj>
      <item>STEINER, društvo s ograničenom odgovornošću za proizvodnju, trgovinu i usluge, Siget I 25, 10431 Brezje</item>
    </izvorni_sadrzaj>
    <derivirana_varijabla naziv="DomainObject.Predmet.ProtuStrankaListFormatedWithAdress_1">
      <item>STEINER, društvo s ograničenom odgovornošću za proizvodnju, trgovinu i usluge, Siget I 25, 10431 Brezje</item>
    </derivirana_varijabla>
  </DomainObject.Predmet.ProtuStrankaListFormatedWithAdress>
  <DomainObject.Predmet.ProtuStrankaListFormatedWithAdressOIB>
    <izvorni_sadrzaj>
      <item>STEINER, društvo s ograničenom odgovornošću za proizvodnju, trgovinu i usluge, OIB 74244639017, Siget I 25, 10431 Brezje</item>
    </izvorni_sadrzaj>
    <derivirana_varijabla naziv="DomainObject.Predmet.ProtuStrankaListFormatedWithAdressOIB_1">
      <item>STEINER, društvo s ograničenom odgovornošću za proizvodnju, trgovinu i usluge, OIB 74244639017, Siget I 25, 10431 Brezje</item>
    </derivirana_varijabla>
  </DomainObject.Predmet.ProtuStrankaListFormatedWithAdressOIB>
  <DomainObject.Predmet.ProtuStrankaListNazivFormated>
    <izvorni_sadrzaj>
      <item>STEINER, društvo s ograničenom odgovornošću za proizvodnju, trgovinu i usluge</item>
    </izvorni_sadrzaj>
    <derivirana_varijabla naziv="DomainObject.Predmet.ProtuStrankaListNazivFormated_1">
      <item>STEINER, društvo s ograničenom odgovornošću za proizvodnju, trgovinu i usluge</item>
    </derivirana_varijabla>
  </DomainObject.Predmet.ProtuStrankaListNazivFormated>
  <DomainObject.Predmet.ProtuStrankaListNazivFormatedOIB>
    <izvorni_sadrzaj>
      <item>STEINER, društvo s ograničenom odgovornošću za proizvodnju, trgovinu i usluge, OIB 74244639017</item>
    </izvorni_sadrzaj>
    <derivirana_varijabla naziv="DomainObject.Predmet.ProtuStrankaListNazivFormatedOIB_1">
      <item>STEINER, društvo s ograničenom odgovornošću za proizvodnju, trgovinu i usluge, OIB 74244639017</item>
    </derivirana_varijabla>
  </DomainObject.Predmet.ProtuStrankaListNazivFormatedOIB>
  <DomainObject.Predmet.OstaliListFormated>
    <izvorni_sadrzaj>
      <item>Davorka Huljev</item>
      <item>Ivica Steiner</item>
    </izvorni_sadrzaj>
    <derivirana_varijabla naziv="DomainObject.Predmet.OstaliListFormated_1">
      <item>Davorka Huljev</item>
      <item>Ivica Steiner</item>
    </derivirana_varijabla>
  </DomainObject.Predmet.OstaliListFormated>
  <DomainObject.Predmet.OstaliListFormatedOIB>
    <izvorni_sadrzaj>
      <item>Davorka Huljev, OIB 34743014377</item>
      <item>Ivica Steiner, OIB 91467129984</item>
    </izvorni_sadrzaj>
    <derivirana_varijabla naziv="DomainObject.Predmet.OstaliListFormatedOIB_1">
      <item>Davorka Huljev, OIB 34743014377</item>
      <item>Ivica Steiner, OIB 91467129984</item>
    </derivirana_varijabla>
  </DomainObject.Predmet.OstaliListFormatedOIB>
  <DomainObject.Predmet.OstaliListFormatedWithAdress>
    <izvorni_sadrzaj>
      <item>Davorka Huljev, Miramarska 13d, 10000 Zagreb</item>
      <item>Ivica Steiner, Siget I 25, 10431 Brezje</item>
    </izvorni_sadrzaj>
    <derivirana_varijabla naziv="DomainObject.Predmet.OstaliListFormatedWithAdress_1">
      <item>Davorka Huljev, Miramarska 13d, 10000 Zagreb</item>
      <item>Ivica Steiner, Siget I 25, 10431 Brezje</item>
    </derivirana_varijabla>
  </DomainObject.Predmet.OstaliListFormatedWithAdress>
  <DomainObject.Predmet.OstaliListFormatedWithAdressOIB>
    <izvorni_sadrzaj>
      <item>Davorka Huljev, OIB 34743014377, Miramarska 13d, 10000 Zagreb</item>
      <item>Ivica Steiner, OIB 91467129984, Siget I 25, 10431 Brezje</item>
    </izvorni_sadrzaj>
    <derivirana_varijabla naziv="DomainObject.Predmet.OstaliListFormatedWithAdressOIB_1">
      <item>Davorka Huljev, OIB 34743014377, Miramarska 13d, 10000 Zagreb</item>
      <item>Ivica Steiner, OIB 91467129984, Siget I 25, 10431 Brezje</item>
    </derivirana_varijabla>
  </DomainObject.Predmet.OstaliListFormatedWithAdressOIB>
  <DomainObject.Predmet.OstaliListNazivFormated>
    <izvorni_sadrzaj>
      <item>Davorka Huljev</item>
      <item>Ivica Steiner</item>
    </izvorni_sadrzaj>
    <derivirana_varijabla naziv="DomainObject.Predmet.OstaliListNazivFormated_1">
      <item>Davorka Huljev</item>
      <item>Ivica Steiner</item>
    </derivirana_varijabla>
  </DomainObject.Predmet.OstaliListNazivFormated>
  <DomainObject.Predmet.OstaliListNazivFormatedOIB>
    <izvorni_sadrzaj>
      <item>Davorka Huljev, OIB 34743014377</item>
      <item>Ivica Steiner, OIB 91467129984</item>
    </izvorni_sadrzaj>
    <derivirana_varijabla naziv="DomainObject.Predmet.OstaliListNazivFormatedOIB_1">
      <item>Davorka Huljev, OIB 34743014377</item>
      <item>Ivica Steiner, OIB 91467129984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>St-858/2014-43</izvorni_sadrzaj>
    <derivirana_varijabla naziv="DomainObject.PoslovniBrojDokumenta_1">St-858/2014-43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STEINER, društvo s ograničenom odgovornošću za proizvodnju, trgovinu i usluge</izvorni_sadrzaj>
    <derivirana_varijabla naziv="DomainObject.Predmet.ProtustrankaIDrugi_1">STEINER, društvo s ograničenom odgovornošću za proizvodnju, trgovinu i usluge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STEINER, društvo s ograničenom odgovornošću za proizvodnju, trgovinu i usluge, OIB 74244639017, Siget I 25, 10431 Brezje</izvorni_sadrzaj>
    <derivirana_varijabla naziv="DomainObject.Predmet.ProtustrankaIDrugiAdressOIB_1">STEINER, društvo s ograničenom odgovornošću za proizvodnju, trgovinu i usluge, OIB 74244639017, Siget I 25,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STEINER, društvo s ograničenom odgovornošću za proizvodnju, trgovinu i usluge</item>
      <item>Davorka Huljev</item>
      <item>Ivica Steiner</item>
    </izvorni_sadrzaj>
    <derivirana_varijabla naziv="DomainObject.Predmet.SudioniciListNaziv_1">
      <item>FINA Regionalni centar Zagreb</item>
      <item>STEINER, društvo s ograničenom odgovornošću za proizvodnju, trgovinu i usluge</item>
      <item>Davorka Huljev</item>
      <item>Ivica Steiner</item>
    </derivirana_varijabla>
  </DomainObject.Predmet.SudioniciListNaziv>
  <DomainObject.Predmet.SudioniciListAdressOIB>
    <izvorni_sadrzaj>
      <item>FINA Regionalni centar Zagreb, OIB 85821130368, Koturaška 43,10000 Zagreb</item>
      <item>STEINER, društvo s ograničenom odgovornošću za proizvodnju, trgovinu i usluge, OIB 74244639017, Siget I 25,10431 Brezje</item>
      <item>Davorka Huljev, OIB 34743014377, Miramarska 13d,10000 Zagreb</item>
      <item>Ivica Steiner, OIB 91467129984, Siget I 25,10431 Brezje</item>
    </izvorni_sadrzaj>
    <derivirana_varijabla naziv="DomainObject.Predmet.SudioniciListAdressOIB_1">
      <item>FINA Regionalni centar Zagreb, OIB 85821130368, Koturaška 43,10000 Zagreb</item>
      <item>STEINER, društvo s ograničenom odgovornošću za proizvodnju, trgovinu i usluge, OIB 74244639017, Siget I 25,10431 Brezje</item>
      <item>Davorka Huljev, OIB 34743014377, Miramarska 13d,10000 Zagreb</item>
      <item>Ivica Steiner, OIB 91467129984, Siget I 25,10431 Brezje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74244639017</item>
      <item>, OIB 34743014377</item>
      <item>, OIB 91467129984</item>
    </izvorni_sadrzaj>
    <derivirana_varijabla naziv="DomainObject.Predmet.SudioniciListNazivOIB_1">
      <item>, OIB 85821130368</item>
      <item>, OIB 74244639017</item>
      <item>, OIB 34743014377</item>
      <item>, OIB 91467129984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2. siječnja 2019.</izvorni_sadrzaj>
    <derivirana_varijabla naziv="DomainObject.PredzadnjaOdlukaIzPredmeta.DatumDonosenjaOdluke_1">2. siječnja 2019.</derivirana_varijabla>
  </DomainObject.PredzadnjaOdlukaIzPredmeta.DatumDonosenjaOdluke>
  <DomainObject.PredzadnjaOdlukaIzPredmeta.Oznaka>
    <izvorni_sadrzaj>St-858/2014-42</izvorni_sadrzaj>
    <derivirana_varijabla naziv="DomainObject.PredzadnjaOdlukaIzPredmeta.Oznaka_1">St-858/2014-42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FD2C91-EEA1-4C01-A73F-B67CA43359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7</properties:Pages>
  <properties:Words>1392</properties:Words>
  <properties:Characters>8352</properties:Characters>
  <properties:Lines>617</properties:Lines>
  <properties:Paragraphs>309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2019-01-03T12:49:00Z</dcterms:created>
  <dc:creator>ilukac</dc:creator>
  <cp:lastModifiedBy>Valentina Delač</cp:lastModifiedBy>
  <cp:lastPrinted>2019-01-03T12:48:00Z</cp:lastPrinted>
  <dcterms:modified xmlns:xsi="http://www.w3.org/2001/XMLSchema-instance" xsi:type="dcterms:W3CDTF">2019-01-03T12:53:00Z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St-858/2014-43 / Odluka - Rješenje - utvrđene i osporene tražbine (Steiner__Rjesenje_utvrđene_osporene_tražbine.docx)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