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7787" w14:paraId="bf77787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455113">
        <w:t>737</w:t>
      </w:r>
      <w:r w:rsidR="00737739">
        <w:t>/16-</w:t>
      </w:r>
      <w:r w:rsidR="00455113">
        <w:t>20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455113" w:rsidRPr="00455113">
        <w:t>AGRO LIKA d.o.o., Zadar, Grgura Budislavića 2 B, OIB: 76114795185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7E4ADC">
        <w:t>6</w:t>
      </w:r>
      <w:r w:rsidR="006F691D">
        <w:t>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455113" w:rsidRPr="00455113">
        <w:t>AGRO LIKA d.o.o., Zadar, Grgura Budislavića 2 B, OIB: 76114795185</w:t>
      </w:r>
      <w:r w:rsidRPr="006A62B7">
        <w:t xml:space="preserve">, stečajni postupak otvoren je dana </w:t>
      </w:r>
      <w:r w:rsidR="007E4ADC">
        <w:t>6</w:t>
      </w:r>
      <w:r w:rsidR="006F691D">
        <w:t>. listopada</w:t>
      </w:r>
      <w:r w:rsidR="00F26669">
        <w:t xml:space="preserve"> </w:t>
      </w:r>
      <w:r>
        <w:t>2016</w:t>
      </w:r>
      <w:r w:rsidRPr="006A62B7">
        <w:t xml:space="preserve">. u </w:t>
      </w:r>
      <w:r w:rsidR="007E4ADC">
        <w:t>14,30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455113" w:rsidRPr="00455113">
        <w:t>Sava Filipović</w:t>
      </w:r>
      <w:r w:rsidR="003E5853" w:rsidRPr="00455113">
        <w:t xml:space="preserve"> iz </w:t>
      </w:r>
      <w:r w:rsidR="00455113" w:rsidRPr="00455113">
        <w:t>Dramalja</w:t>
      </w:r>
      <w:r w:rsidR="003E5853" w:rsidRPr="00455113">
        <w:t xml:space="preserve">, </w:t>
      </w:r>
      <w:r w:rsidR="00455113" w:rsidRPr="00455113">
        <w:t>Braće Košujandić 100/a</w:t>
      </w:r>
      <w:r w:rsidR="003E5853" w:rsidRPr="00455113">
        <w:t xml:space="preserve">, OIB: </w:t>
      </w:r>
      <w:r w:rsidR="00455113" w:rsidRPr="00455113">
        <w:t>19559750928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455113" w:rsidRPr="00455113">
        <w:t>AGRO LIKA d.o.o., Zadar, Grgura Budislavića 2 B, OIB: 76114795185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455113" w:rsidRPr="00455113">
        <w:t>AGRO LIKA 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455113">
        <w:t>19. svibnja 2016</w:t>
      </w:r>
      <w:r w:rsidRPr="00CE76CB">
        <w:t>. pokrenut je prethodni postupak nad dužnikom</w:t>
      </w:r>
      <w:r w:rsidR="00387DBB">
        <w:t xml:space="preserve"> </w:t>
      </w:r>
      <w:r w:rsidR="00455113" w:rsidRPr="00455113">
        <w:t>AGRO LIKA d.o.o., Zadar, Grgura Budislavića 2 B, OIB: 76114795185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455113">
        <w:t>737</w:t>
      </w:r>
      <w:r w:rsidR="00973C98">
        <w:t>/16-</w:t>
      </w:r>
      <w:r w:rsidR="00455113">
        <w:t>17</w:t>
      </w:r>
      <w:r w:rsidR="00590943" w:rsidRPr="006A62B7">
        <w:t xml:space="preserve"> od </w:t>
      </w:r>
      <w:r w:rsidR="00590943">
        <w:t xml:space="preserve">dana </w:t>
      </w:r>
      <w:r w:rsidR="00987633">
        <w:t>19</w:t>
      </w:r>
      <w:r w:rsidR="00F7557F">
        <w:t>.</w:t>
      </w:r>
      <w:r w:rsidR="00987633">
        <w:t xml:space="preserve"> srpnja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</w:t>
      </w:r>
      <w:r w:rsidR="00455113">
        <w:t>40.500,00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455113">
        <w:t>21. srpnja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6F691D">
        <w:t>8. kolovoza</w:t>
      </w:r>
      <w:r w:rsidR="00275EA4">
        <w:t xml:space="preserve">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7E4ADC">
        <w:t>6</w:t>
      </w:r>
      <w:r w:rsidR="006F691D">
        <w:t>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455113">
      <w:t>737/16-20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74079"/>
    <w:rsid w:val="00186D9B"/>
    <w:rsid w:val="001F2E93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73C98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85747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4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74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LIKA d.o.o. za poljoprivredu i trgovinu</izvorni_sadrzaj>
    <derivirana_varijabla naziv="DomainObject.Predmet.ProtustrankaFormated_1">  AGRO LIKA d.o.o. za poljoprivredu i trgovinu</derivirana_varijabla>
  </DomainObject.Predmet.ProtustrankaFormated>
  <DomainObject.Predmet.ProtustrankaFormatedOIB>
    <izvorni_sadrzaj>  AGRO LIKA d.o.o. za poljoprivredu i trgovinu, OIB 76114795185</izvorni_sadrzaj>
    <derivirana_varijabla naziv="DomainObject.Predmet.ProtustrankaFormatedOIB_1">  AGRO LIKA d.o.o. za poljoprivredu i trgovinu, OIB 76114795185</derivirana_varijabla>
  </DomainObject.Predmet.ProtustrankaFormatedOIB>
  <DomainObject.Predmet.ProtustrankaFormatedWithAdress>
    <izvorni_sadrzaj> AGRO LIKA d.o.o. za poljoprivredu i trgovinu, Grgura Budislavića 2/B, 23000 Zadar</izvorni_sadrzaj>
    <derivirana_varijabla naziv="DomainObject.Predmet.ProtustrankaFormatedWithAdress_1"> AGRO LIKA d.o.o. za poljoprivredu i trgovinu, Grgura Budislavića 2/B, 23000 Zadar</derivirana_varijabla>
  </DomainObject.Predmet.ProtustrankaFormatedWithAdress>
  <DomainObject.Predmet.ProtustrankaFormatedWithAdressOIB>
    <izvorni_sadrzaj> AGRO LIKA d.o.o. za poljoprivredu i trgovinu, OIB 76114795185, Grgura Budislavića 2/B, 23000 Zadar</izvorni_sadrzaj>
    <derivirana_varijabla naziv="DomainObject.Predmet.ProtustrankaFormatedWithAdressOIB_1"> AGRO LIKA d.o.o. za poljoprivredu i trgovinu, OIB 76114795185, Grgura Budislavića 2/B, 23000 Zadar</derivirana_varijabla>
  </DomainObject.Predmet.ProtustrankaFormatedWithAdressOIB>
  <DomainObject.Predmet.ProtustrankaWithAdress>
    <izvorni_sadrzaj>AGRO LIKA d.o.o. za poljoprivredu i trgovinu Grgura Budislavića 2/B, 23000 Zadar</izvorni_sadrzaj>
    <derivirana_varijabla naziv="DomainObject.Predmet.ProtustrankaWithAdress_1">AGRO LIKA d.o.o. za poljoprivredu i trgovinu Grgura Budislavića 2/B, 23000 Zadar</derivirana_varijabla>
  </DomainObject.Predmet.ProtustrankaWithAdress>
  <DomainObject.Predmet.ProtustrankaWithAdressOIB>
    <izvorni_sadrzaj>AGRO LIKA d.o.o. za poljoprivredu i trgovinu, OIB 76114795185, Grgura Budislavića 2/B, 23000 Zadar</izvorni_sadrzaj>
    <derivirana_varijabla naziv="DomainObject.Predmet.ProtustrankaWithAdressOIB_1">AGRO LIKA d.o.o. za poljoprivredu i trgovinu, OIB 76114795185, Grgura Budislavića 2/B, 23000 Zadar</derivirana_varijabla>
  </DomainObject.Predmet.ProtustrankaWithAdressOIB>
  <DomainObject.Predmet.ProtustrankaNazivFormated>
    <izvorni_sadrzaj>AGRO LIKA d.o.o. za poljoprivredu i trgovinu</izvorni_sadrzaj>
    <derivirana_varijabla naziv="DomainObject.Predmet.ProtustrankaNazivFormated_1">AGRO LIKA d.o.o. za poljoprivredu i trgovinu</derivirana_varijabla>
  </DomainObject.Predmet.ProtustrankaNazivFormated>
  <DomainObject.Predmet.ProtustrankaNazivFormatedOIB>
    <izvorni_sadrzaj>AGRO LIKA d.o.o. za poljoprivredu i trgovinu, OIB 76114795185</izvorni_sadrzaj>
    <derivirana_varijabla naziv="DomainObject.Predmet.ProtustrankaNazivFormatedOIB_1">AGRO LIKA d.o.o. za poljoprivredu i trgovinu, OIB 76114795185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LIKA d.o.o. za poljoprivredu i trgovinu</item>
    </izvorni_sadrzaj>
    <derivirana_varijabla naziv="DomainObject.Predmet.ProtuStrankaListFormated_1">
      <item>AGRO LIKA d.o.o. za poljoprivredu i trgovinu</item>
    </derivirana_varijabla>
  </DomainObject.Predmet.ProtuStrankaListFormated>
  <DomainObject.Predmet.ProtuStrankaListFormatedOIB>
    <izvorni_sadrzaj>
      <item>AGRO LIKA d.o.o. za poljoprivredu i trgovinu, OIB 76114795185</item>
    </izvorni_sadrzaj>
    <derivirana_varijabla naziv="DomainObject.Predmet.ProtuStrankaListFormatedOIB_1">
      <item>AGRO LIKA d.o.o. za poljoprivredu i trgovinu, OIB 76114795185</item>
    </derivirana_varijabla>
  </DomainObject.Predmet.ProtuStrankaListFormatedOIB>
  <DomainObject.Predmet.ProtuStrankaListFormatedWithAdress>
    <izvorni_sadrzaj>
      <item>AGRO LIKA d.o.o. za poljoprivredu i trgovinu, Grgura Budislavića 2/B, 23000 Zadar</item>
    </izvorni_sadrzaj>
    <derivirana_varijabla naziv="DomainObject.Predmet.ProtuStrankaListFormatedWithAdress_1">
      <item>AGRO LIKA d.o.o. za poljoprivredu i trgovinu, Grgura Budislavića 2/B, 23000 Zadar</item>
    </derivirana_varijabla>
  </DomainObject.Predmet.ProtuStrankaListFormatedWithAdress>
  <DomainObject.Predmet.ProtuStrankaListFormatedWithAdressOIB>
    <izvorni_sadrzaj>
      <item>AGRO LIKA d.o.o. za poljoprivredu i trgovinu, OIB 76114795185, Grgura Budislavića 2/B, 23000 Zadar</item>
    </izvorni_sadrzaj>
    <derivirana_varijabla naziv="DomainObject.Predmet.ProtuStrankaListFormatedWithAdressOIB_1">
      <item>AGRO LIKA d.o.o. za poljoprivredu i trgovinu, OIB 76114795185, Grgura Budislavića 2/B, 23000 Zadar</item>
    </derivirana_varijabla>
  </DomainObject.Predmet.ProtuStrankaListFormatedWithAdressOIB>
  <DomainObject.Predmet.ProtuStrankaListNazivFormated>
    <izvorni_sadrzaj>
      <item>AGRO LIKA d.o.o. za poljoprivredu i trgovinu</item>
    </izvorni_sadrzaj>
    <derivirana_varijabla naziv="DomainObject.Predmet.ProtuStrankaListNazivFormated_1">
      <item>AGRO LIKA d.o.o. za poljoprivredu i trgovinu</item>
    </derivirana_varijabla>
  </DomainObject.Predmet.ProtuStrankaListNazivFormated>
  <DomainObject.Predmet.ProtuStrankaListNazivFormatedOIB>
    <izvorni_sadrzaj>
      <item>AGRO LIKA d.o.o. za poljoprivredu i trgovinu, OIB 76114795185</item>
    </izvorni_sadrzaj>
    <derivirana_varijabla naziv="DomainObject.Predmet.ProtuStrankaListNazivFormatedOIB_1">
      <item>AGRO LIKA d.o.o. za poljoprivredu i trgovinu, OIB 76114795185</item>
    </derivirana_varijabla>
  </DomainObject.Predmet.ProtuStrankaListNazivFormatedOIB>
  <DomainObject.Predmet.OstaliListFormated>
    <izvorni_sadrzaj>
      <item>Ernest Klarin</item>
    </izvorni_sadrzaj>
    <derivirana_varijabla naziv="DomainObject.Predmet.OstaliListFormated_1">
      <item>Ernest Klarin</item>
    </derivirana_varijabla>
  </DomainObject.Predmet.OstaliListFormated>
  <DomainObject.Predmet.OstaliListFormatedOIB>
    <izvorni_sadrzaj>
      <item>Ernest Klarin, OIB 52055776237</item>
    </izvorni_sadrzaj>
    <derivirana_varijabla naziv="DomainObject.Predmet.OstaliListFormatedOIB_1">
      <item>Ernest Klarin, OIB 52055776237</item>
    </derivirana_varijabla>
  </DomainObject.Predmet.OstaliListFormatedOIB>
  <DomainObject.Predmet.OstaliListFormatedWithAdress>
    <izvorni_sadrzaj>
      <item>Ernest Klarin, Ljudevita Jonkea 3, 23000 Zadar</item>
    </izvorni_sadrzaj>
    <derivirana_varijabla naziv="DomainObject.Predmet.OstaliListFormatedWithAdress_1">
      <item>Ernest Klarin, Ljudevita Jonkea 3, 23000 Zadar</item>
    </derivirana_varijabla>
  </DomainObject.Predmet.OstaliListFormatedWithAdress>
  <DomainObject.Predmet.OstaliListFormatedWithAdressOIB>
    <izvorni_sadrzaj>
      <item>Ernest Klarin, OIB 52055776237, Ljudevita Jonkea 3, 23000 Zadar</item>
    </izvorni_sadrzaj>
    <derivirana_varijabla naziv="DomainObject.Predmet.OstaliListFormatedWithAdressOIB_1">
      <item>Ernest Klarin, OIB 52055776237, Ljudevita Jonkea 3, 23000 Zadar</item>
    </derivirana_varijabla>
  </DomainObject.Predmet.OstaliListFormatedWithAdressOIB>
  <DomainObject.Predmet.OstaliListNazivFormated>
    <izvorni_sadrzaj>
      <item>Ernest Klarin</item>
    </izvorni_sadrzaj>
    <derivirana_varijabla naziv="DomainObject.Predmet.OstaliListNazivFormated_1">
      <item>Ernest Klarin</item>
    </derivirana_varijabla>
  </DomainObject.Predmet.OstaliListNazivFormated>
  <DomainObject.Predmet.OstaliListNazivFormatedOIB>
    <izvorni_sadrzaj>
      <item>Ernest Klarin, OIB 52055776237</item>
    </izvorni_sadrzaj>
    <derivirana_varijabla naziv="DomainObject.Predmet.OstaliListNazivFormatedOIB_1">
      <item>Ernest Klarin, OIB 52055776237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LIKA d.o.o. za poljoprivredu i trgovinu</izvorni_sadrzaj>
    <derivirana_varijabla naziv="DomainObject.Predmet.ProtustrankaIDrugi_1">AGRO LIKA d.o.o. za poljoprivredu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LIKA d.o.o. za poljoprivredu i trgovinu, OIB 76114795185, Grgura Budislavića 2/B, 23000 Zadar</izvorni_sadrzaj>
    <derivirana_varijabla naziv="DomainObject.Predmet.ProtustrankaIDrugiAdressOIB_1">AGRO LIKA d.o.o. za poljoprivredu i trgovinu, OIB 76114795185, Grgura Budislavića 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LIKA d.o.o. za poljoprivredu i trgovinu</item>
      <item>FINA</item>
      <item>Ernest Klarin</item>
    </izvorni_sadrzaj>
    <derivirana_varijabla naziv="DomainObject.Predmet.SudioniciListNaziv_1">
      <item>AGRO LIKA d.o.o. za poljoprivredu i trgovinu</item>
      <item>FINA</item>
      <item>Ernest Klarin</item>
    </derivirana_varijabla>
  </DomainObject.Predmet.SudioniciListNaziv>
  <DomainObject.Predmet.SudioniciListAdressOIB>
    <izvorni_sadrzaj>
      <item>AGRO LIKA d.o.o. za poljoprivredu i trgovinu, OIB 76114795185, Grgura Budislavića 2/B,23000 Zadar</item>
      <item>FINA, OIB 85821130368</item>
      <item>Ernest Klarin, OIB 52055776237, Ljudevita Jonkea 3,23000 Zadar</item>
    </izvorni_sadrzaj>
    <derivirana_varijabla naziv="DomainObject.Predmet.SudioniciListAdressOIB_1">
      <item>AGRO LIKA d.o.o. za poljoprivredu i trgovinu, OIB 76114795185, Grgura Budislavića 2/B,23000 Zadar</item>
      <item>FINA, OIB 85821130368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76114795185</item>
      <item>, OIB 85821130368</item>
      <item>, OIB 52055776237</item>
    </izvorni_sadrzaj>
    <derivirana_varijabla naziv="DomainObject.Predmet.SudioniciListNazivOIB_1">
      <item>, OIB 76114795185</item>
      <item>, OIB 85821130368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638</properties:Words>
  <properties:Characters>3345</properties:Characters>
  <properties:Lines>94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2016-10-04T11:54:00Z</dcterms:created>
  <dc:creator>Ardena Bajlo</dc:creator>
  <cp:lastModifiedBy>Martina Kalmeta</cp:lastModifiedBy>
  <cp:lastPrinted>2015-03-02T10:10:00Z</cp:lastPrinted>
  <dcterms:modified xmlns:xsi="http://www.w3.org/2001/XMLSchema-instance" xsi:type="dcterms:W3CDTF">2016-10-06T12:24:00Z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