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2277" w14:paraId="1072277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A668B9">
        <w:t>9268/15-3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A668B9" w:rsidRPr="00A668B9">
        <w:t>VICTORIA-ANDREJA j.d.o.o.</w:t>
      </w:r>
      <w:r w:rsidR="00A668B9">
        <w:t xml:space="preserve"> Karlovac, Maksimilijana Vrhovca 5</w:t>
      </w:r>
      <w:r w:rsidR="00960E27">
        <w:t xml:space="preserve"> </w:t>
      </w:r>
      <w:r w:rsidR="0031730F">
        <w:t xml:space="preserve">MBS: </w:t>
      </w:r>
      <w:r w:rsidR="00A668B9" w:rsidRPr="00A668B9">
        <w:t>080853064</w:t>
      </w:r>
      <w:r w:rsidR="0031730F">
        <w:t xml:space="preserve"> OIB: </w:t>
      </w:r>
      <w:r w:rsidR="00A668B9" w:rsidRPr="00A668B9">
        <w:t>45538456910</w:t>
      </w:r>
      <w:r w:rsidR="00A668B9">
        <w:t xml:space="preserve"> </w:t>
      </w:r>
      <w:r w:rsidR="00B232AC">
        <w:t xml:space="preserve">dana </w:t>
      </w:r>
      <w:r w:rsidR="00DC15B7">
        <w:t>29</w:t>
      </w:r>
      <w:r w:rsidR="0052661E">
        <w:t xml:space="preserve">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A668B9">
        <w:t>Andreja Kišan, Karlovac, Maksimilijana Vrhovca 5</w:t>
      </w:r>
      <w:r w:rsidR="00AA4FC2">
        <w:t xml:space="preserve"> </w:t>
      </w:r>
      <w:r w:rsidR="00960E27">
        <w:t xml:space="preserve"> OIB: </w:t>
      </w:r>
      <w:r w:rsidR="00A668B9">
        <w:t xml:space="preserve">43257677048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A668B9" w:rsidRPr="00A668B9">
        <w:t>VICTORIA-ANDREJA j.d.o.o.</w:t>
      </w:r>
      <w:r w:rsidR="00A668B9">
        <w:t xml:space="preserve"> Karlovac, Maksimilijana Vrhovca 5 MBS: </w:t>
      </w:r>
      <w:r w:rsidR="00A668B9" w:rsidRPr="00A668B9">
        <w:t>080853064</w:t>
      </w:r>
      <w:r w:rsidR="00A668B9">
        <w:t xml:space="preserve"> OIB: </w:t>
      </w:r>
      <w:r w:rsidR="00A668B9" w:rsidRPr="00A668B9">
        <w:t>45538456910</w:t>
      </w:r>
      <w:r w:rsidR="00A668B9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A668B9" w:rsidRPr="00A668B9">
        <w:t>VICTORIA-ANDREJA j.d.o.o.</w:t>
      </w:r>
      <w:r w:rsidR="00A668B9">
        <w:t xml:space="preserve"> Karlovac, Maksimilijana Vrhovca 5 MBS: </w:t>
      </w:r>
      <w:r w:rsidR="00A668B9" w:rsidRPr="00A668B9">
        <w:t>080853064</w:t>
      </w:r>
      <w:r w:rsidR="00A668B9">
        <w:t xml:space="preserve"> OIB: </w:t>
      </w:r>
      <w:r w:rsidR="00A668B9" w:rsidRPr="00A668B9">
        <w:t>45538456910</w:t>
      </w:r>
      <w:r w:rsidR="00A668B9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A668B9">
        <w:t>4.028,72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C15B7">
        <w:t>29</w:t>
      </w:r>
      <w:r w:rsidR="0052661E">
        <w:t xml:space="preserve">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5035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5035BE">
        <w:t>,v.r.</w:t>
      </w:r>
    </w:p>
    <w:p w:rsidRDefault="005035BE" w:rsidR="005035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035BE" w:rsidP="005035BE" w:rsidR="005035BE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5035BE" w:rsidR="0094369F">
      <w:pgSz w:h="16838" w:w="11906"/>
      <w:pgMar w:gutter="0" w:footer="709" w:header="709" w:left="1418" w:bottom="993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C6B43"/>
    <w:rsid w:val="00283809"/>
    <w:rsid w:val="002A6164"/>
    <w:rsid w:val="002D4752"/>
    <w:rsid w:val="002D7583"/>
    <w:rsid w:val="002F454B"/>
    <w:rsid w:val="0030413A"/>
    <w:rsid w:val="0031730F"/>
    <w:rsid w:val="00341B62"/>
    <w:rsid w:val="003F5D58"/>
    <w:rsid w:val="00462590"/>
    <w:rsid w:val="00496F5A"/>
    <w:rsid w:val="004A0E50"/>
    <w:rsid w:val="004B72A9"/>
    <w:rsid w:val="004D61B5"/>
    <w:rsid w:val="005035BE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668B9"/>
    <w:rsid w:val="00A81191"/>
    <w:rsid w:val="00A97E67"/>
    <w:rsid w:val="00AA4FC2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9268</izvorni_sadrzaj>
    <derivirana_varijabla naziv="DomainObject.Predmet.Broj_1">9268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St-9268/2015</izvorni_sadrzaj>
    <derivirana_varijabla naziv="DomainObject.Predmet.OznakaBroj_1">St-9268/2015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VICTORIA-ANDREJA j.d.o.o.</izvorni_sadrzaj>
    <derivirana_varijabla naziv="DomainObject.Predmet.ProtustrankaFormated_1">  VICTORIA-ANDREJA j.d.o.o.</derivirana_varijabla>
  </DomainObject.Predmet.ProtustrankaFormated>
  <DomainObject.Predmet.ProtustrankaFormatedOIB>
    <izvorni_sadrzaj>  VICTORIA-ANDREJA j.d.o.o., OIB 45538456910</izvorni_sadrzaj>
    <derivirana_varijabla naziv="DomainObject.Predmet.ProtustrankaFormatedOIB_1">  VICTORIA-ANDREJA j.d.o.o., OIB 45538456910</derivirana_varijabla>
  </DomainObject.Predmet.ProtustrankaFormatedOIB>
  <DomainObject.Predmet.ProtustrankaFormatedWithAdress>
    <izvorni_sadrzaj> VICTORIA-ANDREJA j.d.o.o., Maksimilijana Vrhovca 5, 47000 Karlovac</izvorni_sadrzaj>
    <derivirana_varijabla naziv="DomainObject.Predmet.ProtustrankaFormatedWithAdress_1"> VICTORIA-ANDREJA j.d.o.o., Maksimilijana Vrhovca 5, 47000 Karlovac</derivirana_varijabla>
  </DomainObject.Predmet.ProtustrankaFormatedWithAdress>
  <DomainObject.Predmet.ProtustrankaFormatedWithAdressOIB>
    <izvorni_sadrzaj> VICTORIA-ANDREJA j.d.o.o., OIB 45538456910, Maksimilijana Vrhovca 5, 47000 Karlovac</izvorni_sadrzaj>
    <derivirana_varijabla naziv="DomainObject.Predmet.ProtustrankaFormatedWithAdressOIB_1"> VICTORIA-ANDREJA j.d.o.o., OIB 45538456910, Maksimilijana Vrhovca 5, 47000 Karlovac</derivirana_varijabla>
  </DomainObject.Predmet.ProtustrankaFormatedWithAdressOIB>
  <DomainObject.Predmet.ProtustrankaWithAdress>
    <izvorni_sadrzaj>VICTORIA-ANDREJA j.d.o.o. Maksimilijana Vrhovca 5, 47000 Karlovac</izvorni_sadrzaj>
    <derivirana_varijabla naziv="DomainObject.Predmet.ProtustrankaWithAdress_1">VICTORIA-ANDREJA j.d.o.o. Maksimilijana Vrhovca 5, 47000 Karlovac</derivirana_varijabla>
  </DomainObject.Predmet.ProtustrankaWithAdress>
  <DomainObject.Predmet.ProtustrankaWithAdressOIB>
    <izvorni_sadrzaj>VICTORIA-ANDREJA j.d.o.o., OIB 45538456910, Maksimilijana Vrhovca 5, 47000 Karlovac</izvorni_sadrzaj>
    <derivirana_varijabla naziv="DomainObject.Predmet.ProtustrankaWithAdressOIB_1">VICTORIA-ANDREJA j.d.o.o., OIB 45538456910, Maksimilijana Vrhovca 5, 47000 Karlovac</derivirana_varijabla>
  </DomainObject.Predmet.ProtustrankaWithAdressOIB>
  <DomainObject.Predmet.ProtustrankaNazivFormated>
    <izvorni_sadrzaj>VICTORIA-ANDREJA j.d.o.o.</izvorni_sadrzaj>
    <derivirana_varijabla naziv="DomainObject.Predmet.ProtustrankaNazivFormated_1">VICTORIA-ANDREJA j.d.o.o.</derivirana_varijabla>
  </DomainObject.Predmet.ProtustrankaNazivFormated>
  <DomainObject.Predmet.ProtustrankaNazivFormatedOIB>
    <izvorni_sadrzaj>VICTORIA-ANDREJA j.d.o.o., OIB 45538456910</izvorni_sadrzaj>
    <derivirana_varijabla naziv="DomainObject.Predmet.ProtustrankaNazivFormatedOIB_1">VICTORIA-ANDREJA j.d.o.o., OIB 45538456910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VICTORIA-ANDREJA j.d.o.o.</item>
    </izvorni_sadrzaj>
    <derivirana_varijabla naziv="DomainObject.Predmet.ProtuStrankaListFormated_1">
      <item>VICTORIA-ANDREJA j.d.o.o.</item>
    </derivirana_varijabla>
  </DomainObject.Predmet.ProtuStrankaListFormated>
  <DomainObject.Predmet.ProtuStrankaListFormatedOIB>
    <izvorni_sadrzaj>
      <item>VICTORIA-ANDREJA j.d.o.o., OIB 45538456910</item>
    </izvorni_sadrzaj>
    <derivirana_varijabla naziv="DomainObject.Predmet.ProtuStrankaListFormatedOIB_1">
      <item>VICTORIA-ANDREJA j.d.o.o., OIB 45538456910</item>
    </derivirana_varijabla>
  </DomainObject.Predmet.ProtuStrankaListFormatedOIB>
  <DomainObject.Predmet.ProtuStrankaListFormatedWithAdress>
    <izvorni_sadrzaj>
      <item>VICTORIA-ANDREJA j.d.o.o., Maksimilijana Vrhovca 5, 47000 Karlovac</item>
    </izvorni_sadrzaj>
    <derivirana_varijabla naziv="DomainObject.Predmet.ProtuStrankaListFormatedWithAdress_1">
      <item>VICTORIA-ANDREJA j.d.o.o., Maksimilijana Vrhovca 5, 47000 Karlovac</item>
    </derivirana_varijabla>
  </DomainObject.Predmet.ProtuStrankaListFormatedWithAdress>
  <DomainObject.Predmet.ProtuStrankaListFormatedWithAdressOIB>
    <izvorni_sadrzaj>
      <item>VICTORIA-ANDREJA j.d.o.o., OIB 45538456910, Maksimilijana Vrhovca 5, 47000 Karlovac</item>
    </izvorni_sadrzaj>
    <derivirana_varijabla naziv="DomainObject.Predmet.ProtuStrankaListFormatedWithAdressOIB_1">
      <item>VICTORIA-ANDREJA j.d.o.o., OIB 45538456910, Maksimilijana Vrhovca 5, 47000 Karlovac</item>
    </derivirana_varijabla>
  </DomainObject.Predmet.ProtuStrankaListFormatedWithAdressOIB>
  <DomainObject.Predmet.ProtuStrankaListNazivFormated>
    <izvorni_sadrzaj>
      <item>VICTORIA-ANDREJA j.d.o.o.</item>
    </izvorni_sadrzaj>
    <derivirana_varijabla naziv="DomainObject.Predmet.ProtuStrankaListNazivFormated_1">
      <item>VICTORIA-ANDREJA j.d.o.o.</item>
    </derivirana_varijabla>
  </DomainObject.Predmet.ProtuStrankaListNazivFormated>
  <DomainObject.Predmet.ProtuStrankaListNazivFormatedOIB>
    <izvorni_sadrzaj>
      <item>VICTORIA-ANDREJA j.d.o.o., OIB 45538456910</item>
    </izvorni_sadrzaj>
    <derivirana_varijabla naziv="DomainObject.Predmet.ProtuStrankaListNazivFormatedOIB_1">
      <item>VICTORIA-ANDREJA j.d.o.o., OIB 45538456910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VICTORIA-ANDREJA j.d.o.o.</izvorni_sadrzaj>
    <derivirana_varijabla naziv="DomainObject.Predmet.ProtustrankaIDrugi_1">VICTORIA-ANDREJA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VICTORIA-ANDREJA j.d.o.o., OIB 45538456910, Maksimilijana Vrhovca 5, 47000 Karlovac</izvorni_sadrzaj>
    <derivirana_varijabla naziv="DomainObject.Predmet.ProtustrankaIDrugiAdressOIB_1">VICTORIA-ANDREJA j.d.o.o., OIB 45538456910, Maksimilijana Vrhovca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VICTORIA-ANDREJA j.d.o.o.</item>
      <item>FINA Regionalni centar Zagreb, Podružnica Karlovac</item>
    </izvorni_sadrzaj>
    <derivirana_varijabla naziv="DomainObject.Predmet.SudioniciListNaziv_1">
      <item>VICTORIA-ANDREJA j.d.o.o.</item>
      <item>FINA Regionalni centar Zagreb, Podružnica Karlovac</item>
    </derivirana_varijabla>
  </DomainObject.Predmet.SudioniciListNaziv>
  <DomainObject.Predmet.SudioniciListAdressOIB>
    <izvorni_sadrzaj>
      <item>VICTORIA-ANDREJA j.d.o.o., OIB 45538456910, Maksimilijana Vrhovca 5,47000 Karlovac</item>
      <item>FINA Regionalni centar Zagreb, Podružnica Karlovac, OIB 85821130368, Pavla Vitezovića 1,47000 Karlovac</item>
    </izvorni_sadrzaj>
    <derivirana_varijabla naziv="DomainObject.Predmet.SudioniciListAdressOIB_1">
      <item>VICTORIA-ANDREJA j.d.o.o., OIB 45538456910, Maksimilijana Vrhovca 5,47000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45538456910</item>
      <item>, OIB 85821130368</item>
    </izvorni_sadrzaj>
    <derivirana_varijabla naziv="DomainObject.Predmet.SudioniciListNazivOIB_1">
      <item>, OIB 45538456910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2021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2016-01-29T08:39:00Z</dcterms:created>
  <dc:creator>Vinka Mihalinčić</dc:creator>
  <cp:lastModifiedBy>Vinka Mihalinčić</cp:lastModifiedBy>
  <cp:lastPrinted>2016-01-29T08:36:00Z</cp:lastPrinted>
  <dcterms:modified xmlns:xsi="http://www.w3.org/2001/XMLSchema-instance" xsi:type="dcterms:W3CDTF">2016-01-29T08:40:00Z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