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3963" w14:paraId="1b33963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Broj: 7/St-1</w:t>
      </w:r>
      <w:r w:rsidR="00C91BB3">
        <w:rPr>
          <w:b/>
          <w:lang w:val="hr-HR"/>
        </w:rPr>
        <w:t>12</w:t>
      </w:r>
      <w:r w:rsidR="00104E15">
        <w:rPr>
          <w:b/>
          <w:lang w:val="hr-HR"/>
        </w:rPr>
        <w:t>6</w:t>
      </w:r>
      <w:r w:rsidR="00F76B44" w:rsidRPr="00F76B44">
        <w:rPr>
          <w:b/>
          <w:lang w:val="hr-HR"/>
        </w:rPr>
        <w:t>/2017-</w:t>
      </w:r>
      <w:r w:rsidR="00F76B44">
        <w:rPr>
          <w:b/>
          <w:lang w:val="hr-HR"/>
        </w:rPr>
        <w:t>6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0C5E14" w:rsidRPr="000C5E14">
        <w:rPr>
          <w:lang w:val="hr-HR"/>
        </w:rPr>
        <w:t>UNOTERM – TRTA d.o.o. za graditeljstvo i trgovinu, skraćena tvrtka: UNOTERM – TRTA d.o.o., Zagreb, Jaruščica 5, OIB 01637512875</w:t>
      </w:r>
      <w:r w:rsidR="008846F3" w:rsidRPr="008846F3">
        <w:rPr>
          <w:lang w:val="hr-HR"/>
        </w:rPr>
        <w:t xml:space="preserve">, dana </w:t>
      </w:r>
      <w:r w:rsidR="00F76B44">
        <w:rPr>
          <w:lang w:val="hr-HR"/>
        </w:rPr>
        <w:t>0</w:t>
      </w:r>
      <w:r w:rsidR="000C5E14">
        <w:rPr>
          <w:lang w:val="hr-HR"/>
        </w:rPr>
        <w:t>5</w:t>
      </w:r>
      <w:r w:rsidR="00B8793A">
        <w:rPr>
          <w:lang w:val="hr-HR"/>
        </w:rPr>
        <w:t xml:space="preserve">. </w:t>
      </w:r>
      <w:r w:rsidR="00C91BB3">
        <w:rPr>
          <w:lang w:val="hr-HR"/>
        </w:rPr>
        <w:t>siječnja</w:t>
      </w:r>
      <w:r w:rsidR="008846F3" w:rsidRPr="008846F3">
        <w:rPr>
          <w:lang w:val="hr-HR"/>
        </w:rPr>
        <w:t xml:space="preserve"> 201</w:t>
      </w:r>
      <w:r w:rsidR="00F76B44">
        <w:rPr>
          <w:lang w:val="hr-HR"/>
        </w:rPr>
        <w:t>7</w:t>
      </w:r>
      <w:r w:rsidR="008846F3" w:rsidRPr="008846F3">
        <w:rPr>
          <w:lang w:val="hr-HR"/>
        </w:rPr>
        <w:t>. godine</w:t>
      </w:r>
    </w:p>
    <w:p w:rsidRDefault="00C91BB3" w:rsidP="00E22421" w:rsidR="00C91BB3" w:rsidRPr="00E22421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0C5E14">
        <w:rPr>
          <w:lang w:val="hr-HR"/>
        </w:rPr>
        <w:t>Anti Đulabić, Stančić, Baščine 33, OIB 69355485142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0C5E14">
        <w:rPr>
          <w:lang w:val="hr-HR"/>
        </w:rPr>
        <w:t>26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C91BB3">
        <w:rPr>
          <w:lang w:val="hr-HR"/>
        </w:rPr>
        <w:t>11</w:t>
      </w:r>
      <w:r w:rsidR="000C5E14">
        <w:rPr>
          <w:lang w:val="hr-HR"/>
        </w:rPr>
        <w:t>26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0C5E14" w:rsidRPr="000C5E14">
        <w:rPr>
          <w:lang w:val="hr-HR"/>
        </w:rPr>
        <w:t>Ant</w:t>
      </w:r>
      <w:r w:rsidR="000C5E14">
        <w:rPr>
          <w:lang w:val="hr-HR"/>
        </w:rPr>
        <w:t>o</w:t>
      </w:r>
      <w:r w:rsidR="000C5E14" w:rsidRPr="000C5E14">
        <w:rPr>
          <w:lang w:val="hr-HR"/>
        </w:rPr>
        <w:t xml:space="preserve"> Đulabić, Stančić, Baščine 33, OIB 69355485142</w:t>
      </w:r>
      <w:r w:rsidR="00C91BB3" w:rsidRPr="00C91BB3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0C5E14" w:rsidRPr="000C5E14">
        <w:rPr>
          <w:lang w:val="hr-HR"/>
        </w:rPr>
        <w:t>Ant</w:t>
      </w:r>
      <w:r w:rsidR="000C5E14">
        <w:rPr>
          <w:lang w:val="hr-HR"/>
        </w:rPr>
        <w:t>e</w:t>
      </w:r>
      <w:r w:rsidR="000C5E14" w:rsidRPr="000C5E14">
        <w:rPr>
          <w:lang w:val="hr-HR"/>
        </w:rPr>
        <w:t xml:space="preserve"> Đulabić, Stančić, Baščine 33, OIB 69355485142</w:t>
      </w:r>
      <w:r w:rsidR="000C5E14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F76B44">
        <w:rPr>
          <w:b/>
          <w:lang w:val="hr-HR"/>
        </w:rPr>
        <w:t>2</w:t>
      </w:r>
      <w:r w:rsidR="000C5E14">
        <w:rPr>
          <w:b/>
          <w:lang w:val="hr-HR"/>
        </w:rPr>
        <w:t>6</w:t>
      </w:r>
      <w:r w:rsidR="008846F3" w:rsidRPr="008846F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="008846F3" w:rsidRPr="008846F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F76B44">
        <w:rPr>
          <w:lang w:val="hr-HR"/>
        </w:rPr>
        <w:t>2</w:t>
      </w:r>
      <w:r w:rsidR="000C5E14">
        <w:rPr>
          <w:lang w:val="hr-HR"/>
        </w:rPr>
        <w:t>6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F76B44">
        <w:rPr>
          <w:lang w:val="hr-HR"/>
        </w:rPr>
        <w:t>2</w:t>
      </w:r>
      <w:r w:rsidR="000C5E14">
        <w:rPr>
          <w:lang w:val="hr-HR"/>
        </w:rPr>
        <w:t>6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0C5E14" w:rsidRPr="000C5E14">
        <w:rPr>
          <w:lang w:val="hr-HR"/>
        </w:rPr>
        <w:t>Ant</w:t>
      </w:r>
      <w:r w:rsidR="000C5E14">
        <w:rPr>
          <w:lang w:val="hr-HR"/>
        </w:rPr>
        <w:t>e</w:t>
      </w:r>
      <w:r w:rsidR="000C5E14" w:rsidRPr="000C5E14">
        <w:rPr>
          <w:lang w:val="hr-HR"/>
        </w:rPr>
        <w:t xml:space="preserve"> Đulabić, Stančić, Baščine 33, OIB 69355485142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C91BB3">
        <w:rPr>
          <w:lang w:val="hr-HR"/>
        </w:rPr>
        <w:t>0</w:t>
      </w:r>
      <w:r w:rsidR="00BD35EF">
        <w:rPr>
          <w:lang w:val="hr-HR"/>
        </w:rPr>
        <w:t>3</w:t>
      </w:r>
      <w:r w:rsidR="00011E74">
        <w:rPr>
          <w:lang w:val="hr-HR"/>
        </w:rPr>
        <w:t xml:space="preserve">. </w:t>
      </w:r>
      <w:r w:rsidR="00F76B44">
        <w:rPr>
          <w:lang w:val="hr-HR"/>
        </w:rPr>
        <w:t>svibnja</w:t>
      </w:r>
      <w:r w:rsidR="00011E74">
        <w:rPr>
          <w:lang w:val="hr-HR"/>
        </w:rPr>
        <w:t xml:space="preserve"> 201</w:t>
      </w:r>
      <w:r w:rsidR="00F76B44">
        <w:rPr>
          <w:lang w:val="hr-HR"/>
        </w:rPr>
        <w:t>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0C5E14">
        <w:rPr>
          <w:lang w:val="hr-HR"/>
        </w:rPr>
        <w:t>jednu</w:t>
      </w:r>
      <w:r w:rsidR="00455BDF">
        <w:rPr>
          <w:lang w:val="hr-HR"/>
        </w:rPr>
        <w:t xml:space="preserve"> zaposlen</w:t>
      </w:r>
      <w:r w:rsidR="000C5E14">
        <w:rPr>
          <w:lang w:val="hr-HR"/>
        </w:rPr>
        <w:t>u</w:t>
      </w:r>
      <w:r w:rsidR="00455BDF">
        <w:rPr>
          <w:lang w:val="hr-HR"/>
        </w:rPr>
        <w:t xml:space="preserve"> osob</w:t>
      </w:r>
      <w:r w:rsidR="000C5E14">
        <w:rPr>
          <w:lang w:val="hr-HR"/>
        </w:rPr>
        <w:t>u</w:t>
      </w:r>
      <w:r w:rsidRPr="008846F3">
        <w:rPr>
          <w:lang w:val="hr-HR"/>
        </w:rPr>
        <w:t xml:space="preserve">. </w:t>
      </w:r>
    </w:p>
    <w:p w:rsidRDefault="000C5E14" w:rsidP="008846F3" w:rsidR="000C5E14">
      <w:pPr>
        <w:jc w:val="both"/>
        <w:rPr>
          <w:lang w:val="hr-HR"/>
        </w:rPr>
      </w:pPr>
    </w:p>
    <w:p w:rsidRDefault="00EA49C3" w:rsidP="008846F3" w:rsidR="00EA49C3">
      <w:pPr>
        <w:jc w:val="both"/>
        <w:rPr>
          <w:lang w:val="hr-HR"/>
        </w:rPr>
      </w:pPr>
    </w:p>
    <w:p w:rsidRDefault="00EA49C3" w:rsidP="00EA49C3" w:rsidR="00EA49C3">
      <w:pPr>
        <w:jc w:val="right"/>
        <w:rPr>
          <w:lang w:val="hr-HR"/>
        </w:rPr>
      </w:pPr>
      <w:r w:rsidRPr="00EA49C3"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F76B44">
        <w:rPr>
          <w:b/>
          <w:lang w:val="hr-HR"/>
        </w:rPr>
        <w:t>2</w:t>
      </w:r>
      <w:r w:rsidR="000C5E14">
        <w:rPr>
          <w:b/>
          <w:lang w:val="hr-HR"/>
        </w:rPr>
        <w:t>6</w:t>
      </w:r>
      <w:r w:rsidRPr="00EA49C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Pr="00EA49C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EA49C3" w:rsidP="008846F3" w:rsidR="00EA49C3">
      <w:pPr>
        <w:jc w:val="both"/>
        <w:rPr>
          <w:lang w:val="hr-HR"/>
        </w:rPr>
      </w:pP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C91BB3">
        <w:rPr>
          <w:lang w:val="hr-HR"/>
        </w:rPr>
        <w:t>0</w:t>
      </w:r>
      <w:r w:rsidR="000C5E14">
        <w:rPr>
          <w:lang w:val="hr-HR"/>
        </w:rPr>
        <w:t>5</w:t>
      </w:r>
      <w:r w:rsidR="00455BDF">
        <w:rPr>
          <w:lang w:val="hr-HR"/>
        </w:rPr>
        <w:t xml:space="preserve">. </w:t>
      </w:r>
      <w:r w:rsidR="00C91BB3">
        <w:rPr>
          <w:lang w:val="hr-HR"/>
        </w:rPr>
        <w:t>siječnja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</w:t>
      </w:r>
    </w:p>
    <w:p w:rsidRDefault="007C6C34" w:rsidP="00455BDF" w:rsidR="00AA053A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437858">
        <w:rPr>
          <w:lang w:val="hr-HR"/>
        </w:rPr>
        <w:t xml:space="preserve"> </w:t>
      </w:r>
      <w:r w:rsidR="00D92ACF">
        <w:rPr>
          <w:lang w:val="hr-HR"/>
        </w:rPr>
        <w:t xml:space="preserve">   </w:t>
      </w:r>
      <w:r w:rsidR="00437858">
        <w:rPr>
          <w:lang w:val="hr-HR"/>
        </w:rPr>
        <w:t xml:space="preserve">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0E52E9" w:rsidP="00D92ACF" w:rsidR="000E52E9">
      <w:pPr>
        <w:ind w:firstLine="720" w:left="3600"/>
        <w:rPr>
          <w:lang w:val="hr-HR"/>
        </w:rPr>
      </w:pPr>
      <w:r>
        <w:rPr>
          <w:lang w:val="hr-HR"/>
        </w:rPr>
        <w:t xml:space="preserve">   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72B" w:rsidP="004511E1" w:rsidR="0016172B">
      <w:r>
        <w:separator/>
      </w:r>
    </w:p>
  </w:endnote>
  <w:endnote w:id="0" w:type="continuationSeparator">
    <w:p w:rsidRDefault="0016172B" w:rsidP="004511E1" w:rsidR="00161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72B" w:rsidP="004511E1" w:rsidR="0016172B">
      <w:r>
        <w:separator/>
      </w:r>
    </w:p>
  </w:footnote>
  <w:footnote w:id="0" w:type="continuationSeparator">
    <w:p w:rsidRDefault="0016172B" w:rsidP="004511E1" w:rsidR="00161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4A2D" w:rsidRPr="00CB4A2D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506C"/>
    <w:rsid w:val="000251B7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C5E14"/>
    <w:rsid w:val="000D0ABA"/>
    <w:rsid w:val="000D5A7B"/>
    <w:rsid w:val="000E52E9"/>
    <w:rsid w:val="00104E15"/>
    <w:rsid w:val="00116C90"/>
    <w:rsid w:val="0014792D"/>
    <w:rsid w:val="0016172B"/>
    <w:rsid w:val="00170CBC"/>
    <w:rsid w:val="001C2703"/>
    <w:rsid w:val="00200D32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2772"/>
    <w:rsid w:val="002E6F02"/>
    <w:rsid w:val="00322A3D"/>
    <w:rsid w:val="00324C6E"/>
    <w:rsid w:val="00331868"/>
    <w:rsid w:val="00373E23"/>
    <w:rsid w:val="00386C9D"/>
    <w:rsid w:val="00396F1B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43C9F"/>
    <w:rsid w:val="00654DA4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24398"/>
    <w:rsid w:val="00975200"/>
    <w:rsid w:val="00980416"/>
    <w:rsid w:val="00A122BE"/>
    <w:rsid w:val="00A13E2F"/>
    <w:rsid w:val="00A25498"/>
    <w:rsid w:val="00A262D0"/>
    <w:rsid w:val="00A73D17"/>
    <w:rsid w:val="00A92062"/>
    <w:rsid w:val="00AA053A"/>
    <w:rsid w:val="00AB4C7E"/>
    <w:rsid w:val="00AB5215"/>
    <w:rsid w:val="00AD05FF"/>
    <w:rsid w:val="00B23988"/>
    <w:rsid w:val="00B7139D"/>
    <w:rsid w:val="00B8373A"/>
    <w:rsid w:val="00B86A03"/>
    <w:rsid w:val="00B8793A"/>
    <w:rsid w:val="00B92043"/>
    <w:rsid w:val="00BD35EF"/>
    <w:rsid w:val="00BD633E"/>
    <w:rsid w:val="00C15B9D"/>
    <w:rsid w:val="00C22420"/>
    <w:rsid w:val="00C61241"/>
    <w:rsid w:val="00C91BB3"/>
    <w:rsid w:val="00CB4A2D"/>
    <w:rsid w:val="00CC0789"/>
    <w:rsid w:val="00CC639E"/>
    <w:rsid w:val="00CD6319"/>
    <w:rsid w:val="00CD7C40"/>
    <w:rsid w:val="00D13568"/>
    <w:rsid w:val="00D2604C"/>
    <w:rsid w:val="00D51E58"/>
    <w:rsid w:val="00D75963"/>
    <w:rsid w:val="00D92ACF"/>
    <w:rsid w:val="00D95D84"/>
    <w:rsid w:val="00DA0BB1"/>
    <w:rsid w:val="00DA381F"/>
    <w:rsid w:val="00E22421"/>
    <w:rsid w:val="00E31E03"/>
    <w:rsid w:val="00E377C2"/>
    <w:rsid w:val="00E64F23"/>
    <w:rsid w:val="00E65882"/>
    <w:rsid w:val="00E82667"/>
    <w:rsid w:val="00E90DB0"/>
    <w:rsid w:val="00EA49C3"/>
    <w:rsid w:val="00ED31A8"/>
    <w:rsid w:val="00ED34BB"/>
    <w:rsid w:val="00EE281F"/>
    <w:rsid w:val="00EE410F"/>
    <w:rsid w:val="00EF02D0"/>
    <w:rsid w:val="00F07DA0"/>
    <w:rsid w:val="00F11BEB"/>
    <w:rsid w:val="00F262D4"/>
    <w:rsid w:val="00F53902"/>
    <w:rsid w:val="00F60BEB"/>
    <w:rsid w:val="00F62BC5"/>
    <w:rsid w:val="00F76B44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4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4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St-1126/2017</izvorni_sadrzaj>
    <derivirana_varijabla naziv="DomainObject.Predmet.OznakaBroj_1">St-1126/2017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UNOTERM-TRTA d.o.o.</izvorni_sadrzaj>
    <derivirana_varijabla naziv="DomainObject.Predmet.ProtustrankaFormated_1">  UNOTERM-TRTA d.o.o.</derivirana_varijabla>
  </DomainObject.Predmet.ProtustrankaFormated>
  <DomainObject.Predmet.ProtustrankaFormatedOIB>
    <izvorni_sadrzaj>  UNOTERM-TRTA d.o.o., OIB 01637512875</izvorni_sadrzaj>
    <derivirana_varijabla naziv="DomainObject.Predmet.ProtustrankaFormatedOIB_1">  UNOTERM-TRTA d.o.o., OIB 01637512875</derivirana_varijabla>
  </DomainObject.Predmet.ProtustrankaFormatedOIB>
  <DomainObject.Predmet.ProtustrankaFormatedWithAdress>
    <izvorni_sadrzaj> UNOTERM-TRTA d.o.o., Jaruščica 5, 10000 Zagreb</izvorni_sadrzaj>
    <derivirana_varijabla naziv="DomainObject.Predmet.ProtustrankaFormatedWithAdress_1"> UNOTERM-TRTA d.o.o., Jaruščica 5, 10000 Zagreb</derivirana_varijabla>
  </DomainObject.Predmet.ProtustrankaFormatedWithAdress>
  <DomainObject.Predmet.ProtustrankaFormatedWithAdressOIB>
    <izvorni_sadrzaj> UNOTERM-TRTA d.o.o., OIB 01637512875, Jaruščica 5, 10000 Zagreb</izvorni_sadrzaj>
    <derivirana_varijabla naziv="DomainObject.Predmet.ProtustrankaFormatedWithAdressOIB_1"> UNOTERM-TRTA d.o.o., OIB 01637512875, Jaruščica 5, 10000 Zagreb</derivirana_varijabla>
  </DomainObject.Predmet.ProtustrankaFormatedWithAdressOIB>
  <DomainObject.Predmet.ProtustrankaWithAdress>
    <izvorni_sadrzaj>UNOTERM-TRTA d.o.o. Jaruščica 5, 10000 Zagreb</izvorni_sadrzaj>
    <derivirana_varijabla naziv="DomainObject.Predmet.ProtustrankaWithAdress_1">UNOTERM-TRTA d.o.o. Jaruščica 5, 10000 Zagreb</derivirana_varijabla>
  </DomainObject.Predmet.ProtustrankaWithAdress>
  <DomainObject.Predmet.ProtustrankaWithAdressOIB>
    <izvorni_sadrzaj>UNOTERM-TRTA d.o.o., OIB 01637512875, Jaruščica 5, 10000 Zagreb</izvorni_sadrzaj>
    <derivirana_varijabla naziv="DomainObject.Predmet.ProtustrankaWithAdressOIB_1">UNOTERM-TRTA d.o.o., OIB 01637512875, Jaruščica 5, 10000 Zagreb</derivirana_varijabla>
  </DomainObject.Predmet.ProtustrankaWithAdressOIB>
  <DomainObject.Predmet.ProtustrankaNazivFormated>
    <izvorni_sadrzaj>UNOTERM-TRTA d.o.o.</izvorni_sadrzaj>
    <derivirana_varijabla naziv="DomainObject.Predmet.ProtustrankaNazivFormated_1">UNOTERM-TRTA d.o.o.</derivirana_varijabla>
  </DomainObject.Predmet.ProtustrankaNazivFormated>
  <DomainObject.Predmet.ProtustrankaNazivFormatedOIB>
    <izvorni_sadrzaj>UNOTERM-TRTA d.o.o., OIB 01637512875</izvorni_sadrzaj>
    <derivirana_varijabla naziv="DomainObject.Predmet.ProtustrankaNazivFormatedOIB_1">UNOTERM-TRTA d.o.o., OIB 01637512875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UNOTERM-TRTA d.o.o.</item>
    </izvorni_sadrzaj>
    <derivirana_varijabla naziv="DomainObject.Predmet.ProtuStrankaListFormated_1">
      <item>UNOTERM-TRTA d.o.o.</item>
    </derivirana_varijabla>
  </DomainObject.Predmet.ProtuStrankaListFormated>
  <DomainObject.Predmet.ProtuStrankaListFormatedOIB>
    <izvorni_sadrzaj>
      <item>UNOTERM-TRTA d.o.o., OIB 01637512875</item>
    </izvorni_sadrzaj>
    <derivirana_varijabla naziv="DomainObject.Predmet.ProtuStrankaListFormatedOIB_1">
      <item>UNOTERM-TRTA d.o.o., OIB 01637512875</item>
    </derivirana_varijabla>
  </DomainObject.Predmet.ProtuStrankaListFormatedOIB>
  <DomainObject.Predmet.ProtuStrankaListFormatedWithAdress>
    <izvorni_sadrzaj>
      <item>UNOTERM-TRTA d.o.o., Jaruščica 5, 10000 Zagreb</item>
    </izvorni_sadrzaj>
    <derivirana_varijabla naziv="DomainObject.Predmet.ProtuStrankaListFormatedWithAdress_1">
      <item>UNOTERM-TRTA d.o.o., Jaruščica 5, 10000 Zagreb</item>
    </derivirana_varijabla>
  </DomainObject.Predmet.ProtuStrankaListFormatedWithAdress>
  <DomainObject.Predmet.ProtuStrankaListFormatedWithAdressOIB>
    <izvorni_sadrzaj>
      <item>UNOTERM-TRTA d.o.o., OIB 01637512875, Jaruščica 5, 10000 Zagreb</item>
    </izvorni_sadrzaj>
    <derivirana_varijabla naziv="DomainObject.Predmet.ProtuStrankaListFormatedWithAdressOIB_1">
      <item>UNOTERM-TRTA d.o.o., OIB 01637512875, Jaruščica 5, 10000 Zagreb</item>
    </derivirana_varijabla>
  </DomainObject.Predmet.ProtuStrankaListFormatedWithAdressOIB>
  <DomainObject.Predmet.ProtuStrankaListNazivFormated>
    <izvorni_sadrzaj>
      <item>UNOTERM-TRTA d.o.o.</item>
    </izvorni_sadrzaj>
    <derivirana_varijabla naziv="DomainObject.Predmet.ProtuStrankaListNazivFormated_1">
      <item>UNOTERM-TRTA d.o.o.</item>
    </derivirana_varijabla>
  </DomainObject.Predmet.ProtuStrankaListNazivFormated>
  <DomainObject.Predmet.ProtuStrankaListNazivFormatedOIB>
    <izvorni_sadrzaj>
      <item>UNOTERM-TRTA d.o.o., OIB 01637512875</item>
    </izvorni_sadrzaj>
    <derivirana_varijabla naziv="DomainObject.Predmet.ProtuStrankaListNazivFormatedOIB_1">
      <item>UNOTERM-TRTA d.o.o., OIB 01637512875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UNOTERM-TRTA d.o.o.</izvorni_sadrzaj>
    <derivirana_varijabla naziv="DomainObject.Predmet.ProtustrankaIDrugi_1">UNOTERM-TRTA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UNOTERM-TRTA d.o.o., OIB 01637512875, Jaruščica 5, 10000 Zagreb</izvorni_sadrzaj>
    <derivirana_varijabla naziv="DomainObject.Predmet.ProtustrankaIDrugiAdressOIB_1">UNOTERM-TRTA d.o.o., OIB 01637512875, Jaruščica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UNOTERM-TRTA d.o.o.</item>
      <item>FINA Regionalni centar Zagreb</item>
    </izvorni_sadrzaj>
    <derivirana_varijabla naziv="DomainObject.Predmet.SudioniciListNaziv_1">
      <item>UNOTERM-TRTA d.o.o.</item>
      <item>FINA Regionalni centar Zagreb</item>
    </derivirana_varijabla>
  </DomainObject.Predmet.SudioniciListNaziv>
  <DomainObject.Predmet.SudioniciListAdressOIB>
    <izvorni_sadrzaj>
      <item>UNOTERM-TRTA d.o.o., OIB 01637512875, Jaruščica 5,10000 Zagreb</item>
      <item>FINA Regionalni centar Zagreb, OIB 85821130368, Trg svibanjskih žrtava 1995. br. 1,10000 Zagreb</item>
    </izvorni_sadrzaj>
    <derivirana_varijabla naziv="DomainObject.Predmet.SudioniciListAdressOIB_1">
      <item>UNOTERM-TRTA d.o.o., OIB 01637512875, Jaruščica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01637512875</item>
      <item>, OIB 85821130368</item>
    </izvorni_sadrzaj>
    <derivirana_varijabla naziv="DomainObject.Predmet.SudioniciListNazivOIB_1">
      <item>, OIB 01637512875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864EC-5C50-4885-8797-9C671FF7F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922</properties:Words>
  <properties:Characters>5025</properties:Characters>
  <properties:Lines>132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2018-01-05T07:18:00Z</dcterms:created>
  <dc:creator>zbiondic</dc:creator>
  <cp:lastModifiedBy>wsadmin</cp:lastModifiedBy>
  <cp:lastPrinted>2018-01-05T07:22:00Z</cp:lastPrinted>
  <dcterms:modified xmlns:xsi="http://www.w3.org/2001/XMLSchema-instance" xsi:type="dcterms:W3CDTF">2018-01-05T11:08:00Z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