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7019c" w14:paraId="c57019c" w:rsidRDefault="00F9317C" w:rsidP="00F9317C" w:rsidR="00F9317C" w:rsidRPr="005153ED">
      <w:pPr>
        <w:jc w:val="right"/>
        <w15:collapsed w:val="false"/>
        <w:rPr>
          <w:b/>
        </w:rPr>
      </w:pPr>
      <w:bookmarkStart w:name="_GoBack" w:id="0"/>
      <w:bookmarkEnd w:id="0"/>
      <w:proofErr w:type="spellStart"/>
      <w:r w:rsidRPr="005153ED">
        <w:rPr>
          <w:b/>
        </w:rPr>
        <w:t>Posl</w:t>
      </w:r>
      <w:proofErr w:type="spellEnd"/>
      <w:r w:rsidRPr="005153ED">
        <w:rPr>
          <w:b/>
        </w:rPr>
        <w:t>. br. 18 St-</w:t>
      </w:r>
      <w:r w:rsidR="00026FB7">
        <w:rPr>
          <w:b/>
        </w:rPr>
        <w:t>1550</w:t>
      </w:r>
      <w:r w:rsidR="00AA295C">
        <w:rPr>
          <w:b/>
        </w:rPr>
        <w:t>/201</w:t>
      </w:r>
      <w:r w:rsidR="00026FB7">
        <w:rPr>
          <w:b/>
        </w:rPr>
        <w:t>6</w:t>
      </w:r>
      <w:r w:rsidR="005721B4">
        <w:rPr>
          <w:b/>
        </w:rPr>
        <w:t>-</w:t>
      </w:r>
      <w:r w:rsidR="00026FB7">
        <w:rPr>
          <w:b/>
        </w:rPr>
        <w:t>45</w:t>
      </w:r>
    </w:p>
    <w:p w:rsidRDefault="00F9317C" w:rsidP="00F9317C" w:rsidR="00F9317C" w:rsidRPr="005153ED">
      <w:pPr>
        <w:rPr>
          <w:b/>
        </w:rPr>
      </w:pPr>
    </w:p>
    <w:p w:rsidRDefault="00F9317C" w:rsidP="00F9317C" w:rsidR="00F9317C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6200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69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REPUBLIKA HRVATSKA</w:t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026FB7" w:rsidP="00AA295C" w:rsidR="00F9317C"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746805" w:rsidP="00F9317C" w:rsidR="00746805">
      <w:pPr>
        <w:jc w:val="center"/>
        <w:rPr>
          <w:b/>
        </w:rPr>
      </w:pPr>
    </w:p>
    <w:p w:rsidRDefault="006331DE" w:rsidP="00F9317C" w:rsidR="006331DE">
      <w:pPr>
        <w:jc w:val="center"/>
        <w:rPr>
          <w:b/>
        </w:rPr>
      </w:pPr>
    </w:p>
    <w:p w:rsidRDefault="00F9317C" w:rsidP="00F9317C" w:rsidR="00F9317C" w:rsidRPr="006C7F48">
      <w:pPr>
        <w:jc w:val="center"/>
        <w:rPr>
          <w:b/>
        </w:rPr>
      </w:pP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E</w:t>
      </w:r>
      <w:r w:rsidR="00746805">
        <w:rPr>
          <w:b/>
        </w:rPr>
        <w:t xml:space="preserve"> </w:t>
      </w:r>
      <w:r w:rsidRPr="006C7F48">
        <w:rPr>
          <w:b/>
        </w:rPr>
        <w:t>P</w:t>
      </w:r>
      <w:r w:rsidR="00746805">
        <w:rPr>
          <w:b/>
        </w:rPr>
        <w:t xml:space="preserve"> </w:t>
      </w:r>
      <w:r w:rsidRPr="006C7F48">
        <w:rPr>
          <w:b/>
        </w:rPr>
        <w:t>U</w:t>
      </w:r>
      <w:r w:rsidR="00746805">
        <w:rPr>
          <w:b/>
        </w:rPr>
        <w:t xml:space="preserve"> </w:t>
      </w:r>
      <w:r w:rsidRPr="006C7F48">
        <w:rPr>
          <w:b/>
        </w:rPr>
        <w:t>B</w:t>
      </w:r>
      <w:r w:rsidR="00746805">
        <w:rPr>
          <w:b/>
        </w:rPr>
        <w:t xml:space="preserve"> </w:t>
      </w:r>
      <w:r w:rsidRPr="006C7F48">
        <w:rPr>
          <w:b/>
        </w:rPr>
        <w:t>L</w:t>
      </w:r>
      <w:r w:rsidR="00746805">
        <w:rPr>
          <w:b/>
        </w:rPr>
        <w:t xml:space="preserve"> </w:t>
      </w:r>
      <w:r w:rsidRPr="006C7F48">
        <w:rPr>
          <w:b/>
        </w:rPr>
        <w:t>I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 xml:space="preserve">A </w:t>
      </w:r>
      <w:r w:rsidR="00746805">
        <w:rPr>
          <w:b/>
        </w:rPr>
        <w:t xml:space="preserve"> </w:t>
      </w:r>
      <w:r w:rsidRPr="006C7F48">
        <w:rPr>
          <w:b/>
        </w:rPr>
        <w:t>H</w:t>
      </w:r>
      <w:r w:rsidR="00746805">
        <w:rPr>
          <w:b/>
        </w:rPr>
        <w:t xml:space="preserve"> </w:t>
      </w: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V</w:t>
      </w:r>
      <w:r w:rsidR="00746805">
        <w:rPr>
          <w:b/>
        </w:rPr>
        <w:t xml:space="preserve"> </w:t>
      </w:r>
      <w:r w:rsidRPr="006C7F48">
        <w:rPr>
          <w:b/>
        </w:rPr>
        <w:t>A</w:t>
      </w:r>
      <w:r w:rsidR="00746805">
        <w:rPr>
          <w:b/>
        </w:rPr>
        <w:t xml:space="preserve"> </w:t>
      </w:r>
      <w:r w:rsidRPr="006C7F48">
        <w:rPr>
          <w:b/>
        </w:rPr>
        <w:t>T</w:t>
      </w:r>
      <w:r w:rsidR="00746805">
        <w:rPr>
          <w:b/>
        </w:rPr>
        <w:t xml:space="preserve"> </w:t>
      </w:r>
      <w:r w:rsidRPr="006C7F48">
        <w:rPr>
          <w:b/>
        </w:rPr>
        <w:t>S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>A</w:t>
      </w:r>
    </w:p>
    <w:p w:rsidRDefault="00A64506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026FB7" w:rsidRPr="00026FB7">
        <w:t xml:space="preserve">GEORAD d.o.o. u stečaju, Makarska Zrinsko </w:t>
      </w:r>
      <w:proofErr w:type="spellStart"/>
      <w:r w:rsidR="00026FB7" w:rsidRPr="00026FB7">
        <w:t>Frankopanska</w:t>
      </w:r>
      <w:proofErr w:type="spellEnd"/>
      <w:r w:rsidR="00026FB7" w:rsidRPr="00026FB7">
        <w:t xml:space="preserve"> S-7, MBS: 060208723, OIB: 78126748207</w:t>
      </w:r>
      <w:r w:rsidR="005721B4" w:rsidRPr="005721B4">
        <w:t xml:space="preserve">, zastupanog po stečajnom upravitelju </w:t>
      </w:r>
      <w:r w:rsidR="00026FB7" w:rsidRPr="00026FB7">
        <w:t xml:space="preserve">Dražen </w:t>
      </w:r>
      <w:proofErr w:type="spellStart"/>
      <w:r w:rsidR="00026FB7" w:rsidRPr="00026FB7">
        <w:t>Vidman</w:t>
      </w:r>
      <w:proofErr w:type="spellEnd"/>
      <w:r w:rsidR="005721B4" w:rsidRPr="005721B4">
        <w:t xml:space="preserve"> iz Zagreba</w:t>
      </w:r>
      <w:r w:rsidR="00452088">
        <w:t xml:space="preserve">, izvan ročišta, dana </w:t>
      </w:r>
      <w:r w:rsidR="00026FB7">
        <w:t>06</w:t>
      </w:r>
      <w:r w:rsidR="00FF68CD" w:rsidRPr="00FF68CD">
        <w:t xml:space="preserve">. </w:t>
      </w:r>
      <w:r w:rsidR="00026FB7">
        <w:t>listopad</w:t>
      </w:r>
      <w:r w:rsidR="00FF68CD" w:rsidRPr="00FF68CD">
        <w:t>a</w:t>
      </w:r>
      <w:r w:rsidR="00FF68CD">
        <w:t xml:space="preserve"> 201</w:t>
      </w:r>
      <w:r w:rsidR="0008421D">
        <w:t>7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6331DE" w:rsidP="005E3D72" w:rsidR="006331DE">
      <w:pPr>
        <w:jc w:val="center"/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A70495" w:rsidR="00452088">
      <w:pPr>
        <w:ind w:hanging="705" w:left="705"/>
        <w:jc w:val="both"/>
      </w:pPr>
      <w:r>
        <w:t>I.</w:t>
      </w:r>
      <w:r>
        <w:tab/>
        <w:t xml:space="preserve">Poziva se stečajni upravitelj </w:t>
      </w:r>
      <w:r w:rsidR="00026FB7" w:rsidRPr="00026FB7">
        <w:t xml:space="preserve">Dražen </w:t>
      </w:r>
      <w:proofErr w:type="spellStart"/>
      <w:r w:rsidR="00026FB7" w:rsidRPr="00026FB7">
        <w:t>Vidman</w:t>
      </w:r>
      <w:proofErr w:type="spellEnd"/>
      <w:r w:rsidR="00AA295C">
        <w:t>,</w:t>
      </w:r>
      <w:r>
        <w:t xml:space="preserve"> u rok</w:t>
      </w:r>
      <w:r w:rsidR="0008421D">
        <w:t>u</w:t>
      </w:r>
      <w:r w:rsidR="00A77ADB">
        <w:t xml:space="preserve"> osam dana</w:t>
      </w:r>
      <w:r w:rsidR="0008421D">
        <w:t xml:space="preserve"> </w:t>
      </w:r>
      <w:r w:rsidR="00026FB7">
        <w:t>u spis dostaviti očitovanje na navode iz podneska GEOPROFIL d.o.o. zaprimljen u spis 05. listopada 2017.g.</w:t>
      </w:r>
    </w:p>
    <w:p w:rsidRDefault="00452088" w:rsidP="00452088" w:rsidR="00452088">
      <w:pPr>
        <w:jc w:val="both"/>
      </w:pPr>
    </w:p>
    <w:p w:rsidRDefault="00A77ADB" w:rsidP="00A77ADB" w:rsidR="00A77ADB">
      <w:pPr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FD23BA">
        <w:rPr>
          <w:b/>
        </w:rPr>
        <w:t xml:space="preserve">U </w:t>
      </w:r>
      <w:r w:rsidR="00AA295C">
        <w:rPr>
          <w:b/>
        </w:rPr>
        <w:t>Dubrovnik</w:t>
      </w:r>
      <w:r w:rsidRPr="00FD23BA">
        <w:rPr>
          <w:b/>
        </w:rPr>
        <w:t xml:space="preserve">u, dana </w:t>
      </w:r>
      <w:r w:rsidR="00026FB7">
        <w:rPr>
          <w:b/>
        </w:rPr>
        <w:t>06</w:t>
      </w:r>
      <w:r w:rsidRPr="00FD23BA">
        <w:rPr>
          <w:b/>
        </w:rPr>
        <w:t xml:space="preserve">. </w:t>
      </w:r>
      <w:r w:rsidR="00026FB7">
        <w:rPr>
          <w:b/>
        </w:rPr>
        <w:t>listopad</w:t>
      </w:r>
      <w:r>
        <w:rPr>
          <w:b/>
        </w:rPr>
        <w:t>a</w:t>
      </w:r>
      <w:r w:rsidRPr="00FD23BA">
        <w:rPr>
          <w:b/>
        </w:rPr>
        <w:t xml:space="preserve"> 201</w:t>
      </w:r>
      <w:r>
        <w:rPr>
          <w:b/>
        </w:rPr>
        <w:t>7</w:t>
      </w:r>
      <w:r w:rsidRPr="00FD23BA">
        <w:rPr>
          <w:b/>
        </w:rPr>
        <w:t xml:space="preserve">. </w:t>
      </w:r>
      <w:r>
        <w:rPr>
          <w:b/>
        </w:rPr>
        <w:t>g</w:t>
      </w:r>
      <w:r w:rsidRPr="00FD23BA">
        <w:rPr>
          <w:b/>
        </w:rPr>
        <w:t>odine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F9317C">
        <w:rPr>
          <w:b/>
        </w:rPr>
        <w:t>S</w:t>
      </w:r>
      <w:r w:rsidRPr="00FD23BA">
        <w:rPr>
          <w:b/>
        </w:rPr>
        <w:t>udac: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A77ADB" w:rsidP="00A77ADB" w:rsidR="00A77ADB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A77ADB" w:rsidP="00A77ADB" w:rsidR="00A77ADB">
      <w:pPr>
        <w:jc w:val="both"/>
      </w:pPr>
      <w:r>
        <w:t>-</w:t>
      </w:r>
      <w:r>
        <w:tab/>
        <w:t xml:space="preserve">mrežna stranica e-oglasna ploča suda </w:t>
      </w:r>
    </w:p>
    <w:p w:rsidRDefault="00A77ADB" w:rsidP="00A77ADB" w:rsidR="00A77ADB" w:rsidRPr="00AA650B">
      <w:pPr>
        <w:jc w:val="both"/>
      </w:pPr>
      <w:r>
        <w:t>-</w:t>
      </w:r>
      <w:r>
        <w:tab/>
        <w:t>stečajnom upravitelju</w:t>
      </w:r>
      <w:r w:rsidR="006E3EBD">
        <w:t>, putem e oglasna ploča</w:t>
      </w:r>
    </w:p>
    <w:p w:rsidRDefault="002861BF" w:rsidP="00A77ADB" w:rsidR="002861BF" w:rsidRPr="00AA650B">
      <w:pPr>
        <w:jc w:val="center"/>
      </w:pPr>
    </w:p>
    <w:sectPr w:rsidSect="00F15945" w:rsidR="002861BF" w:rsidRPr="00AA650B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6F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3EBD" w:rsidP="006E3EBD" w:rsidR="00CF6E73">
    <w:pPr>
      <w:pStyle w:val="Zaglavlje"/>
      <w:jc w:val="right"/>
    </w:pPr>
    <w:proofErr w:type="spellStart"/>
    <w:r w:rsidRPr="006E3EBD">
      <w:t>Posl</w:t>
    </w:r>
    <w:proofErr w:type="spellEnd"/>
    <w:r w:rsidRPr="006E3EBD">
      <w:t xml:space="preserve">. br. </w:t>
    </w:r>
    <w:r w:rsidR="005721B4" w:rsidRPr="005721B4">
      <w:t>18 St-806/2015-102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26FB7"/>
    <w:rsid w:val="0003534E"/>
    <w:rsid w:val="00053562"/>
    <w:rsid w:val="0008421D"/>
    <w:rsid w:val="00094DB3"/>
    <w:rsid w:val="000A5E6E"/>
    <w:rsid w:val="000B272F"/>
    <w:rsid w:val="000C01E5"/>
    <w:rsid w:val="000C1BCC"/>
    <w:rsid w:val="001018F1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1B4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331DE"/>
    <w:rsid w:val="006B1910"/>
    <w:rsid w:val="006B5FFE"/>
    <w:rsid w:val="006D1B0D"/>
    <w:rsid w:val="006D1E3F"/>
    <w:rsid w:val="006D455D"/>
    <w:rsid w:val="006E2555"/>
    <w:rsid w:val="006E3EBD"/>
    <w:rsid w:val="00730E96"/>
    <w:rsid w:val="007333EE"/>
    <w:rsid w:val="00741D3F"/>
    <w:rsid w:val="00746805"/>
    <w:rsid w:val="00766C86"/>
    <w:rsid w:val="00780E26"/>
    <w:rsid w:val="00794EDF"/>
    <w:rsid w:val="007967AA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E441E"/>
    <w:rsid w:val="00A246E5"/>
    <w:rsid w:val="00A64506"/>
    <w:rsid w:val="00A70495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96F11"/>
    <w:rsid w:val="00BA02EC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8AC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97962"/>
    <w:rsid w:val="00EA03F2"/>
    <w:rsid w:val="00EA3334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79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96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96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96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96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79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96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96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96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96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1550</izvorni_sadrzaj>
    <derivirana_varijabla naziv="DomainObject.Predmet.Broj_1">1550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31 zaposlenik
ŽALBA!!!!
revers u kal suca !!!!!!!!!!!</izvorni_sadrzaj>
    <derivirana_varijabla naziv="DomainObject.Predmet.Opis_1">31 zaposlenik
ŽALBA!!!!
revers u kal suca !!!!!!!!!!!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St-1550/2016</izvorni_sadrzaj>
    <derivirana_varijabla naziv="DomainObject.Predmet.OznakaBroj_1">St-1550/2016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SZPod brojem 14. Stpn-45/2014 - odobrena 
predstečajna nagodba</izvorni_sadrzaj>
    <derivirana_varijabla naziv="DomainObject.Predmet.PrimjedbaSuca_1">Čl. 110. st. 1. SZPod brojem 14. Stpn-45/2014 - odobrena 
predstečajna nagodba</derivirana_varijabla>
  </DomainObject.Predmet.PrimjedbaSuca>
  <DomainObject.Predmet.ProtustrankaFormated>
    <izvorni_sadrzaj>  GEORAD društvo s ograničenom odgovornošću za građenje i prijevoz zastupanog po punomoćniku Dražen Vidman, stečajni upravitelj</izvorni_sadrzaj>
    <derivirana_varijabla naziv="DomainObject.Predmet.ProtustrankaFormated_1">  GEORAD društvo s ograničenom odgovornošću za građenje i prijevoz zastupanog po punomoćniku Dražen Vidman, stečajni upravitelj</derivirana_varijabla>
  </DomainObject.Predmet.ProtustrankaFormated>
  <DomainObject.Predmet.ProtustrankaFormatedOIB>
    <izvorni_sadrzaj>  GEORAD društvo s ograničenom odgovornošću za građenje i prijevoz, OIB 78126748207 zastupanog po punomoćniku Dražen Vidman, stečajni upravitelj</izvorni_sadrzaj>
    <derivirana_varijabla naziv="DomainObject.Predmet.ProtustrankaFormatedOIB_1">  GEORAD društvo s ograničenom odgovornošću za građenje i prijevoz, OIB 78126748207 zastupanog po punomoćniku Dražen Vidman, stečajni upravitelj</derivirana_varijabla>
  </DomainObject.Predmet.ProtustrankaFormatedOIB>
  <DomainObject.Predmet.ProtustrankaFormatedWithAdress>
    <izvorni_sadrzaj> GEORAD društvo s ograničenom odgovornošću za građenje i prijevoz, Zrinsko-Frankopanska, S-7/1, 21300 Makarska zastupanog po punomoćniku Dražen Vidman, stečajni upravitelj</izvorni_sadrzaj>
    <derivirana_varijabla naziv="DomainObject.Predmet.ProtustrankaFormatedWithAdress_1"> GEORAD društvo s ograničenom odgovornošću za građenje i prijevoz, Zrinsko-Frankopanska, S-7/1, 21300 Makarska zastupanog po punomoćniku Dražen Vidman, stečajni upravitelj</derivirana_varijabla>
  </DomainObject.Predmet.ProtustrankaFormatedWithAdress>
  <DomainObject.Predmet.ProtustrankaFormatedWithAdressOIB>
    <izvorni_sadrzaj> GEORAD društvo s ograničenom odgovornošću za građenje i prijevoz, OIB 78126748207, Zrinsko-Frankopanska, S-7/1, 21300 Makarska zastupanog po punomoćniku Dražen Vidman, stečajni upravitelj</izvorni_sadrzaj>
    <derivirana_varijabla naziv="DomainObject.Predmet.ProtustrankaFormatedWithAdressOIB_1"> GEORAD društvo s ograničenom odgovornošću za građenje i prijevoz, OIB 78126748207, Zrinsko-Frankopanska, S-7/1, 21300 Makarska zastupanog po punomoćniku Dražen Vidman, stečajni upravitelj</derivirana_varijabla>
  </DomainObject.Predmet.ProtustrankaFormatedWithAdressOIB>
  <DomainObject.Predmet.ProtustrankaWithAdress>
    <izvorni_sadrzaj>GEORAD društvo s ograničenom odgovornošću za građenje i prijevoz Zrinsko-Frankopanska, S-7/1, 21300 Makarska</izvorni_sadrzaj>
    <derivirana_varijabla naziv="DomainObject.Predmet.ProtustrankaWithAdress_1">GEORAD društvo s ograničenom odgovornošću za građenje i prijevoz Zrinsko-Frankopanska, S-7/1, 21300 Makarska</derivirana_varijabla>
  </DomainObject.Predmet.ProtustrankaWithAdress>
  <DomainObject.Predmet.ProtustrankaWithAdressOIB>
    <izvorni_sadrzaj>GEORAD društvo s ograničenom odgovornošću za građenje i prijevoz, OIB 78126748207, Zrinsko-Frankopanska, S-7/1, 21300 Makarska</izvorni_sadrzaj>
    <derivirana_varijabla naziv="DomainObject.Predmet.ProtustrankaWithAdressOIB_1">GEORAD društvo s ograničenom odgovornošću za građenje i prijevoz, OIB 78126748207, Zrinsko-Frankopanska, S-7/1, 21300 Makarska</derivirana_varijabla>
  </DomainObject.Predmet.ProtustrankaWithAdressOIB>
  <DomainObject.Predmet.ProtustrankaNazivFormated>
    <izvorni_sadrzaj>GEORAD društvo s ograničenom odgovornošću za građenje i prijevoz</izvorni_sadrzaj>
    <derivirana_varijabla naziv="DomainObject.Predmet.ProtustrankaNazivFormated_1">GEORAD društvo s ograničenom odgovornošću za građenje i prijevoz</derivirana_varijabla>
  </DomainObject.Predmet.ProtustrankaNazivFormated>
  <DomainObject.Predmet.ProtustrankaNazivFormatedOIB>
    <izvorni_sadrzaj>GEORAD društvo s ograničenom odgovornošću za građenje i prijevoz, OIB 78126748207</izvorni_sadrzaj>
    <derivirana_varijabla naziv="DomainObject.Predmet.ProtustrankaNazivFormatedOIB_1">GEORAD društvo s ograničenom odgovornošću za građenje i prijevoz, OIB 78126748207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29. rujna 2017.</izvorni_sadrzaj>
    <derivirana_varijabla naziv="DomainObject.Predmet.SpisIzvanSuda.DatumIzlazaSpisa_1">29. rujna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KUHN-Hrvatska, društvo s ograničenom odgovornošću za trgovinu građevinskim i sličnim strojevima zastupanog po punomoćniku Marcel Barilar</izvorni_sadrzaj>
    <derivirana_varijabla naziv="DomainObject.Predmet.StrankaFormated_1">  FINANCIJSKA AGENCIJA, RC SPLIT; KUHN-Hrvatska, društvo s ograničenom odgovornošću za trgovinu građevinskim i sličnim strojevima zastupanog po punomoćniku Marcel Barilar</derivirana_varijabla>
  </DomainObject.Predmet.StrankaFormated>
  <DomainObject.Predmet.StrankaFormatedOIB>
    <izvorni_sadrzaj>  FINANCIJSKA AGENCIJA, RC SPLIT, OIB 85821130368; KUHN-Hrvatska, društvo s ograničenom odgovornošću za trgovinu građevinskim i sličnim strojevima, OIB 04057188037 zastupanog po punomoćniku Marcel Barilar</izvorni_sadrzaj>
    <derivirana_varijabla naziv="DomainObject.Predmet.StrankaFormatedOIB_1">  FINANCIJSKA AGENCIJA, RC SPLIT, OIB 85821130368; KUHN-Hrvatska, društvo s ograničenom odgovornošću za trgovinu građevinskim i sličnim strojevima, OIB 04057188037 zastupanog po punomoćniku Marcel Barilar</derivirana_varijabla>
  </DomainObject.Predmet.StrankaFormatedOIB>
  <DomainObject.Predmet.StrankaFormatedWithAdress>
    <izvorni_sadrzaj> FINANCIJSKA AGENCIJA, RC SPLIT, Mažuranićevo šetalište 24 b, 21000 Split; KUHN-Hrvatska, društvo s ograničenom odgovornošću za trgovinu građevinskim i sličnim strojevima, Rakitnica 4, 10000 Zagreb zastupanog po punomoćniku Marcel Barilar</izvorni_sadrzaj>
    <derivirana_varijabla naziv="DomainObject.Predmet.StrankaFormatedWithAdress_1"> FINANCIJSKA AGENCIJA, RC SPLIT, Mažuranićevo šetalište 24 b, 21000 Split; KUHN-Hrvatska, društvo s ograničenom odgovornošću za trgovinu građevinskim i sličnim strojevima, Rakitnica 4, 10000 Zagreb zastupanog po punomoćniku Marcel Barilar</derivirana_varijabla>
  </DomainObject.Predmet.StrankaFormatedWithAdress>
  <DomainObject.Predmet.StrankaFormatedWithAdressOIB>
    <izvorni_sadrzaj> FINANCIJSKA AGENCIJA, RC SPLIT, OIB 85821130368, Mažuranićevo šetalište 24 b, 21000 Split; KUHN-Hrvatska, društvo s ograničenom odgovornošću za trgovinu građevinskim i sličnim strojevima, OIB 04057188037, Rakitnica 4, 10000 Zagreb zastupanog po punomoćniku Marcel Barilar</izvorni_sadrzaj>
    <derivirana_varijabla naziv="DomainObject.Predmet.StrankaFormatedWithAdressOIB_1"> FINANCIJSKA AGENCIJA, RC SPLIT, OIB 85821130368, Mažuranićevo šetalište 24 b, 21000 Split; KUHN-Hrvatska, društvo s ograničenom odgovornošću za trgovinu građevinskim i sličnim strojevima, OIB 04057188037, Rakitnica 4, 10000 Zagreb zastupanog po punomoćniku Marcel Barilar</derivirana_varijabla>
  </DomainObject.Predmet.StrankaFormatedWithAdressOIB>
  <DomainObject.Predmet.StrankaWithAdress>
    <izvorni_sadrzaj>FINANCIJSKA AGENCIJA, RC SPLIT Mažuranićevo šetalište 24 b,21000 Split,KUHN-Hrvatska, društvo s ograničenom odgovornošću za trgovinu građevinskim i sličnim strojevima Rakitnica 4,10000 Zagreb</izvorni_sadrzaj>
    <derivirana_varijabla naziv="DomainObject.Predmet.StrankaWithAdress_1">FINANCIJSKA AGENCIJA, RC SPLIT Mažuranićevo šetalište 24 b,21000 Split,KUHN-Hrvatska, društvo s ograničenom odgovornošću za trgovinu građevinskim i sličnim strojevima Rakitnica 4,10000 Zagreb</derivirana_varijabla>
  </DomainObject.Predmet.StrankaWithAdress>
  <DomainObject.Predmet.StrankaWithAdressOIB>
    <izvorni_sadrzaj>FINANCIJSKA AGENCIJA, RC SPLIT, OIB 85821130368, Mažuranićevo šetalište 24 b,21000 Split,KUHN-Hrvatska, društvo s ograničenom odgovornošću za trgovinu građevinskim i sličnim strojevima, OIB 04057188037, Rakitnica 4,10000 Zagreb</izvorni_sadrzaj>
    <derivirana_varijabla naziv="DomainObject.Predmet.StrankaWithAdressOIB_1">FINANCIJSKA AGENCIJA, RC SPLIT, OIB 85821130368, Mažuranićevo šetalište 24 b,21000 Split,KUHN-Hrvatska, društvo s ograničenom odgovornošću za trgovinu građevinskim i sličnim strojevima, OIB 04057188037, Rakitnica 4,10000 Zagreb</derivirana_varijabla>
  </DomainObject.Predmet.StrankaWithAdressOIB>
  <DomainObject.Predmet.StrankaNazivFormated>
    <izvorni_sadrzaj>FINANCIJSKA AGENCIJA, RC SPLIT,KUHN-Hrvatska, društvo s ograničenom odgovornošću za trgovinu građevinskim i sličnim strojevima</izvorni_sadrzaj>
    <derivirana_varijabla naziv="DomainObject.Predmet.StrankaNazivFormated_1">FINANCIJSKA AGENCIJA, RC SPLIT,KUHN-Hrvatska, društvo s ograničenom odgovornošću za trgovinu građevinskim i sličnim strojevima</derivirana_varijabla>
  </DomainObject.Predmet.StrankaNazivFormated>
  <DomainObject.Predmet.StrankaNazivFormatedOIB>
    <izvorni_sadrzaj>FINANCIJSKA AGENCIJA, RC SPLIT, OIB 85821130368,KUHN-Hrvatska, društvo s ograničenom odgovornošću za trgovinu građevinskim i sličnim strojevima, OIB 04057188037</izvorni_sadrzaj>
    <derivirana_varijabla naziv="DomainObject.Predmet.StrankaNazivFormatedOIB_1">FINANCIJSKA AGENCIJA, RC SPLIT, OIB 85821130368,KUHN-Hrvatska, društvo s ograničenom odgovornošću za trgovinu građevinskim i sličnim strojevima, OIB 04057188037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10735722.02</izvorni_sadrzaj>
    <derivirana_varijabla naziv="DomainObject.Predmet.TrenutnaVrijednost_1">10735722.02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  <item>KUHN-Hrvatska, društvo s ograničenom odgovornošću za trgovinu građevinskim i sličnim strojevima zastupanog po punomoćniku Marcel Barilar</item>
    </izvorni_sadrzaj>
    <derivirana_varijabla naziv="DomainObject.Predmet.StrankaListFormated_1">
      <item>FINANCIJSKA AGENCIJA, RC SPLIT</item>
      <item>KUHN-Hrvatska, društvo s ograničenom odgovornošću za trgovinu građevinskim i sličnim strojevima zastupanog po punomoćniku Marcel Barilar</item>
    </derivirana_varijabla>
  </DomainObject.Predmet.StrankaListFormated>
  <DomainObject.Predmet.StrankaListFormatedOIB>
    <izvorni_sadrzaj>
      <item>FINANCIJSKA AGENCIJA, RC SPLIT, OIB 85821130368</item>
      <item>KUHN-Hrvatska, društvo s ograničenom odgovornošću za trgovinu građevinskim i sličnim strojevima, OIB 04057188037 zastupanog po punomoćniku Marcel Barilar</item>
    </izvorni_sadrzaj>
    <derivirana_varijabla naziv="DomainObject.Predmet.StrankaListFormatedOIB_1">
      <item>FINANCIJSKA AGENCIJA, RC SPLIT, OIB 85821130368</item>
      <item>KUHN-Hrvatska, društvo s ograničenom odgovornošću za trgovinu građevinskim i sličnim strojevima, OIB 04057188037 zastupanog po punomoćniku Marcel Barilar</item>
    </derivirana_varijabla>
  </DomainObject.Predmet.StrankaListFormatedOIB>
  <DomainObject.Predmet.StrankaListFormatedWithAdress>
    <izvorni_sadrzaj>
      <item>FINANCIJSKA AGENCIJA, RC SPLIT, Mažuranićevo šetalište 24 b, 21000 Split</item>
      <item>KUHN-Hrvatska, društvo s ograničenom odgovornošću za trgovinu građevinskim i sličnim strojevima, Rakitnica 4, 10000 Zagreb zastupanog po punomoćniku Marcel Barilar</item>
    </izvorni_sadrzaj>
    <derivirana_varijabla naziv="DomainObject.Predmet.StrankaListFormatedWithAdress_1">
      <item>FINANCIJSKA AGENCIJA, RC SPLIT, Mažuranićevo šetalište 24 b, 21000 Split</item>
      <item>KUHN-Hrvatska, društvo s ograničenom odgovornošću za trgovinu građevinskim i sličnim strojevima, Rakitnica 4, 10000 Zagreb zastupanog po punomoćniku Marcel Barilar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KUHN-Hrvatska, društvo s ograničenom odgovornošću za trgovinu građevinskim i sličnim strojevima, OIB 04057188037, Rakitnica 4, 10000 Zagreb zastupanog po punomoćniku Marcel Barilar</item>
    </izvorni_sadrzaj>
    <derivirana_varijabla naziv="DomainObject.Predmet.StrankaListFormatedWithAdressOIB_1">
      <item>FINANCIJSKA AGENCIJA, RC SPLIT, OIB 85821130368, Mažuranićevo šetalište 24 b, 21000 Split</item>
      <item>KUHN-Hrvatska, društvo s ograničenom odgovornošću za trgovinu građevinskim i sličnim strojevima, OIB 04057188037, Rakitnica 4, 10000 Zagreb zastupanog po punomoćniku Marcel Barilar</item>
    </derivirana_varijabla>
  </DomainObject.Predmet.StrankaListFormatedWithAdressOIB>
  <DomainObject.Predmet.StrankaListNazivFormated>
    <izvorni_sadrzaj>
      <item>FINANCIJSKA AGENCIJA, RC SPLIT</item>
      <item>KUHN-Hrvatska, društvo s ograničenom odgovornošću za trgovinu građevinskim i sličnim strojevima</item>
    </izvorni_sadrzaj>
    <derivirana_varijabla naziv="DomainObject.Predmet.StrankaListNazivFormated_1">
      <item>FINANCIJSKA AGENCIJA, RC SPLIT</item>
      <item>KUHN-Hrvatska, društvo s ograničenom odgovornošću za trgovinu građevinskim i sličnim strojevima</item>
    </derivirana_varijabla>
  </DomainObject.Predmet.StrankaListNazivFormated>
  <DomainObject.Predmet.StrankaListNazivFormatedOIB>
    <izvorni_sadrzaj>
      <item>FINANCIJSKA AGENCIJA, RC SPLIT, OIB 85821130368</item>
      <item>KUHN-Hrvatska, društvo s ograničenom odgovornošću za trgovinu građevinskim i sličnim strojevima, OIB 04057188037</item>
    </izvorni_sadrzaj>
    <derivirana_varijabla naziv="DomainObject.Predmet.StrankaListNazivFormatedOIB_1">
      <item>FINANCIJSKA AGENCIJA, RC SPLIT, OIB 85821130368</item>
      <item>KUHN-Hrvatska, društvo s ograničenom odgovornošću za trgovinu građevinskim i sličnim strojevima, OIB 04057188037</item>
    </derivirana_varijabla>
  </DomainObject.Predmet.StrankaListNazivFormatedOIB>
  <DomainObject.Predmet.ProtuStrankaListFormated>
    <izvorni_sadrzaj>
      <item>GEORAD društvo s ograničenom odgovornošću za građenje i prijevoz zastupanog po punomoćniku Dražen Vidman, stečajni upravitelj</item>
    </izvorni_sadrzaj>
    <derivirana_varijabla naziv="DomainObject.Predmet.ProtuStrankaListFormated_1">
      <item>GEORAD društvo s ograničenom odgovornošću za građenje i prijevoz zastupanog po punomoćniku Dražen Vidman, stečajni upravitelj</item>
    </derivirana_varijabla>
  </DomainObject.Predmet.ProtuStrankaListFormated>
  <DomainObject.Predmet.ProtuStrankaListFormatedOIB>
    <izvorni_sadrzaj>
      <item>GEORAD društvo s ograničenom odgovornošću za građenje i prijevoz, OIB 78126748207 zastupanog po punomoćniku Dražen Vidman, stečajni upravitelj</item>
    </izvorni_sadrzaj>
    <derivirana_varijabla naziv="DomainObject.Predmet.ProtuStrankaListFormatedOIB_1">
      <item>GEORAD društvo s ograničenom odgovornošću za građenje i prijevoz, OIB 78126748207 zastupanog po punomoćniku Dražen Vidman, stečajni upravitelj</item>
    </derivirana_varijabla>
  </DomainObject.Predmet.ProtuStrankaListFormatedOIB>
  <DomainObject.Predmet.ProtuStrankaListFormatedWithAdress>
    <izvorni_sadrzaj>
      <item>GEORAD društvo s ograničenom odgovornošću za građenje i prijevoz, Zrinsko-Frankopanska, S-7/1, 21300 Makarska zastupanog po punomoćniku Dražen Vidman, stečajni upravitelj</item>
    </izvorni_sadrzaj>
    <derivirana_varijabla naziv="DomainObject.Predmet.ProtuStrankaListFormatedWithAdress_1">
      <item>GEORAD društvo s ograničenom odgovornošću za građenje i prijevoz, Zrinsko-Frankopanska, S-7/1, 21300 Makarska zastupanog po punomoćniku Dražen Vidman, stečajni upravitelj</item>
    </derivirana_varijabla>
  </DomainObject.Predmet.ProtuStrankaListFormatedWithAdress>
  <DomainObject.Predmet.ProtuStrankaListFormatedWithAdressOIB>
    <izvorni_sadrzaj>
      <item>GEORAD društvo s ograničenom odgovornošću za građenje i prijevoz, OIB 78126748207, Zrinsko-Frankopanska, S-7/1, 21300 Makarska zastupanog po punomoćniku Dražen Vidman, stečajni upravitelj</item>
    </izvorni_sadrzaj>
    <derivirana_varijabla naziv="DomainObject.Predmet.ProtuStrankaListFormatedWithAdressOIB_1">
      <item>GEORAD društvo s ograničenom odgovornošću za građenje i prijevoz, OIB 78126748207, Zrinsko-Frankopanska, S-7/1, 21300 Makarska zastupanog po punomoćniku Dražen Vidman, stečajni upravitelj</item>
    </derivirana_varijabla>
  </DomainObject.Predmet.ProtuStrankaListFormatedWithAdressOIB>
  <DomainObject.Predmet.ProtuStrankaListNazivFormated>
    <izvorni_sadrzaj>
      <item>GEORAD društvo s ograničenom odgovornošću za građenje i prijevoz</item>
    </izvorni_sadrzaj>
    <derivirana_varijabla naziv="DomainObject.Predmet.ProtuStrankaListNazivFormated_1">
      <item>GEORAD društvo s ograničenom odgovornošću za građenje i prijevoz</item>
    </derivirana_varijabla>
  </DomainObject.Predmet.ProtuStrankaListNazivFormated>
  <DomainObject.Predmet.ProtuStrankaListNazivFormatedOIB>
    <izvorni_sadrzaj>
      <item>GEORAD društvo s ograničenom odgovornošću za građenje i prijevoz, OIB 78126748207</item>
    </izvorni_sadrzaj>
    <derivirana_varijabla naziv="DomainObject.Predmet.ProtuStrankaListNazivFormatedOIB_1">
      <item>GEORAD društvo s ograničenom odgovornošću za građenje i prijevoz, OIB 78126748207</item>
    </derivirana_varijabla>
  </DomainObject.Predmet.ProtuStrankaListNazivFormatedOIB>
  <DomainObject.Predmet.OstaliListFormated>
    <izvorni_sadrzaj>
      <item>Marcel Barilar punomoćnik sudionika u postupku KUHN-Hrvatska, društvo s ograničenom odgovornošću za trgovinu građevinskim i sličnim strojevima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 Marčan i partneri</item>
      <item>Slavica Čupić</item>
      <item>Tonći Kurilj</item>
      <item>ZAVOD ZA ISPITIVANJE KVALITETE, društvo s ograničenom odgovornošću</item>
      <item>Dražen Vidman, stečajni upravitelj punomoćnik sudionika u postupku GEORAD društvo s ograničenom odgovornošću za građenje i prijevoz</item>
    </izvorni_sadrzaj>
    <derivirana_varijabla naziv="DomainObject.Predmet.OstaliListFormated_1">
      <item>Marcel Barilar punomoćnik sudionika u postupku KUHN-Hrvatska, društvo s ograničenom odgovornošću za trgovinu građevinskim i sličnim strojevima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 Marčan i partneri</item>
      <item>Slavica Čupić</item>
      <item>Tonći Kurilj</item>
      <item>ZAVOD ZA ISPITIVANJE KVALITETE, društvo s ograničenom odgovornošću</item>
      <item>Dražen Vidman, stečajni upravitelj punomoćnik sudionika u postupku GEORAD društvo s ograničenom odgovornošću za građenje i prijevoz</item>
    </derivirana_varijabla>
  </DomainObject.Predmet.OstaliListFormated>
  <DomainObject.Predmet.OstaliListFormatedOIB>
    <izvorni_sadrzaj>
      <item>Marcel Barilar, OIB 53747311795 punomoćnik sudionika u postupku KUHN-Hrvatska, društvo s ograničenom odgovornošću za trgovinu građevinskim i sličnim strojevima</item>
      <item>PK društvo s ograničenom odgovornošću za proizvodnju, zastupanje i uvoz - izvoz, OIB 07930503403</item>
      <item>HRVATSKE ŠUME društvo s ograničenom odgovornošću, OIB 69693144506</item>
      <item>HRVATSKA POŠTANSKA BANKA, dioničko društvo, OIB 87939104217</item>
      <item>REPUBLIKA HRVATSKA MINISTARSTVO FINANCIJA, OIB 18683136487</item>
      <item>CEMEX BETON d.o.o. za proizvodnju i transport betona, pijeska i šljunka, OIB 28710813125</item>
      <item>Financijska agencija, OIB 85821130368</item>
      <item>MESSER CROATIA PLIN Poduzeće za proizvodnju i prodaju tehničkih plinova d.o.o., OIB 32179081874</item>
      <item>Hrvatski Telekom d.d., OIB 81793146560</item>
      <item>TEMBO d.o.o. za unutarnju i vanjsku trgovinu, OIB 09060628765</item>
      <item>LIBUKOM JURDANI društvo s ograničenom odgovornošću za računovodstvene usluge, OIB 77671806963</item>
      <item>TEHNIKA dioničko društvo za graditeljstvo, inženjering, proizvodnju i trgovinu, OIB 73037001250</item>
      <item>RO - tehnologija društvo s ograničenom odgovornošću za inženjering, OIB 94757004774</item>
      <item>ČISTOĆA društvo s ograničenom odgovornošću za obavljanje komunalnih djelatnosti održavanja čistoće i odlaganja komunalnog otpada, OIB 38812451417</item>
      <item>HEP ELEKTRA d.o.o. za opskrbu električnom energijom, OIB 43965974818</item>
      <item>HEP-Operator distribucijskog sustava d.o.o. za distribuciju i opskrbu električne energije, OIB 46830600751</item>
      <item>PETROL društvo s ograničenom odgovornošću za trgovinu i prijevoz nafte i naftnih derivata, OIB 75550985023</item>
      <item>BIT PROMET d.o.o. za trgovinu i graditeljstvo, OIB 15161231864</item>
      <item>ALLIANZ ZAGREB dioničko društvo za osiguranje, OIB 23759810849</item>
      <item>Splitska banka dioničko društvo, OIB 69326397242</item>
      <item>SPV ZA SANACIJU d.o.o. za poslovne usluge, OIB 37066802433</item>
      <item>AUTO HRVATSKA dioničko društvo, OIB 32709834358</item>
      <item>UNIQA osiguranje d.d., OIB 75665455333</item>
      <item>MAKARSKI KOMUNALAC društvo s ograničenom odgovornošću za obavljanje komunalnih poslova, OIB 12733878804</item>
      <item>PODUZEĆE ZA CESTE SPLIT dioničko društvo, OIB 37901994151</item>
      <item>B2  KAPITAL d.o.o. za poslovne usluge, OIB 57509775367</item>
      <item>HUP-ZAGREB dioničko društvo hotelijerstvo, ugostiteljstvo i turizam, OIB 66859264899</item>
      <item>ZAGREBAČKI HOLDING, društvo s ograničenom odgovornošću za javni prijevoz, opskrbu vodom, održavanje čistoće, putnička agencija, šport, upravljanje objektima i poslovanje nekretninama, OIB 85584865987</item>
      <item>OPTIMA LEASING d.o.o. za usluge u likvidaciji, OIB 71463153978</item>
      <item>Wiener osiguranje Vienna Insurance Group dioničko društvo za osiguranje, OIB 52848403362</item>
      <item>WÜRTH-HRVATSKA d.o.o. za trgovinu, usluge i zastupanje, OIB 52641439848</item>
      <item>PLOVPUT trgovačko društvo s ograničenom odgovornošću za održavanje pomorskih plovnih putova i radijske službe, OIB 14480721492</item>
      <item>ERSTE&amp;STEIERMÄRKISCHE BANKA dioničko društvo, OIB 23057039320</item>
      <item>OSIJEK-KOTEKS dioničko društvo za graditeljstvo, proizvodnju i trgovinu, OIB 44610694500</item>
      <item>Hrvatske ceste društvo s ograničenom odgovornošću, za upravljanje, građenje i održavanje državnih cesta, OIB 55545787885</item>
      <item>KUHN-Hrvatska, društvo s ograničenom odgovornošću za trgovinu građevinskim i sličnim strojevima, OIB 04057188037</item>
      <item>GEOPROFIL d.o.o. za geodetske poslove, OIB 77073586385</item>
      <item>CROATIA osiguranje d.d., OIB 26187994862</item>
      <item>H-ABDUCO društvo s ograničenom odgovornošću za usluge, OIB 13667298928</item>
      <item>LUČKA UPRAVA SPLIT, OIB 06992092556</item>
      <item>BAŠREVIZOR, d.o.o. za reviziju i računovodstvene usluge, OIB 17544240268</item>
      <item>Hrvatska radiotelevizija, OIB 68419124305</item>
      <item>HYPO - LEASING STEIERMARK društvo s ograničenom odgovornošću za usluge, OIB 64646464586</item>
      <item>Tanja Kurilj, OIB 89010427357</item>
      <item>HRVATSKA BANKA ZA OBNOVU I RAZVITAK, OIB 26702280390</item>
      <item>Ivan Matić</item>
      <item>Odvjetničko Društvo Klišan i partneri d.o.o.</item>
      <item>OD Marčan i partneri</item>
      <item>Slavica Čupić</item>
      <item>Tonći Kurilj, OIB 37946147474</item>
      <item>ZAVOD ZA ISPITIVANJE KVALITETE, društvo s ograničenom odgovornošću, OIB 74121470605</item>
      <item>Dražen Vidman, stečajni upravitelj, OIB 42883746819 punomoćnik sudionika u postupku GEORAD društvo s ograničenom odgovornošću za građenje i prijevoz</item>
    </izvorni_sadrzaj>
    <derivirana_varijabla naziv="DomainObject.Predmet.OstaliListFormatedOIB_1">
      <item>Marcel Barilar, OIB 53747311795 punomoćnik sudionika u postupku KUHN-Hrvatska, društvo s ograničenom odgovornošću za trgovinu građevinskim i sličnim strojevima</item>
      <item>PK društvo s ograničenom odgovornošću za proizvodnju, zastupanje i uvoz - izvoz, OIB 07930503403</item>
      <item>HRVATSKE ŠUME društvo s ograničenom odgovornošću, OIB 69693144506</item>
      <item>HRVATSKA POŠTANSKA BANKA, dioničko društvo, OIB 87939104217</item>
      <item>REPUBLIKA HRVATSKA MINISTARSTVO FINANCIJA, OIB 18683136487</item>
      <item>CEMEX BETON d.o.o. za proizvodnju i transport betona, pijeska i šljunka, OIB 28710813125</item>
      <item>Financijska agencija, OIB 85821130368</item>
      <item>MESSER CROATIA PLIN Poduzeće za proizvodnju i prodaju tehničkih plinova d.o.o., OIB 32179081874</item>
      <item>Hrvatski Telekom d.d., OIB 81793146560</item>
      <item>TEMBO d.o.o. za unutarnju i vanjsku trgovinu, OIB 09060628765</item>
      <item>LIBUKOM JURDANI društvo s ograničenom odgovornošću za računovodstvene usluge, OIB 77671806963</item>
      <item>TEHNIKA dioničko društvo za graditeljstvo, inženjering, proizvodnju i trgovinu, OIB 73037001250</item>
      <item>RO - tehnologija društvo s ograničenom odgovornošću za inženjering, OIB 94757004774</item>
      <item>ČISTOĆA društvo s ograničenom odgovornošću za obavljanje komunalnih djelatnosti održavanja čistoće i odlaganja komunalnog otpada, OIB 38812451417</item>
      <item>HEP ELEKTRA d.o.o. za opskrbu električnom energijom, OIB 43965974818</item>
      <item>HEP-Operator distribucijskog sustava d.o.o. za distribuciju i opskrbu električne energije, OIB 46830600751</item>
      <item>PETROL društvo s ograničenom odgovornošću za trgovinu i prijevoz nafte i naftnih derivata, OIB 75550985023</item>
      <item>BIT PROMET d.o.o. za trgovinu i graditeljstvo, OIB 15161231864</item>
      <item>ALLIANZ ZAGREB dioničko društvo za osiguranje, OIB 23759810849</item>
      <item>Splitska banka dioničko društvo, OIB 69326397242</item>
      <item>SPV ZA SANACIJU d.o.o. za poslovne usluge, OIB 37066802433</item>
      <item>AUTO HRVATSKA dioničko društvo, OIB 32709834358</item>
      <item>UNIQA osiguranje d.d., OIB 75665455333</item>
      <item>MAKARSKI KOMUNALAC društvo s ograničenom odgovornošću za obavljanje komunalnih poslova, OIB 12733878804</item>
      <item>PODUZEĆE ZA CESTE SPLIT dioničko društvo, OIB 37901994151</item>
      <item>B2  KAPITAL d.o.o. za poslovne usluge, OIB 57509775367</item>
      <item>HUP-ZAGREB dioničko društvo hotelijerstvo, ugostiteljstvo i turizam, OIB 66859264899</item>
      <item>ZAGREBAČKI HOLDING, društvo s ograničenom odgovornošću za javni prijevoz, opskrbu vodom, održavanje čistoće, putnička agencija, šport, upravljanje objektima i poslovanje nekretninama, OIB 85584865987</item>
      <item>OPTIMA LEASING d.o.o. za usluge u likvidaciji, OIB 71463153978</item>
      <item>Wiener osiguranje Vienna Insurance Group dioničko društvo za osiguranje, OIB 52848403362</item>
      <item>WÜRTH-HRVATSKA d.o.o. za trgovinu, usluge i zastupanje, OIB 52641439848</item>
      <item>PLOVPUT trgovačko društvo s ograničenom odgovornošću za održavanje pomorskih plovnih putova i radijske službe, OIB 14480721492</item>
      <item>ERSTE&amp;STEIERMÄRKISCHE BANKA dioničko društvo, OIB 23057039320</item>
      <item>OSIJEK-KOTEKS dioničko društvo za graditeljstvo, proizvodnju i trgovinu, OIB 44610694500</item>
      <item>Hrvatske ceste društvo s ograničenom odgovornošću, za upravljanje, građenje i održavanje državnih cesta, OIB 55545787885</item>
      <item>KUHN-Hrvatska, društvo s ograničenom odgovornošću za trgovinu građevinskim i sličnim strojevima, OIB 04057188037</item>
      <item>GEOPROFIL d.o.o. za geodetske poslove, OIB 77073586385</item>
      <item>CROATIA osiguranje d.d., OIB 26187994862</item>
      <item>H-ABDUCO društvo s ograničenom odgovornošću za usluge, OIB 13667298928</item>
      <item>LUČKA UPRAVA SPLIT, OIB 06992092556</item>
      <item>BAŠREVIZOR, d.o.o. za reviziju i računovodstvene usluge, OIB 17544240268</item>
      <item>Hrvatska radiotelevizija, OIB 68419124305</item>
      <item>HYPO - LEASING STEIERMARK društvo s ograničenom odgovornošću za usluge, OIB 64646464586</item>
      <item>Tanja Kurilj, OIB 89010427357</item>
      <item>HRVATSKA BANKA ZA OBNOVU I RAZVITAK, OIB 26702280390</item>
      <item>Ivan Matić</item>
      <item>Odvjetničko Društvo Klišan i partneri d.o.o.</item>
      <item>OD Marčan i partneri</item>
      <item>Slavica Čupić</item>
      <item>Tonći Kurilj, OIB 37946147474</item>
      <item>ZAVOD ZA ISPITIVANJE KVALITETE, društvo s ograničenom odgovornošću, OIB 74121470605</item>
      <item>Dražen Vidman, stečajni upravitelj, OIB 42883746819 punomoćnik sudionika u postupku GEORAD društvo s ograničenom odgovornošću za građenje i prijevoz</item>
    </derivirana_varijabla>
  </DomainObject.Predmet.OstaliListFormatedOIB>
  <DomainObject.Predmet.OstaliListFormatedWithAdress>
    <izvorni_sadrzaj>
      <item>Marcel Barilar, Ilica 191c, 10000 Zagreb punomoćnik sudionika u postupku KUHN-Hrvatska, društvo s ograničenom odgovornošću za trgovinu građevinskim i sličnim strojevima</item>
      <item>PK društvo s ograničenom odgovornošću za proizvodnju, zastupanje i uvoz - izvoz, Industrijska zona R-27 , 51226 Škrljevo</item>
      <item>HRVATSKE ŠUME društvo s ograničenom odgovornošću, Ul.Ljudevita Farkaša Vukotinovića 2, 10000 Zagreb</item>
      <item>HRVATSKA POŠTANSKA BANKA, dioničko društvo, Jurišićeva 4, 10000 Zagreb</item>
      <item>REPUBLIKA HRVATSKA MINISTARSTVO FINANCIJA, Katančićeva 5, 10000 Zagreb</item>
      <item>CEMEX BETON d.o.o. za proizvodnju i transport betona, pijeska i šljunka, F. Tuđmana 45, 21212 Kaštel Sućurac</item>
      <item>Financijska agencija, Ulica grada Vukovara 70, 10000 Zagreb</item>
      <item>MESSER CROATIA PLIN Poduzeće za proizvodnju i prodaju tehničkih plinova d.o.o., Industrijska 1, 10290 Zaprešić</item>
      <item>Hrvatski Telekom d.d., Roberta Frangeša Mihanovića 9, 10000 Zagreb</item>
      <item>TEMBO d.o.o. za unutarnju i vanjsku trgovinu, Dragutina Novaka 1d, 10255 Gornji Stupnik</item>
      <item>LIBUKOM JURDANI društvo s ograničenom odgovornošću za računovodstvene usluge, Jurdani 50b, 51211 Jurdani</item>
      <item>TEHNIKA dioničko društvo za graditeljstvo, inženjering, proizvodnju i trgovinu, Ulica grada Vukovara 274, 10000 Zagreb</item>
      <item>RO - tehnologija društvo s ograničenom odgovornošću za inženjering, Nova Cesta 86, 51410 Opatija</item>
      <item>ČISTOĆA društvo s ograničenom odgovornošću za obavljanje komunalnih djelatnosti održavanja čistoće i odlaganja komunalnog otpada, Put Plokita 81, 21000 Split</item>
      <item>HEP ELEKTRA d.o.o. za opskrbu električnom energijom, Ulica grada Vukovara 37, 10000 Zagreb</item>
      <item>HEP-Operator distribucijskog sustava d.o.o. za distribuciju i opskrbu električne energije, Ulica grada Vukovara 37, 10000 Zagreb</item>
      <item>PETROL društvo s ograničenom odgovornošću za trgovinu i prijevoz nafte i naftnih derivata, Otok, Oreškovićeva 6h, 10000 Zagreb</item>
      <item>BIT PROMET d.o.o. za trgovinu i graditeljstvo, Odra, Velika cesta 39, 10000 Zagreb</item>
      <item>ALLIANZ ZAGREB dioničko društvo za osiguranje, Heinzelova 70, 10000 Zagreb</item>
      <item>Splitska banka dioničko društvo, Domovinskog rata 61, 21000 Split</item>
      <item>SPV ZA SANACIJU d.o.o. za poslovne usluge, Jurišićeva 1, 10000 Zagreb</item>
      <item>AUTO HRVATSKA dioničko društvo, Dubrovačka Ulica 1, 21000 Split</item>
      <item>UNIQA osiguranje d.d., Planinska 13 A , 10000 Zagreb</item>
      <item>MAKARSKI KOMUNALAC društvo s ograničenom odgovornošću za obavljanje komunalnih poslova, Trg Tina Ujevića 1, 21300 Makarska</item>
      <item>PODUZEĆE ZA CESTE SPLIT dioničko društvo, Svetog Mihovila 1, 21204 Dugopolje</item>
      <item>B2  KAPITAL d.o.o. za poslovne usluge, Radnička cesta 41, 10000 Zagreb</item>
      <item>HUP-ZAGREB dioničko društvo hotelijerstvo, ugostiteljstvo i turizam, Trg Krešimira Ćosića 9,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OPTIMA LEASING d.o.o. za usluge u likvidaciji, Miramarska 246, 10000 Zagreb</item>
      <item>Wiener osiguranje Vienna Insurance Group dioničko društvo za osiguranje, Slovenska ulica 24, 10000 Zagreb</item>
      <item>WÜRTH-HRVATSKA d.o.o. za trgovinu, usluge i zastupanje, Franje Lučića 32, 10000 Zagreb</item>
      <item>PLOVPUT trgovačko društvo s ograničenom odgovornošću za održavanje pomorskih plovnih putova i radijske službe, Obala Lazareta 1, 21000 Split</item>
      <item>ERSTE&amp;STEIERMÄRKISCHE BANKA dioničko društvo, Jadranski Trg 3a, 51000 Rijeka</item>
      <item>OSIJEK-KOTEKS dioničko društvo za graditeljstvo, proizvodnju i trgovinu, Šamačka 11, 31000 Osijek</item>
      <item>Hrvatske ceste društvo s ograničenom odgovornošću, za upravljanje, građenje i održavanje državnih cesta, Vončinina 3, 10000 Zagreb</item>
      <item>KUHN-Hrvatska, društvo s ograničenom odgovornošću za trgovinu građevinskim i sličnim strojevima, Rakitnica 4, 10000 Zagreb</item>
      <item>GEOPROFIL d.o.o. za geodetske poslove, Dr. Jurja Dobrile 40, 10410 Velika Gorica</item>
      <item>CROATIA osiguranje d.d., Vatroslava Jagića 33, 10000 Zagreb</item>
      <item>H-ABDUCO društvo s ograničenom odgovornošću za usluge, Slavonska avenija 6A , 10000 Zagreb</item>
      <item>LUČKA UPRAVA SPLIT, Gat Sv. Duje 1, 21000 Split</item>
      <item>BAŠREVIZOR, d.o.o. za reviziju i računovodstvene usluge, Trg hrvatske bratske zajednice 2, 21000 Split</item>
      <item>Hrvatska radiotelevizija, Prisavlje 3, 10000 Zagreb</item>
      <item>HYPO - LEASING STEIERMARK društvo s ograničenom odgovornošću za usluge, Garićgradska 18, 10000 Zagreb</item>
      <item>Tanja Kurilj, Petra Perice 20, 21300 Makarska</item>
      <item>HRVATSKA BANKA ZA OBNOVU I RAZVITAK, Strossmayerov Trg 9, 10000 Zagreb</item>
      <item>Ivan Matić, Slavenskog 1, 10000 Zagreb</item>
      <item>Odvjetničko Društvo Klišan i partneri d.o.o., Zelinska 2 a, 10000 Zagreb</item>
      <item>OD Marčan i partneri, Prolaz M. K. Kozulić 2, 51000 Rijeka</item>
      <item>Slavica Čupić, Bihačka 2 A/IV, 21000 Split</item>
      <item>Tonći Kurilj, Petra Perice 20, 21300 Makarska</item>
      <item>ZAVOD ZA ISPITIVANJE KVALITETE, društvo s ograničenom odgovornošću, Ljudevita Gaja 17III, 10000 Zagreb</item>
      <item>Dražen Vidman, stečajni upravitelj, Vladimira Nazora 77, 42240 Ivanec punomoćnik sudionika u postupku GEORAD društvo s ograničenom odgovornošću za građenje i prijevoz</item>
    </izvorni_sadrzaj>
    <derivirana_varijabla naziv="DomainObject.Predmet.OstaliListFormatedWithAdress_1">
      <item>Marcel Barilar, Ilica 191c, 10000 Zagreb punomoćnik sudionika u postupku KUHN-Hrvatska, društvo s ograničenom odgovornošću za trgovinu građevinskim i sličnim strojevima</item>
      <item>PK društvo s ograničenom odgovornošću za proizvodnju, zastupanje i uvoz - izvoz, Industrijska zona R-27 , 51226 Škrljevo</item>
      <item>HRVATSKE ŠUME društvo s ograničenom odgovornošću, Ul.Ljudevita Farkaša Vukotinovića 2, 10000 Zagreb</item>
      <item>HRVATSKA POŠTANSKA BANKA, dioničko društvo, Jurišićeva 4, 10000 Zagreb</item>
      <item>REPUBLIKA HRVATSKA MINISTARSTVO FINANCIJA, Katančićeva 5, 10000 Zagreb</item>
      <item>CEMEX BETON d.o.o. za proizvodnju i transport betona, pijeska i šljunka, F. Tuđmana 45, 21212 Kaštel Sućurac</item>
      <item>Financijska agencija, Ulica grada Vukovara 70, 10000 Zagreb</item>
      <item>MESSER CROATIA PLIN Poduzeće za proizvodnju i prodaju tehničkih plinova d.o.o., Industrijska 1, 10290 Zaprešić</item>
      <item>Hrvatski Telekom d.d., Roberta Frangeša Mihanovića 9, 10000 Zagreb</item>
      <item>TEMBO d.o.o. za unutarnju i vanjsku trgovinu, Dragutina Novaka 1d, 10255 Gornji Stupnik</item>
      <item>LIBUKOM JURDANI društvo s ograničenom odgovornošću za računovodstvene usluge, Jurdani 50b, 51211 Jurdani</item>
      <item>TEHNIKA dioničko društvo za graditeljstvo, inženjering, proizvodnju i trgovinu, Ulica grada Vukovara 274, 10000 Zagreb</item>
      <item>RO - tehnologija društvo s ograničenom odgovornošću za inženjering, Nova Cesta 86, 51410 Opatija</item>
      <item>ČISTOĆA društvo s ograničenom odgovornošću za obavljanje komunalnih djelatnosti održavanja čistoće i odlaganja komunalnog otpada, Put Plokita 81, 21000 Split</item>
      <item>HEP ELEKTRA d.o.o. za opskrbu električnom energijom, Ulica grada Vukovara 37, 10000 Zagreb</item>
      <item>HEP-Operator distribucijskog sustava d.o.o. za distribuciju i opskrbu električne energije, Ulica grada Vukovara 37, 10000 Zagreb</item>
      <item>PETROL društvo s ograničenom odgovornošću za trgovinu i prijevoz nafte i naftnih derivata, Otok, Oreškovićeva 6h, 10000 Zagreb</item>
      <item>BIT PROMET d.o.o. za trgovinu i graditeljstvo, Odra, Velika cesta 39, 10000 Zagreb</item>
      <item>ALLIANZ ZAGREB dioničko društvo za osiguranje, Heinzelova 70, 10000 Zagreb</item>
      <item>Splitska banka dioničko društvo, Domovinskog rata 61, 21000 Split</item>
      <item>SPV ZA SANACIJU d.o.o. za poslovne usluge, Jurišićeva 1, 10000 Zagreb</item>
      <item>AUTO HRVATSKA dioničko društvo, Dubrovačka Ulica 1, 21000 Split</item>
      <item>UNIQA osiguranje d.d., Planinska 13 A , 10000 Zagreb</item>
      <item>MAKARSKI KOMUNALAC društvo s ograničenom odgovornošću za obavljanje komunalnih poslova, Trg Tina Ujevića 1, 21300 Makarska</item>
      <item>PODUZEĆE ZA CESTE SPLIT dioničko društvo, Svetog Mihovila 1, 21204 Dugopolje</item>
      <item>B2  KAPITAL d.o.o. za poslovne usluge, Radnička cesta 41, 10000 Zagreb</item>
      <item>HUP-ZAGREB dioničko društvo hotelijerstvo, ugostiteljstvo i turizam, Trg Krešimira Ćosića 9,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OPTIMA LEASING d.o.o. za usluge u likvidaciji, Miramarska 246, 10000 Zagreb</item>
      <item>Wiener osiguranje Vienna Insurance Group dioničko društvo za osiguranje, Slovenska ulica 24, 10000 Zagreb</item>
      <item>WÜRTH-HRVATSKA d.o.o. za trgovinu, usluge i zastupanje, Franje Lučića 32, 10000 Zagreb</item>
      <item>PLOVPUT trgovačko društvo s ograničenom odgovornošću za održavanje pomorskih plovnih putova i radijske službe, Obala Lazareta 1, 21000 Split</item>
      <item>ERSTE&amp;STEIERMÄRKISCHE BANKA dioničko društvo, Jadranski Trg 3a, 51000 Rijeka</item>
      <item>OSIJEK-KOTEKS dioničko društvo za graditeljstvo, proizvodnju i trgovinu, Šamačka 11, 31000 Osijek</item>
      <item>Hrvatske ceste društvo s ograničenom odgovornošću, za upravljanje, građenje i održavanje državnih cesta, Vončinina 3, 10000 Zagreb</item>
      <item>KUHN-Hrvatska, društvo s ograničenom odgovornošću za trgovinu građevinskim i sličnim strojevima, Rakitnica 4, 10000 Zagreb</item>
      <item>GEOPROFIL d.o.o. za geodetske poslove, Dr. Jurja Dobrile 40, 10410 Velika Gorica</item>
      <item>CROATIA osiguranje d.d., Vatroslava Jagića 33, 10000 Zagreb</item>
      <item>H-ABDUCO društvo s ograničenom odgovornošću za usluge, Slavonska avenija 6A , 10000 Zagreb</item>
      <item>LUČKA UPRAVA SPLIT, Gat Sv. Duje 1, 21000 Split</item>
      <item>BAŠREVIZOR, d.o.o. za reviziju i računovodstvene usluge, Trg hrvatske bratske zajednice 2, 21000 Split</item>
      <item>Hrvatska radiotelevizija, Prisavlje 3, 10000 Zagreb</item>
      <item>HYPO - LEASING STEIERMARK društvo s ograničenom odgovornošću za usluge, Garićgradska 18, 10000 Zagreb</item>
      <item>Tanja Kurilj, Petra Perice 20, 21300 Makarska</item>
      <item>HRVATSKA BANKA ZA OBNOVU I RAZVITAK, Strossmayerov Trg 9, 10000 Zagreb</item>
      <item>Ivan Matić, Slavenskog 1, 10000 Zagreb</item>
      <item>Odvjetničko Društvo Klišan i partneri d.o.o., Zelinska 2 a, 10000 Zagreb</item>
      <item>OD Marčan i partneri, Prolaz M. K. Kozulić 2, 51000 Rijeka</item>
      <item>Slavica Čupić, Bihačka 2 A/IV, 21000 Split</item>
      <item>Tonći Kurilj, Petra Perice 20, 21300 Makarska</item>
      <item>ZAVOD ZA ISPITIVANJE KVALITETE, društvo s ograničenom odgovornošću, Ljudevita Gaja 17III, 10000 Zagreb</item>
      <item>Dražen Vidman, stečajni upravitelj, Vladimira Nazora 77, 42240 Ivanec punomoćnik sudionika u postupku GEORAD društvo s ograničenom odgovornošću za građenje i prijevoz</item>
    </derivirana_varijabla>
  </DomainObject.Predmet.OstaliListFormatedWithAdress>
  <DomainObject.Predmet.OstaliListFormatedWithAdressOIB>
    <izvorni_sadrzaj>
      <item>Marcel Barilar, OIB 53747311795, Ilica 191c, 10000 Zagreb punomoćnik sudionika u postupku KUHN-Hrvatska, društvo s ograničenom odgovornošću za trgovinu građevinskim i sličnim strojevima</item>
      <item>PK društvo s ograničenom odgovornošću za proizvodnju, zastupanje i uvoz - izvoz, OIB 07930503403, Industrijska zona R-27 , 51226 Škrljevo</item>
      <item>HRVATSKE ŠUME društvo s ograničenom odgovornošću, OIB 69693144506, Ul.Ljudevita Farkaša Vukotinovića 2, 10000 Zagreb</item>
      <item>HRVATSKA POŠTANSKA BANKA, dioničko društvo, OIB 87939104217, Jurišićeva 4, 10000 Zagreb</item>
      <item>REPUBLIKA HRVATSKA MINISTARSTVO FINANCIJA, OIB 18683136487, Katančićeva 5, 10000 Zagreb</item>
      <item>CEMEX BETON d.o.o. za proizvodnju i transport betona, pijeska i šljunka, OIB 28710813125, F. Tuđmana 45, 21212 Kaštel Sućurac</item>
      <item>Financijska agencija, OIB 85821130368, Ulica grada Vukovara 70, 10000 Zagreb</item>
      <item>MESSER CROATIA PLIN Poduzeće za proizvodnju i prodaju tehničkih plinova d.o.o., OIB 32179081874, Industrijska 1, 10290 Zaprešić</item>
      <item>Hrvatski Telekom d.d., OIB 81793146560, Roberta Frangeša Mihanovića 9, 10000 Zagreb</item>
      <item>TEMBO d.o.o. za unutarnju i vanjsku trgovinu, OIB 09060628765, Dragutina Novaka 1d, 10255 Gornji Stupnik</item>
      <item>LIBUKOM JURDANI društvo s ograničenom odgovornošću za računovodstvene usluge, OIB 77671806963, Jurdani 50b, 51211 Jurdani</item>
      <item>TEHNIKA dioničko društvo za graditeljstvo, inženjering, proizvodnju i trgovinu, OIB 73037001250, Ulica grada Vukovara 274, 10000 Zagreb</item>
      <item>RO - tehnologija društvo s ograničenom odgovornošću za inženjering, OIB 94757004774, Nova Cesta 86, 51410 Opatija</item>
      <item>ČISTOĆA društvo s ograničenom odgovornošću za obavljanje komunalnih djelatnosti održavanja čistoće i odlaganja komunalnog otpada, OIB 38812451417, Put Plokita 81, 21000 Split</item>
      <item>HEP ELEKTRA d.o.o. za opskrbu električnom energijom, OIB 43965974818, Ulica grada Vukovara 37, 10000 Zagreb</item>
      <item>HEP-Operator distribucijskog sustava d.o.o. za distribuciju i opskrbu električne energije, OIB 46830600751, Ulica grada Vukovara 37, 10000 Zagreb</item>
      <item>PETROL društvo s ograničenom odgovornošću za trgovinu i prijevoz nafte i naftnih derivata, OIB 75550985023, Otok, Oreškovićeva 6h, 10000 Zagreb</item>
      <item>BIT PROMET d.o.o. za trgovinu i graditeljstvo, OIB 15161231864, Odra, Velika cesta 39, 10000 Zagreb</item>
      <item>ALLIANZ ZAGREB dioničko društvo za osiguranje, OIB 23759810849, Heinzelova 70, 10000 Zagreb</item>
      <item>Splitska banka dioničko društvo, OIB 69326397242, Domovinskog rata 61, 21000 Split</item>
      <item>SPV ZA SANACIJU d.o.o. za poslovne usluge, OIB 37066802433, Jurišićeva 1, 10000 Zagreb</item>
      <item>AUTO HRVATSKA dioničko društvo, OIB 32709834358, Dubrovačka Ulica 1, 21000 Split</item>
      <item>UNIQA osiguranje d.d., OIB 75665455333, Planinska 13 A , 10000 Zagreb</item>
      <item>MAKARSKI KOMUNALAC društvo s ograničenom odgovornošću za obavljanje komunalnih poslova, OIB 12733878804, Trg Tina Ujevića 1, 21300 Makarska</item>
      <item>PODUZEĆE ZA CESTE SPLIT dioničko društvo, OIB 37901994151, Svetog Mihovila 1, 21204 Dugopolje</item>
      <item>B2  KAPITAL d.o.o. za poslovne usluge, OIB 57509775367, Radnička cesta 41, 10000 Zagreb</item>
      <item>HUP-ZAGREB dioničko društvo hotelijerstvo, ugostiteljstvo i turizam, OIB 66859264899, Trg Krešimira Ćosića 9,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OPTIMA LEASING d.o.o. za usluge u likvidaciji, OIB 71463153978, Miramarska 246, 10000 Zagreb</item>
      <item>Wiener osiguranje Vienna Insurance Group dioničko društvo za osiguranje, OIB 52848403362, Slovenska ulica 24, 10000 Zagreb</item>
      <item>WÜRTH-HRVATSKA d.o.o. za trgovinu, usluge i zastupanje, OIB 52641439848, Franje Lučića 32, 10000 Zagreb</item>
      <item>PLOVPUT trgovačko društvo s ograničenom odgovornošću za održavanje pomorskih plovnih putova i radijske službe, OIB 14480721492, Obala Lazareta 1, 21000 Split</item>
      <item>ERSTE&amp;STEIERMÄRKISCHE BANKA dioničko društvo, OIB 23057039320, Jadranski Trg 3a, 51000 Rijeka</item>
      <item>OSIJEK-KOTEKS dioničko društvo za graditeljstvo, proizvodnju i trgovinu, OIB 44610694500, Šamačka 11, 31000 Osijek</item>
      <item>Hrvatske ceste društvo s ograničenom odgovornošću, za upravljanje, građenje i održavanje državnih cesta, OIB 55545787885, Vončinina 3, 10000 Zagreb</item>
      <item>KUHN-Hrvatska, društvo s ograničenom odgovornošću za trgovinu građevinskim i sličnim strojevima, OIB 04057188037, Rakitnica 4, 10000 Zagreb</item>
      <item>GEOPROFIL d.o.o. za geodetske poslove, OIB 77073586385, Dr. Jurja Dobrile 40, 10410 Velika Gorica</item>
      <item>CROATIA osiguranje d.d., OIB 26187994862, Vatroslava Jagića 33, 10000 Zagreb</item>
      <item>H-ABDUCO društvo s ograničenom odgovornošću za usluge, OIB 13667298928, Slavonska avenija 6A , 10000 Zagreb</item>
      <item>LUČKA UPRAVA SPLIT, OIB 06992092556, Gat Sv. Duje 1, 21000 Split</item>
      <item>BAŠREVIZOR, d.o.o. za reviziju i računovodstvene usluge, OIB 17544240268, Trg hrvatske bratske zajednice 2, 21000 Split</item>
      <item>Hrvatska radiotelevizija, OIB 68419124305, Prisavlje 3, 10000 Zagreb</item>
      <item>HYPO - LEASING STEIERMARK društvo s ograničenom odgovornošću za usluge, OIB 64646464586, Garićgradska 18, 10000 Zagreb</item>
      <item>Tanja Kurilj, OIB 89010427357, Petra Perice 20, 21300 Makarska</item>
      <item>HRVATSKA BANKA ZA OBNOVU I RAZVITAK, OIB 26702280390, Strossmayerov Trg 9, 10000 Zagreb</item>
      <item>Ivan Matić, Slavenskog 1, 10000 Zagreb</item>
      <item>Odvjetničko Društvo Klišan i partneri d.o.o., Zelinska 2 a, 10000 Zagreb</item>
      <item>OD Marčan i partneri, Prolaz M. K. Kozulić 2, 51000 Rijeka</item>
      <item>Slavica Čupić, Bihačka 2 A/IV, 21000 Split</item>
      <item>Tonći Kurilj, OIB 37946147474, Petra Perice 20, 21300 Makarska</item>
      <item>ZAVOD ZA ISPITIVANJE KVALITETE, društvo s ograničenom odgovornošću, OIB 74121470605, Ljudevita Gaja 17III, 10000 Zagreb</item>
      <item>Dražen Vidman, stečajni upravitelj, OIB 42883746819, Vladimira Nazora 77, 42240 Ivanec punomoćnik sudionika u postupku GEORAD društvo s ograničenom odgovornošću za građenje i prijevoz</item>
    </izvorni_sadrzaj>
    <derivirana_varijabla naziv="DomainObject.Predmet.OstaliListFormatedWithAdressOIB_1">
      <item>Marcel Barilar, OIB 53747311795, Ilica 191c, 10000 Zagreb punomoćnik sudionika u postupku KUHN-Hrvatska, društvo s ograničenom odgovornošću za trgovinu građevinskim i sličnim strojevima</item>
      <item>PK društvo s ograničenom odgovornošću za proizvodnju, zastupanje i uvoz - izvoz, OIB 07930503403, Industrijska zona R-27 , 51226 Škrljevo</item>
      <item>HRVATSKE ŠUME društvo s ograničenom odgovornošću, OIB 69693144506, Ul.Ljudevita Farkaša Vukotinovića 2, 10000 Zagreb</item>
      <item>HRVATSKA POŠTANSKA BANKA, dioničko društvo, OIB 87939104217, Jurišićeva 4, 10000 Zagreb</item>
      <item>REPUBLIKA HRVATSKA MINISTARSTVO FINANCIJA, OIB 18683136487, Katančićeva 5, 10000 Zagreb</item>
      <item>CEMEX BETON d.o.o. za proizvodnju i transport betona, pijeska i šljunka, OIB 28710813125, F. Tuđmana 45, 21212 Kaštel Sućurac</item>
      <item>Financijska agencija, OIB 85821130368, Ulica grada Vukovara 70, 10000 Zagreb</item>
      <item>MESSER CROATIA PLIN Poduzeće za proizvodnju i prodaju tehničkih plinova d.o.o., OIB 32179081874, Industrijska 1, 10290 Zaprešić</item>
      <item>Hrvatski Telekom d.d., OIB 81793146560, Roberta Frangeša Mihanovića 9, 10000 Zagreb</item>
      <item>TEMBO d.o.o. za unutarnju i vanjsku trgovinu, OIB 09060628765, Dragutina Novaka 1d, 10255 Gornji Stupnik</item>
      <item>LIBUKOM JURDANI društvo s ograničenom odgovornošću za računovodstvene usluge, OIB 77671806963, Jurdani 50b, 51211 Jurdani</item>
      <item>TEHNIKA dioničko društvo za graditeljstvo, inženjering, proizvodnju i trgovinu, OIB 73037001250, Ulica grada Vukovara 274, 10000 Zagreb</item>
      <item>RO - tehnologija društvo s ograničenom odgovornošću za inženjering, OIB 94757004774, Nova Cesta 86, 51410 Opatija</item>
      <item>ČISTOĆA društvo s ograničenom odgovornošću za obavljanje komunalnih djelatnosti održavanja čistoće i odlaganja komunalnog otpada, OIB 38812451417, Put Plokita 81, 21000 Split</item>
      <item>HEP ELEKTRA d.o.o. za opskrbu električnom energijom, OIB 43965974818, Ulica grada Vukovara 37, 10000 Zagreb</item>
      <item>HEP-Operator distribucijskog sustava d.o.o. za distribuciju i opskrbu električne energije, OIB 46830600751, Ulica grada Vukovara 37, 10000 Zagreb</item>
      <item>PETROL društvo s ograničenom odgovornošću za trgovinu i prijevoz nafte i naftnih derivata, OIB 75550985023, Otok, Oreškovićeva 6h, 10000 Zagreb</item>
      <item>BIT PROMET d.o.o. za trgovinu i graditeljstvo, OIB 15161231864, Odra, Velika cesta 39, 10000 Zagreb</item>
      <item>ALLIANZ ZAGREB dioničko društvo za osiguranje, OIB 23759810849, Heinzelova 70, 10000 Zagreb</item>
      <item>Splitska banka dioničko društvo, OIB 69326397242, Domovinskog rata 61, 21000 Split</item>
      <item>SPV ZA SANACIJU d.o.o. za poslovne usluge, OIB 37066802433, Jurišićeva 1, 10000 Zagreb</item>
      <item>AUTO HRVATSKA dioničko društvo, OIB 32709834358, Dubrovačka Ulica 1, 21000 Split</item>
      <item>UNIQA osiguranje d.d., OIB 75665455333, Planinska 13 A , 10000 Zagreb</item>
      <item>MAKARSKI KOMUNALAC društvo s ograničenom odgovornošću za obavljanje komunalnih poslova, OIB 12733878804, Trg Tina Ujevića 1, 21300 Makarska</item>
      <item>PODUZEĆE ZA CESTE SPLIT dioničko društvo, OIB 37901994151, Svetog Mihovila 1, 21204 Dugopolje</item>
      <item>B2  KAPITAL d.o.o. za poslovne usluge, OIB 57509775367, Radnička cesta 41, 10000 Zagreb</item>
      <item>HUP-ZAGREB dioničko društvo hotelijerstvo, ugostiteljstvo i turizam, OIB 66859264899, Trg Krešimira Ćosića 9,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OPTIMA LEASING d.o.o. za usluge u likvidaciji, OIB 71463153978, Miramarska 246, 10000 Zagreb</item>
      <item>Wiener osiguranje Vienna Insurance Group dioničko društvo za osiguranje, OIB 52848403362, Slovenska ulica 24, 10000 Zagreb</item>
      <item>WÜRTH-HRVATSKA d.o.o. za trgovinu, usluge i zastupanje, OIB 52641439848, Franje Lučića 32, 10000 Zagreb</item>
      <item>PLOVPUT trgovačko društvo s ograničenom odgovornošću za održavanje pomorskih plovnih putova i radijske službe, OIB 14480721492, Obala Lazareta 1, 21000 Split</item>
      <item>ERSTE&amp;STEIERMÄRKISCHE BANKA dioničko društvo, OIB 23057039320, Jadranski Trg 3a, 51000 Rijeka</item>
      <item>OSIJEK-KOTEKS dioničko društvo za graditeljstvo, proizvodnju i trgovinu, OIB 44610694500, Šamačka 11, 31000 Osijek</item>
      <item>Hrvatske ceste društvo s ograničenom odgovornošću, za upravljanje, građenje i održavanje državnih cesta, OIB 55545787885, Vončinina 3, 10000 Zagreb</item>
      <item>KUHN-Hrvatska, društvo s ograničenom odgovornošću za trgovinu građevinskim i sličnim strojevima, OIB 04057188037, Rakitnica 4, 10000 Zagreb</item>
      <item>GEOPROFIL d.o.o. za geodetske poslove, OIB 77073586385, Dr. Jurja Dobrile 40, 10410 Velika Gorica</item>
      <item>CROATIA osiguranje d.d., OIB 26187994862, Vatroslava Jagića 33, 10000 Zagreb</item>
      <item>H-ABDUCO društvo s ograničenom odgovornošću za usluge, OIB 13667298928, Slavonska avenija 6A , 10000 Zagreb</item>
      <item>LUČKA UPRAVA SPLIT, OIB 06992092556, Gat Sv. Duje 1, 21000 Split</item>
      <item>BAŠREVIZOR, d.o.o. za reviziju i računovodstvene usluge, OIB 17544240268, Trg hrvatske bratske zajednice 2, 21000 Split</item>
      <item>Hrvatska radiotelevizija, OIB 68419124305, Prisavlje 3, 10000 Zagreb</item>
      <item>HYPO - LEASING STEIERMARK društvo s ograničenom odgovornošću za usluge, OIB 64646464586, Garićgradska 18, 10000 Zagreb</item>
      <item>Tanja Kurilj, OIB 89010427357, Petra Perice 20, 21300 Makarska</item>
      <item>HRVATSKA BANKA ZA OBNOVU I RAZVITAK, OIB 26702280390, Strossmayerov Trg 9, 10000 Zagreb</item>
      <item>Ivan Matić, Slavenskog 1, 10000 Zagreb</item>
      <item>Odvjetničko Društvo Klišan i partneri d.o.o., Zelinska 2 a, 10000 Zagreb</item>
      <item>OD Marčan i partneri, Prolaz M. K. Kozulić 2, 51000 Rijeka</item>
      <item>Slavica Čupić, Bihačka 2 A/IV, 21000 Split</item>
      <item>Tonći Kurilj, OIB 37946147474, Petra Perice 20, 21300 Makarska</item>
      <item>ZAVOD ZA ISPITIVANJE KVALITETE, društvo s ograničenom odgovornošću, OIB 74121470605, Ljudevita Gaja 17III, 10000 Zagreb</item>
      <item>Dražen Vidman, stečajni upravitelj, OIB 42883746819, Vladimira Nazora 77, 42240 Ivanec punomoćnik sudionika u postupku GEORAD društvo s ograničenom odgovornošću za građenje i prijevoz</item>
    </derivirana_varijabla>
  </DomainObject.Predmet.OstaliListFormatedWithAdressOIB>
  <DomainObject.Predmet.OstaliListNazivFormated>
    <izvorni_sadrzaj>
      <item>Marcel Barilar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 Marčan i partneri</item>
      <item>Slavica Čupić</item>
      <item>Tonći Kurilj</item>
      <item>ZAVOD ZA ISPITIVANJE KVALITETE, društvo s ograničenom odgovornošću</item>
      <item>Dražen Vidman, stečajni upravitelj</item>
    </izvorni_sadrzaj>
    <derivirana_varijabla naziv="DomainObject.Predmet.OstaliListNazivFormated_1">
      <item>Marcel Barilar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 Marčan i partneri</item>
      <item>Slavica Čupić</item>
      <item>Tonći Kurilj</item>
      <item>ZAVOD ZA ISPITIVANJE KVALITETE, društvo s ograničenom odgovornošću</item>
      <item>Dražen Vidman, stečajni upravitelj</item>
    </derivirana_varijabla>
  </DomainObject.Predmet.OstaliListNazivFormated>
  <DomainObject.Predmet.OstaliListNazivFormatedOIB>
    <izvorni_sadrzaj>
      <item>Marcel Barilar, OIB 53747311795</item>
      <item>PK društvo s ograničenom odgovornošću za proizvodnju, zastupanje i uvoz - izvoz, OIB 07930503403</item>
      <item>HRVATSKE ŠUME društvo s ograničenom odgovornošću, OIB 69693144506</item>
      <item>HRVATSKA POŠTANSKA BANKA, dioničko društvo, OIB 87939104217</item>
      <item>REPUBLIKA HRVATSKA MINISTARSTVO FINANCIJA, OIB 18683136487</item>
      <item>CEMEX BETON d.o.o. za proizvodnju i transport betona, pijeska i šljunka, OIB 28710813125</item>
      <item>Financijska agencija, OIB 85821130368</item>
      <item>MESSER CROATIA PLIN Poduzeće za proizvodnju i prodaju tehničkih plinova d.o.o., OIB 32179081874</item>
      <item>Hrvatski Telekom d.d., OIB 81793146560</item>
      <item>TEMBO d.o.o. za unutarnju i vanjsku trgovinu, OIB 09060628765</item>
      <item>LIBUKOM JURDANI društvo s ograničenom odgovornošću za računovodstvene usluge, OIB 77671806963</item>
      <item>TEHNIKA dioničko društvo za graditeljstvo, inženjering, proizvodnju i trgovinu, OIB 73037001250</item>
      <item>RO - tehnologija društvo s ograničenom odgovornošću za inženjering, OIB 94757004774</item>
      <item>ČISTOĆA društvo s ograničenom odgovornošću za obavljanje komunalnih djelatnosti održavanja čistoće i odlaganja komunalnog otpada, OIB 38812451417</item>
      <item>HEP ELEKTRA d.o.o. za opskrbu električnom energijom, OIB 43965974818</item>
      <item>HEP-Operator distribucijskog sustava d.o.o. za distribuciju i opskrbu električne energije, OIB 46830600751</item>
      <item>PETROL društvo s ograničenom odgovornošću za trgovinu i prijevoz nafte i naftnih derivata, OIB 75550985023</item>
      <item>BIT PROMET d.o.o. za trgovinu i graditeljstvo, OIB 15161231864</item>
      <item>ALLIANZ ZAGREB dioničko društvo za osiguranje, OIB 23759810849</item>
      <item>Splitska banka dioničko društvo, OIB 69326397242</item>
      <item>SPV ZA SANACIJU d.o.o. za poslovne usluge, OIB 37066802433</item>
      <item>AUTO HRVATSKA dioničko društvo, OIB 32709834358</item>
      <item>UNIQA osiguranje d.d., OIB 75665455333</item>
      <item>MAKARSKI KOMUNALAC društvo s ograničenom odgovornošću za obavljanje komunalnih poslova, OIB 12733878804</item>
      <item>PODUZEĆE ZA CESTE SPLIT dioničko društvo, OIB 37901994151</item>
      <item>B2  KAPITAL d.o.o. za poslovne usluge, OIB 57509775367</item>
      <item>HUP-ZAGREB dioničko društvo hotelijerstvo, ugostiteljstvo i turizam, OIB 66859264899</item>
      <item>ZAGREBAČKI HOLDING, društvo s ograničenom odgovornošću za javni prijevoz, opskrbu vodom, održavanje čistoće, putnička agencija, šport, upravljanje objektima i poslovanje nekretninama, OIB 85584865987</item>
      <item>OPTIMA LEASING d.o.o. za usluge u likvidaciji, OIB 71463153978</item>
      <item>Wiener osiguranje Vienna Insurance Group dioničko društvo za osiguranje, OIB 52848403362</item>
      <item>WÜRTH-HRVATSKA d.o.o. za trgovinu, usluge i zastupanje, OIB 52641439848</item>
      <item>PLOVPUT trgovačko društvo s ograničenom odgovornošću za održavanje pomorskih plovnih putova i radijske službe, OIB 14480721492</item>
      <item>ERSTE&amp;STEIERMÄRKISCHE BANKA dioničko društvo, OIB 23057039320</item>
      <item>OSIJEK-KOTEKS dioničko društvo za graditeljstvo, proizvodnju i trgovinu, OIB 44610694500</item>
      <item>Hrvatske ceste društvo s ograničenom odgovornošću, za upravljanje, građenje i održavanje državnih cesta, OIB 55545787885</item>
      <item>KUHN-Hrvatska, društvo s ograničenom odgovornošću za trgovinu građevinskim i sličnim strojevima, OIB 04057188037</item>
      <item>GEOPROFIL d.o.o. za geodetske poslove, OIB 77073586385</item>
      <item>CROATIA osiguranje d.d., OIB 26187994862</item>
      <item>H-ABDUCO društvo s ograničenom odgovornošću za usluge, OIB 13667298928</item>
      <item>LUČKA UPRAVA SPLIT, OIB 06992092556</item>
      <item>BAŠREVIZOR, d.o.o. za reviziju i računovodstvene usluge, OIB 17544240268</item>
      <item>Hrvatska radiotelevizija, OIB 68419124305</item>
      <item>HYPO - LEASING STEIERMARK društvo s ograničenom odgovornošću za usluge, OIB 64646464586</item>
      <item>Tanja Kurilj, OIB 89010427357</item>
      <item>HRVATSKA BANKA ZA OBNOVU I RAZVITAK, OIB 26702280390</item>
      <item>Ivan Matić</item>
      <item>Odvjetničko Društvo Klišan i partneri d.o.o.</item>
      <item>OD Marčan i partneri</item>
      <item>Slavica Čupić</item>
      <item>Tonći Kurilj, OIB 37946147474</item>
      <item>ZAVOD ZA ISPITIVANJE KVALITETE, društvo s ograničenom odgovornošću, OIB 74121470605</item>
      <item>Dražen Vidman, stečajni upravitelj, OIB 42883746819</item>
    </izvorni_sadrzaj>
    <derivirana_varijabla naziv="DomainObject.Predmet.OstaliListNazivFormatedOIB_1">
      <item>Marcel Barilar, OIB 53747311795</item>
      <item>PK društvo s ograničenom odgovornošću za proizvodnju, zastupanje i uvoz - izvoz, OIB 07930503403</item>
      <item>HRVATSKE ŠUME društvo s ograničenom odgovornošću, OIB 69693144506</item>
      <item>HRVATSKA POŠTANSKA BANKA, dioničko društvo, OIB 87939104217</item>
      <item>REPUBLIKA HRVATSKA MINISTARSTVO FINANCIJA, OIB 18683136487</item>
      <item>CEMEX BETON d.o.o. za proizvodnju i transport betona, pijeska i šljunka, OIB 28710813125</item>
      <item>Financijska agencija, OIB 85821130368</item>
      <item>MESSER CROATIA PLIN Poduzeće za proizvodnju i prodaju tehničkih plinova d.o.o., OIB 32179081874</item>
      <item>Hrvatski Telekom d.d., OIB 81793146560</item>
      <item>TEMBO d.o.o. za unutarnju i vanjsku trgovinu, OIB 09060628765</item>
      <item>LIBUKOM JURDANI društvo s ograničenom odgovornošću za računovodstvene usluge, OIB 77671806963</item>
      <item>TEHNIKA dioničko društvo za graditeljstvo, inženjering, proizvodnju i trgovinu, OIB 73037001250</item>
      <item>RO - tehnologija društvo s ograničenom odgovornošću za inženjering, OIB 94757004774</item>
      <item>ČISTOĆA društvo s ograničenom odgovornošću za obavljanje komunalnih djelatnosti održavanja čistoće i odlaganja komunalnog otpada, OIB 38812451417</item>
      <item>HEP ELEKTRA d.o.o. za opskrbu električnom energijom, OIB 43965974818</item>
      <item>HEP-Operator distribucijskog sustava d.o.o. za distribuciju i opskrbu električne energije, OIB 46830600751</item>
      <item>PETROL društvo s ograničenom odgovornošću za trgovinu i prijevoz nafte i naftnih derivata, OIB 75550985023</item>
      <item>BIT PROMET d.o.o. za trgovinu i graditeljstvo, OIB 15161231864</item>
      <item>ALLIANZ ZAGREB dioničko društvo za osiguranje, OIB 23759810849</item>
      <item>Splitska banka dioničko društvo, OIB 69326397242</item>
      <item>SPV ZA SANACIJU d.o.o. za poslovne usluge, OIB 37066802433</item>
      <item>AUTO HRVATSKA dioničko društvo, OIB 32709834358</item>
      <item>UNIQA osiguranje d.d., OIB 75665455333</item>
      <item>MAKARSKI KOMUNALAC društvo s ograničenom odgovornošću za obavljanje komunalnih poslova, OIB 12733878804</item>
      <item>PODUZEĆE ZA CESTE SPLIT dioničko društvo, OIB 37901994151</item>
      <item>B2  KAPITAL d.o.o. za poslovne usluge, OIB 57509775367</item>
      <item>HUP-ZAGREB dioničko društvo hotelijerstvo, ugostiteljstvo i turizam, OIB 66859264899</item>
      <item>ZAGREBAČKI HOLDING, društvo s ograničenom odgovornošću za javni prijevoz, opskrbu vodom, održavanje čistoće, putnička agencija, šport, upravljanje objektima i poslovanje nekretninama, OIB 85584865987</item>
      <item>OPTIMA LEASING d.o.o. za usluge u likvidaciji, OIB 71463153978</item>
      <item>Wiener osiguranje Vienna Insurance Group dioničko društvo za osiguranje, OIB 52848403362</item>
      <item>WÜRTH-HRVATSKA d.o.o. za trgovinu, usluge i zastupanje, OIB 52641439848</item>
      <item>PLOVPUT trgovačko društvo s ograničenom odgovornošću za održavanje pomorskih plovnih putova i radijske službe, OIB 14480721492</item>
      <item>ERSTE&amp;STEIERMÄRKISCHE BANKA dioničko društvo, OIB 23057039320</item>
      <item>OSIJEK-KOTEKS dioničko društvo za graditeljstvo, proizvodnju i trgovinu, OIB 44610694500</item>
      <item>Hrvatske ceste društvo s ograničenom odgovornošću, za upravljanje, građenje i održavanje državnih cesta, OIB 55545787885</item>
      <item>KUHN-Hrvatska, društvo s ograničenom odgovornošću za trgovinu građevinskim i sličnim strojevima, OIB 04057188037</item>
      <item>GEOPROFIL d.o.o. za geodetske poslove, OIB 77073586385</item>
      <item>CROATIA osiguranje d.d., OIB 26187994862</item>
      <item>H-ABDUCO društvo s ograničenom odgovornošću za usluge, OIB 13667298928</item>
      <item>LUČKA UPRAVA SPLIT, OIB 06992092556</item>
      <item>BAŠREVIZOR, d.o.o. za reviziju i računovodstvene usluge, OIB 17544240268</item>
      <item>Hrvatska radiotelevizija, OIB 68419124305</item>
      <item>HYPO - LEASING STEIERMARK društvo s ograničenom odgovornošću za usluge, OIB 64646464586</item>
      <item>Tanja Kurilj, OIB 89010427357</item>
      <item>HRVATSKA BANKA ZA OBNOVU I RAZVITAK, OIB 26702280390</item>
      <item>Ivan Matić</item>
      <item>Odvjetničko Društvo Klišan i partneri d.o.o.</item>
      <item>OD Marčan i partneri</item>
      <item>Slavica Čupić</item>
      <item>Tonći Kurilj, OIB 37946147474</item>
      <item>ZAVOD ZA ISPITIVANJE KVALITETE, društvo s ograničenom odgovornošću, OIB 74121470605</item>
      <item>Dražen Vidman, stečajni upravitelj, OIB 42883746819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GEORAD društvo s ograničenom odgovornošću za građenje i prijevoz</izvorni_sadrzaj>
    <derivirana_varijabla naziv="DomainObject.Predmet.ProtustrankaIDrugi_1">GEORAD društvo s ograničenom odgovornošću za građenje i prijevoz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GEORAD društvo s ograničenom odgovornošću za građenje i prijevoz, OIB 78126748207, Zrinsko-Frankopanska, S-7/1, 21300 Makarska</izvorni_sadrzaj>
    <derivirana_varijabla naziv="DomainObject.Predmet.ProtustrankaIDrugiAdressOIB_1">GEORAD društvo s ograničenom odgovornošću za građenje i prijevoz, OIB 78126748207, Zrinsko-Frankopanska, S-7/1,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GEORAD društvo s ograničenom odgovornošću za građenje i prijevoz</item>
      <item>FINANCIJSKA AGENCIJA, RC SPLIT</item>
      <item>KUHN-Hrvatska, društvo s ograničenom odgovornošću za trgovinu građevinskim i sličnim strojevima</item>
      <item>Marcel Barilar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 Marčan i partneri</item>
      <item>Slavica Čupić</item>
      <item>Tonći Kurilj</item>
      <item>ZAVOD ZA ISPITIVANJE KVALITETE, društvo s ograničenom odgovornošću</item>
      <item>Dražen Vidman, stečajni upravitelj</item>
    </izvorni_sadrzaj>
    <derivirana_varijabla naziv="DomainObject.Predmet.SudioniciListNaziv_1">
      <item>GEORAD društvo s ograničenom odgovornošću za građenje i prijevoz</item>
      <item>FINANCIJSKA AGENCIJA, RC SPLIT</item>
      <item>KUHN-Hrvatska, društvo s ograničenom odgovornošću za trgovinu građevinskim i sličnim strojevima</item>
      <item>Marcel Barilar</item>
      <item>PK društvo s ograničenom odgovornošću za proizvodnju, zastupanje i uvoz - izvoz</item>
      <item>HRVATSKE ŠUME društvo s ograničenom odgovornošću</item>
      <item>HRVATSKA POŠTANSKA BANKA, dioničko društvo</item>
      <item>REPUBLIKA HRVATSKA MINISTARSTVO FINANCIJA</item>
      <item>CEMEX BETON d.o.o. za proizvodnju i transport betona, pijeska i šljunka</item>
      <item>Financijska agencija</item>
      <item>MESSER CROATIA PLIN Poduzeće za proizvodnju i prodaju tehničkih plinova d.o.o.</item>
      <item>Hrvatski Telekom d.d.</item>
      <item>TEMBO d.o.o. za unutarnju i vanjsku trgovinu</item>
      <item>LIBUKOM JURDANI društvo s ograničenom odgovornošću za računovodstvene usluge</item>
      <item>TEHNIKA dioničko društvo za graditeljstvo, inženjering, proizvodnju i trgovinu</item>
      <item>RO - tehnologija društvo s ograničenom odgovornošću za inženjering</item>
      <item>ČISTOĆA društvo s ograničenom odgovornošću za obavljanje komunalnih djelatnosti održavanja čistoće i odlaganja komunalnog otpada</item>
      <item>HEP ELEKTRA d.o.o. za opskrbu električnom energijom</item>
      <item>HEP-Operator distribucijskog sustava d.o.o. za distribuciju i opskrbu električne energije</item>
      <item>PETROL društvo s ograničenom odgovornošću za trgovinu i prijevoz nafte i naftnih derivata</item>
      <item>BIT PROMET d.o.o. za trgovinu i graditeljstvo</item>
      <item>ALLIANZ ZAGREB dioničko društvo za osiguranje</item>
      <item>Splitska banka dioničko društvo</item>
      <item>SPV ZA SANACIJU d.o.o. za poslovne usluge</item>
      <item>AUTO HRVATSKA dioničko društvo</item>
      <item>UNIQA osiguranje d.d.</item>
      <item>MAKARSKI KOMUNALAC društvo s ograničenom odgovornošću za obavljanje komunalnih poslova</item>
      <item>PODUZEĆE ZA CESTE SPLIT dioničko društvo</item>
      <item>B2  KAPITAL d.o.o. za poslovne usluge</item>
      <item>HUP-ZAGREB dioničko društvo hotelijerstvo, ugostiteljstvo i turizam</item>
      <item>ZAGREBAČKI HOLDING, društvo s ograničenom odgovornošću za javni prijevoz, opskrbu vodom, održavanje čistoće, putnička agencija, šport, upravljanje objektima i poslovanje nekretninama</item>
      <item>OPTIMA LEASING d.o.o. za usluge u likvidaciji</item>
      <item>Wiener osiguranje Vienna Insurance Group dioničko društvo za osiguranje</item>
      <item>WÜRTH-HRVATSKA d.o.o. za trgovinu, usluge i zastupanje</item>
      <item>PLOVPUT trgovačko društvo s ograničenom odgovornošću za održavanje pomorskih plovnih putova i radijske službe</item>
      <item>ERSTE&amp;STEIERMÄRKISCHE BANKA dioničko društvo</item>
      <item>OSIJEK-KOTEKS dioničko društvo za graditeljstvo, proizvodnju i trgovinu</item>
      <item>Hrvatske ceste društvo s ograničenom odgovornošću, za upravljanje, građenje i održavanje državnih cesta</item>
      <item>KUHN-Hrvatska, društvo s ograničenom odgovornošću za trgovinu građevinskim i sličnim strojevima</item>
      <item>GEOPROFIL d.o.o. za geodetske poslove</item>
      <item>CROATIA osiguranje d.d.</item>
      <item>H-ABDUCO društvo s ograničenom odgovornošću za usluge</item>
      <item>LUČKA UPRAVA SPLIT</item>
      <item>BAŠREVIZOR, d.o.o. za reviziju i računovodstvene usluge</item>
      <item>Hrvatska radiotelevizija</item>
      <item>HYPO - LEASING STEIERMARK društvo s ograničenom odgovornošću za usluge</item>
      <item>Tanja Kurilj</item>
      <item>HRVATSKA BANKA ZA OBNOVU I RAZVITAK</item>
      <item>Ivan Matić</item>
      <item>Odvjetničko Društvo Klišan i partneri d.o.o.</item>
      <item>OD Marčan i partneri</item>
      <item>Slavica Čupić</item>
      <item>Tonći Kurilj</item>
      <item>ZAVOD ZA ISPITIVANJE KVALITETE, društvo s ograničenom odgovornošću</item>
      <item>Dražen Vidman, stečajni upravitelj</item>
    </derivirana_varijabla>
  </DomainObject.Predmet.SudioniciListNaziv>
  <DomainObject.Predmet.SudioniciListAdressOIB>
    <izvorni_sadrzaj>
      <item>GEORAD društvo s ograničenom odgovornošću za građenje i prijevoz, OIB 78126748207, Zrinsko-Frankopanska, S-7/1,21300 Makarska</item>
      <item>FINANCIJSKA AGENCIJA, RC SPLIT, OIB 85821130368, Mažuranićevo šetalište 24 b,21000 Split</item>
      <item>KUHN-Hrvatska, društvo s ograničenom odgovornošću za trgovinu građevinskim i sličnim strojevima, OIB 04057188037, Rakitnica 4,10000 Zagreb</item>
      <item>Marcel Barilar, OIB 53747311795, Ilica 191c,10000 Zagreb</item>
      <item>PK društvo s ograničenom odgovornošću za proizvodnju, zastupanje i uvoz - izvoz, OIB 07930503403, Industrijska zona R-27 ,51226 Škrljevo</item>
      <item>HRVATSKE ŠUME društvo s ograničenom odgovornošću, OIB 69693144506, Ul.Ljudevita Farkaša Vukotinovića 2,10000 Zagreb</item>
      <item>HRVATSKA POŠTANSKA BANKA, dioničko društvo, OIB 87939104217, Jurišićeva 4,10000 Zagreb</item>
      <item>REPUBLIKA HRVATSKA MINISTARSTVO FINANCIJA, OIB 18683136487, Katančićeva 5,10000 Zagreb</item>
      <item>CEMEX BETON d.o.o. za proizvodnju i transport betona, pijeska i šljunka, OIB 28710813125, F. Tuđmana 45,21212 Kaštel Sućurac</item>
      <item>Financijska agencija, OIB 85821130368, Ulica grada Vukovara 70,10000 Zagreb</item>
      <item>MESSER CROATIA PLIN Poduzeće za proizvodnju i prodaju tehničkih plinova d.o.o., OIB 32179081874, Industrijska 1,10290 Zaprešić</item>
      <item>Hrvatski Telekom d.d., OIB 81793146560, Roberta Frangeša Mihanovića 9,10000 Zagreb</item>
      <item>TEMBO d.o.o. za unutarnju i vanjsku trgovinu, OIB 09060628765, Dragutina Novaka 1d,10255 Gornji Stupnik</item>
      <item>LIBUKOM JURDANI društvo s ograničenom odgovornošću za računovodstvene usluge, OIB 77671806963, Jurdani 50b,51211 Jurdani</item>
      <item>TEHNIKA dioničko društvo za graditeljstvo, inženjering, proizvodnju i trgovinu, OIB 73037001250, Ulica grada Vukovara 274,10000 Zagreb</item>
      <item>RO - tehnologija društvo s ograničenom odgovornošću za inženjering, OIB 94757004774, Nova Cesta 86,51410 Opatija</item>
      <item>ČISTOĆA društvo s ograničenom odgovornošću za obavljanje komunalnih djelatnosti održavanja čistoće i odlaganja komunalnog otpada, OIB 38812451417, Put Plokita 81,21000 Split</item>
      <item>HEP ELEKTRA d.o.o. za opskrbu električnom energijom, OIB 43965974818, Ulica grada Vukovara 37,10000 Zagreb</item>
      <item>HEP-Operator distribucijskog sustava d.o.o. za distribuciju i opskrbu električne energije, OIB 46830600751, Ulica grada Vukovara 37,10000 Zagreb</item>
      <item>PETROL društvo s ograničenom odgovornošću za trgovinu i prijevoz nafte i naftnih derivata, OIB 75550985023, Otok, Oreškovićeva 6h,10000 Zagreb</item>
      <item>BIT PROMET d.o.o. za trgovinu i graditeljstvo, OIB 15161231864, Odra, Velika cesta 39,10000 Zagreb</item>
      <item>ALLIANZ ZAGREB dioničko društvo za osiguranje, OIB 23759810849, Heinzelova 70,10000 Zagreb</item>
      <item>Splitska banka dioničko društvo, OIB 69326397242, Domovinskog rata 61,21000 Split</item>
      <item>SPV ZA SANACIJU d.o.o. za poslovne usluge, OIB 37066802433, Jurišićeva 1,10000 Zagreb</item>
      <item>AUTO HRVATSKA dioničko društvo, OIB 32709834358, Dubrovačka Ulica 1,21000 Split</item>
      <item>UNIQA osiguranje d.d., OIB 75665455333, Planinska 13 A ,10000 Zagreb</item>
      <item>MAKARSKI KOMUNALAC društvo s ograničenom odgovornošću za obavljanje komunalnih poslova, OIB 12733878804, Trg Tina Ujevića 1,21300 Makarska</item>
      <item>PODUZEĆE ZA CESTE SPLIT dioničko društvo, OIB 37901994151, Svetog Mihovila 1,21204 Dugopolje</item>
      <item>B2  KAPITAL d.o.o. za poslovne usluge, OIB 57509775367, Radnička cesta 41,10000 Zagreb</item>
      <item>HUP-ZAGREB dioničko društvo hotelijerstvo, ugostiteljstvo i turizam, OIB 66859264899, Trg Krešimira Ćosića 9,10000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OPTIMA LEASING d.o.o. za usluge u likvidaciji, OIB 71463153978, Miramarska 246,10000 Zagreb</item>
      <item>Wiener osiguranje Vienna Insurance Group dioničko društvo za osiguranje, OIB 52848403362, Slovenska ulica 24,10000 Zagreb</item>
      <item>WÜRTH-HRVATSKA d.o.o. za trgovinu, usluge i zastupanje, OIB 52641439848, Franje Lučića 32,10000 Zagreb</item>
      <item>PLOVPUT trgovačko društvo s ograničenom odgovornošću za održavanje pomorskih plovnih putova i radijske službe, OIB 14480721492, Obala Lazareta 1,21000 Split</item>
      <item>ERSTE&amp;STEIERMÄRKISCHE BANKA dioničko društvo, OIB 23057039320, Jadranski Trg 3a,51000 Rijeka</item>
      <item>OSIJEK-KOTEKS dioničko društvo za graditeljstvo, proizvodnju i trgovinu, OIB 44610694500, Šamačka 11,31000 Osijek</item>
      <item>Hrvatske ceste društvo s ograničenom odgovornošću, za upravljanje, građenje i održavanje državnih cesta, OIB 55545787885, Vončinina 3,10000 Zagreb</item>
      <item>KUHN-Hrvatska, društvo s ograničenom odgovornošću za trgovinu građevinskim i sličnim strojevima, OIB 04057188037, Rakitnica 4,10000 Zagreb</item>
      <item>GEOPROFIL d.o.o. za geodetske poslove, OIB 77073586385, Dr. Jurja Dobrile 40,10410 Velika Gorica</item>
      <item>CROATIA osiguranje d.d., OIB 26187994862, Vatroslava Jagića 33,10000 Zagreb</item>
      <item>H-ABDUCO društvo s ograničenom odgovornošću za usluge, OIB 13667298928, Slavonska avenija 6A ,10000 Zagreb</item>
      <item>LUČKA UPRAVA SPLIT, OIB 06992092556, Gat Sv. Duje 1,21000 Split</item>
      <item>BAŠREVIZOR, d.o.o. za reviziju i računovodstvene usluge, OIB 17544240268, Trg hrvatske bratske zajednice 2,21000 Split</item>
      <item>Hrvatska radiotelevizija, OIB 68419124305, Prisavlje 3,10000 Zagreb</item>
      <item>HYPO - LEASING STEIERMARK društvo s ograničenom odgovornošću za usluge, OIB 64646464586, Garićgradska 18,10000 Zagreb</item>
      <item>Tanja Kurilj, OIB 89010427357, Petra Perice 20,21300 Makarska</item>
      <item>HRVATSKA BANKA ZA OBNOVU I RAZVITAK, OIB 26702280390, Strossmayerov Trg 9,10000 Zagreb</item>
      <item>Ivan Matić, Slavenskog 1,10000 Zagreb</item>
      <item>Odvjetničko Društvo Klišan i partneri d.o.o., Zelinska 2 a,10000 Zagreb</item>
      <item>OD Marčan i partneri, Prolaz M. K. Kozulić 2,51000 Rijeka</item>
      <item>Slavica Čupić, Bihačka 2 A/IV,21000 Split</item>
      <item>Tonći Kurilj, OIB 37946147474, Petra Perice 20,21300 Makarska</item>
      <item>ZAVOD ZA ISPITIVANJE KVALITETE, društvo s ograničenom odgovornošću, OIB 74121470605, Ljudevita Gaja 17III,10000 Zagreb</item>
      <item>Dražen Vidman, stečajni upravitelj, OIB 42883746819, Vladimira Nazora 77,42240 Ivanec</item>
    </izvorni_sadrzaj>
    <derivirana_varijabla naziv="DomainObject.Predmet.SudioniciListAdressOIB_1">
      <item>GEORAD društvo s ograničenom odgovornošću za građenje i prijevoz, OIB 78126748207, Zrinsko-Frankopanska, S-7/1,21300 Makarska</item>
      <item>FINANCIJSKA AGENCIJA, RC SPLIT, OIB 85821130368, Mažuranićevo šetalište 24 b,21000 Split</item>
      <item>KUHN-Hrvatska, društvo s ograničenom odgovornošću za trgovinu građevinskim i sličnim strojevima, OIB 04057188037, Rakitnica 4,10000 Zagreb</item>
      <item>Marcel Barilar, OIB 53747311795, Ilica 191c,10000 Zagreb</item>
      <item>PK društvo s ograničenom odgovornošću za proizvodnju, zastupanje i uvoz - izvoz, OIB 07930503403, Industrijska zona R-27 ,51226 Škrljevo</item>
      <item>HRVATSKE ŠUME društvo s ograničenom odgovornošću, OIB 69693144506, Ul.Ljudevita Farkaša Vukotinovića 2,10000 Zagreb</item>
      <item>HRVATSKA POŠTANSKA BANKA, dioničko društvo, OIB 87939104217, Jurišićeva 4,10000 Zagreb</item>
      <item>REPUBLIKA HRVATSKA MINISTARSTVO FINANCIJA, OIB 18683136487, Katančićeva 5,10000 Zagreb</item>
      <item>CEMEX BETON d.o.o. za proizvodnju i transport betona, pijeska i šljunka, OIB 28710813125, F. Tuđmana 45,21212 Kaštel Sućurac</item>
      <item>Financijska agencija, OIB 85821130368, Ulica grada Vukovara 70,10000 Zagreb</item>
      <item>MESSER CROATIA PLIN Poduzeće za proizvodnju i prodaju tehničkih plinova d.o.o., OIB 32179081874, Industrijska 1,10290 Zaprešić</item>
      <item>Hrvatski Telekom d.d., OIB 81793146560, Roberta Frangeša Mihanovića 9,10000 Zagreb</item>
      <item>TEMBO d.o.o. za unutarnju i vanjsku trgovinu, OIB 09060628765, Dragutina Novaka 1d,10255 Gornji Stupnik</item>
      <item>LIBUKOM JURDANI društvo s ograničenom odgovornošću za računovodstvene usluge, OIB 77671806963, Jurdani 50b,51211 Jurdani</item>
      <item>TEHNIKA dioničko društvo za graditeljstvo, inženjering, proizvodnju i trgovinu, OIB 73037001250, Ulica grada Vukovara 274,10000 Zagreb</item>
      <item>RO - tehnologija društvo s ograničenom odgovornošću za inženjering, OIB 94757004774, Nova Cesta 86,51410 Opatija</item>
      <item>ČISTOĆA društvo s ograničenom odgovornošću za obavljanje komunalnih djelatnosti održavanja čistoće i odlaganja komunalnog otpada, OIB 38812451417, Put Plokita 81,21000 Split</item>
      <item>HEP ELEKTRA d.o.o. za opskrbu električnom energijom, OIB 43965974818, Ulica grada Vukovara 37,10000 Zagreb</item>
      <item>HEP-Operator distribucijskog sustava d.o.o. za distribuciju i opskrbu električne energije, OIB 46830600751, Ulica grada Vukovara 37,10000 Zagreb</item>
      <item>PETROL društvo s ograničenom odgovornošću za trgovinu i prijevoz nafte i naftnih derivata, OIB 75550985023, Otok, Oreškovićeva 6h,10000 Zagreb</item>
      <item>BIT PROMET d.o.o. za trgovinu i graditeljstvo, OIB 15161231864, Odra, Velika cesta 39,10000 Zagreb</item>
      <item>ALLIANZ ZAGREB dioničko društvo za osiguranje, OIB 23759810849, Heinzelova 70,10000 Zagreb</item>
      <item>Splitska banka dioničko društvo, OIB 69326397242, Domovinskog rata 61,21000 Split</item>
      <item>SPV ZA SANACIJU d.o.o. za poslovne usluge, OIB 37066802433, Jurišićeva 1,10000 Zagreb</item>
      <item>AUTO HRVATSKA dioničko društvo, OIB 32709834358, Dubrovačka Ulica 1,21000 Split</item>
      <item>UNIQA osiguranje d.d., OIB 75665455333, Planinska 13 A ,10000 Zagreb</item>
      <item>MAKARSKI KOMUNALAC društvo s ograničenom odgovornošću za obavljanje komunalnih poslova, OIB 12733878804, Trg Tina Ujevića 1,21300 Makarska</item>
      <item>PODUZEĆE ZA CESTE SPLIT dioničko društvo, OIB 37901994151, Svetog Mihovila 1,21204 Dugopolje</item>
      <item>B2  KAPITAL d.o.o. za poslovne usluge, OIB 57509775367, Radnička cesta 41,10000 Zagreb</item>
      <item>HUP-ZAGREB dioničko društvo hotelijerstvo, ugostiteljstvo i turizam, OIB 66859264899, Trg Krešimira Ćosića 9,10000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OPTIMA LEASING d.o.o. za usluge u likvidaciji, OIB 71463153978, Miramarska 246,10000 Zagreb</item>
      <item>Wiener osiguranje Vienna Insurance Group dioničko društvo za osiguranje, OIB 52848403362, Slovenska ulica 24,10000 Zagreb</item>
      <item>WÜRTH-HRVATSKA d.o.o. za trgovinu, usluge i zastupanje, OIB 52641439848, Franje Lučića 32,10000 Zagreb</item>
      <item>PLOVPUT trgovačko društvo s ograničenom odgovornošću za održavanje pomorskih plovnih putova i radijske službe, OIB 14480721492, Obala Lazareta 1,21000 Split</item>
      <item>ERSTE&amp;STEIERMÄRKISCHE BANKA dioničko društvo, OIB 23057039320, Jadranski Trg 3a,51000 Rijeka</item>
      <item>OSIJEK-KOTEKS dioničko društvo za graditeljstvo, proizvodnju i trgovinu, OIB 44610694500, Šamačka 11,31000 Osijek</item>
      <item>Hrvatske ceste društvo s ograničenom odgovornošću, za upravljanje, građenje i održavanje državnih cesta, OIB 55545787885, Vončinina 3,10000 Zagreb</item>
      <item>KUHN-Hrvatska, društvo s ograničenom odgovornošću za trgovinu građevinskim i sličnim strojevima, OIB 04057188037, Rakitnica 4,10000 Zagreb</item>
      <item>GEOPROFIL d.o.o. za geodetske poslove, OIB 77073586385, Dr. Jurja Dobrile 40,10410 Velika Gorica</item>
      <item>CROATIA osiguranje d.d., OIB 26187994862, Vatroslava Jagića 33,10000 Zagreb</item>
      <item>H-ABDUCO društvo s ograničenom odgovornošću za usluge, OIB 13667298928, Slavonska avenija 6A ,10000 Zagreb</item>
      <item>LUČKA UPRAVA SPLIT, OIB 06992092556, Gat Sv. Duje 1,21000 Split</item>
      <item>BAŠREVIZOR, d.o.o. za reviziju i računovodstvene usluge, OIB 17544240268, Trg hrvatske bratske zajednice 2,21000 Split</item>
      <item>Hrvatska radiotelevizija, OIB 68419124305, Prisavlje 3,10000 Zagreb</item>
      <item>HYPO - LEASING STEIERMARK društvo s ograničenom odgovornošću za usluge, OIB 64646464586, Garićgradska 18,10000 Zagreb</item>
      <item>Tanja Kurilj, OIB 89010427357, Petra Perice 20,21300 Makarska</item>
      <item>HRVATSKA BANKA ZA OBNOVU I RAZVITAK, OIB 26702280390, Strossmayerov Trg 9,10000 Zagreb</item>
      <item>Ivan Matić, Slavenskog 1,10000 Zagreb</item>
      <item>Odvjetničko Društvo Klišan i partneri d.o.o., Zelinska 2 a,10000 Zagreb</item>
      <item>OD Marčan i partneri, Prolaz M. K. Kozulić 2,51000 Rijeka</item>
      <item>Slavica Čupić, Bihačka 2 A/IV,21000 Split</item>
      <item>Tonći Kurilj, OIB 37946147474, Petra Perice 20,21300 Makarska</item>
      <item>ZAVOD ZA ISPITIVANJE KVALITETE, društvo s ograničenom odgovornošću, OIB 74121470605, Ljudevita Gaja 17III,10000 Zagreb</item>
      <item>Dražen Vidman, stečajni upravitelj, OIB 42883746819, Vladimira Nazora 77,42240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78126748207</item>
      <item>, OIB 85821130368</item>
      <item>, OIB 04057188037</item>
      <item>, OIB 53747311795</item>
      <item>, OIB 07930503403</item>
      <item>, OIB 69693144506</item>
      <item>, OIB 87939104217</item>
      <item>, OIB 18683136487</item>
      <item>, OIB 28710813125</item>
      <item>, OIB 85821130368</item>
      <item>, OIB 32179081874</item>
      <item>, OIB 81793146560</item>
      <item>, OIB 09060628765</item>
      <item>, OIB 77671806963</item>
      <item>, OIB 73037001250</item>
      <item>, OIB 94757004774</item>
      <item>, OIB 38812451417</item>
      <item>, OIB 43965974818</item>
      <item>, OIB 46830600751</item>
      <item>, OIB 75550985023</item>
      <item>, OIB 15161231864</item>
      <item>, OIB 23759810849</item>
      <item>, OIB 69326397242</item>
      <item>, OIB 37066802433</item>
      <item>, OIB 32709834358</item>
      <item>, OIB 75665455333</item>
      <item>, OIB 12733878804</item>
      <item>, OIB 37901994151</item>
      <item>, OIB 57509775367</item>
      <item>, OIB 66859264899</item>
      <item>, OIB 85584865987</item>
      <item>, OIB 71463153978</item>
      <item>, OIB 52848403362</item>
      <item>, OIB 52641439848</item>
      <item>, OIB 14480721492</item>
      <item>, OIB 23057039320</item>
      <item>, OIB 44610694500</item>
      <item>, OIB 55545787885</item>
      <item>, OIB 04057188037</item>
      <item>, OIB 77073586385</item>
      <item>, OIB 26187994862</item>
      <item>, OIB 13667298928</item>
      <item>, OIB 06992092556</item>
      <item>, OIB 17544240268</item>
      <item>, OIB 68419124305</item>
      <item>, OIB 64646464586</item>
      <item>, OIB 89010427357</item>
      <item>, OIB 26702280390</item>
      <item>, OIB null</item>
      <item>, OIB null</item>
      <item>, OIB null</item>
      <item>, OIB null</item>
      <item>, OIB 37946147474</item>
      <item>, OIB 74121470605</item>
      <item>, OIB 42883746819</item>
    </izvorni_sadrzaj>
    <derivirana_varijabla naziv="DomainObject.Predmet.SudioniciListNazivOIB_1">
      <item>, OIB 78126748207</item>
      <item>, OIB 85821130368</item>
      <item>, OIB 04057188037</item>
      <item>, OIB 53747311795</item>
      <item>, OIB 07930503403</item>
      <item>, OIB 69693144506</item>
      <item>, OIB 87939104217</item>
      <item>, OIB 18683136487</item>
      <item>, OIB 28710813125</item>
      <item>, OIB 85821130368</item>
      <item>, OIB 32179081874</item>
      <item>, OIB 81793146560</item>
      <item>, OIB 09060628765</item>
      <item>, OIB 77671806963</item>
      <item>, OIB 73037001250</item>
      <item>, OIB 94757004774</item>
      <item>, OIB 38812451417</item>
      <item>, OIB 43965974818</item>
      <item>, OIB 46830600751</item>
      <item>, OIB 75550985023</item>
      <item>, OIB 15161231864</item>
      <item>, OIB 23759810849</item>
      <item>, OIB 69326397242</item>
      <item>, OIB 37066802433</item>
      <item>, OIB 32709834358</item>
      <item>, OIB 75665455333</item>
      <item>, OIB 12733878804</item>
      <item>, OIB 37901994151</item>
      <item>, OIB 57509775367</item>
      <item>, OIB 66859264899</item>
      <item>, OIB 85584865987</item>
      <item>, OIB 71463153978</item>
      <item>, OIB 52848403362</item>
      <item>, OIB 52641439848</item>
      <item>, OIB 14480721492</item>
      <item>, OIB 23057039320</item>
      <item>, OIB 44610694500</item>
      <item>, OIB 55545787885</item>
      <item>, OIB 04057188037</item>
      <item>, OIB 77073586385</item>
      <item>, OIB 26187994862</item>
      <item>, OIB 13667298928</item>
      <item>, OIB 06992092556</item>
      <item>, OIB 17544240268</item>
      <item>, OIB 68419124305</item>
      <item>, OIB 64646464586</item>
      <item>, OIB 89010427357</item>
      <item>, OIB 26702280390</item>
      <item>, OIB null</item>
      <item>, OIB null</item>
      <item>, OIB null</item>
      <item>, OIB null</item>
      <item>, OIB 37946147474</item>
      <item>, OIB 74121470605</item>
      <item>, OIB 42883746819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615C93-847F-4F33-87BE-0B7CD99DEA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177</properties:Words>
  <properties:Characters>833</properties:Characters>
  <properties:Lines>38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1032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2017-10-06T07:07:00Z</dcterms:created>
  <dc:creator>none</dc:creator>
  <cp:lastModifiedBy>Katarina Franković</cp:lastModifiedBy>
  <cp:lastPrinted>2017-09-18T12:03:00Z</cp:lastPrinted>
  <dcterms:modified xmlns:xsi="http://www.w3.org/2001/XMLSchema-instance" xsi:type="dcterms:W3CDTF">2017-10-06T07:08:00Z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