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cb02" w14:paraId="71ccb0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121E08">
        <w:rPr>
          <w:color w:themeColor="text1" w:val="000000"/>
        </w:rPr>
        <w:t xml:space="preserve">SILVIJA BIHLER j.d.o.o. za njegu tijela i usluge, Split, </w:t>
      </w:r>
      <w:proofErr w:type="spellStart"/>
      <w:r w:rsidR="00121E08">
        <w:rPr>
          <w:color w:themeColor="text1" w:val="000000"/>
        </w:rPr>
        <w:t>Spinutska</w:t>
      </w:r>
      <w:proofErr w:type="spellEnd"/>
      <w:r w:rsidR="00121E08">
        <w:rPr>
          <w:color w:themeColor="text1" w:val="000000"/>
        </w:rPr>
        <w:t xml:space="preserve"> 4, OIB: 14999505120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121E08">
        <w:rPr>
          <w:color w:themeColor="text1" w:val="000000"/>
        </w:rPr>
        <w:t>1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121E08">
        <w:rPr>
          <w:color w:themeColor="text1" w:val="000000"/>
        </w:rPr>
        <w:t xml:space="preserve">SILVIJA BIHLER j.d.o.o. za njegu tijela i usluge, Split, </w:t>
      </w:r>
      <w:proofErr w:type="spellStart"/>
      <w:r w:rsidR="00121E08">
        <w:rPr>
          <w:color w:themeColor="text1" w:val="000000"/>
        </w:rPr>
        <w:t>Spinutska</w:t>
      </w:r>
      <w:proofErr w:type="spellEnd"/>
      <w:r w:rsidR="00121E08">
        <w:rPr>
          <w:color w:themeColor="text1" w:val="000000"/>
        </w:rPr>
        <w:t xml:space="preserve"> 4, OIB: 14999505120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121E08">
        <w:rPr>
          <w:color w:themeColor="text1" w:val="000000"/>
        </w:rPr>
        <w:t>266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121E08">
        <w:rPr>
          <w:color w:themeColor="text1" w:val="000000"/>
        </w:rPr>
        <w:t>37.129,16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121E08">
        <w:rPr>
          <w:color w:themeColor="text1" w:val="000000"/>
        </w:rPr>
        <w:t>1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121E08">
      <w:rPr>
        <w:color w:themeColor="text1" w:val="000000"/>
      </w:rPr>
      <w:t>01</w:t>
    </w:r>
    <w:r w:rsidR="00E2567B">
      <w:rPr>
        <w:color w:themeColor="text1" w:val="000000"/>
      </w:rPr>
      <w:t>/201</w:t>
    </w:r>
    <w:r w:rsidR="00121E08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266DE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St-201/2016</izvorni_sadrzaj>
    <derivirana_varijabla naziv="DomainObject.Predmet.OznakaBroj_1">St-201/2016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SILVIJA BIHLER jednostavno društvo s ograničenom odgovornošću za njegu tijela i usluge</izvorni_sadrzaj>
    <derivirana_varijabla naziv="DomainObject.Predmet.ProtustrankaFormated_1">  SILVIJA BIHLER jednostavno društvo s ograničenom odgovornošću za njegu tijela i usluge</derivirana_varijabla>
  </DomainObject.Predmet.ProtustrankaFormated>
  <DomainObject.Predmet.ProtustrankaFormatedOIB>
    <izvorni_sadrzaj>  SILVIJA BIHLER jednostavno društvo s ograničenom odgovornošću za njegu tijela i usluge, OIB 14999505120</izvorni_sadrzaj>
    <derivirana_varijabla naziv="DomainObject.Predmet.ProtustrankaFormatedOIB_1">  SILVIJA BIHLER jednostavno društvo s ograničenom odgovornošću za njegu tijela i usluge, OIB 14999505120</derivirana_varijabla>
  </DomainObject.Predmet.ProtustrankaFormatedOIB>
  <DomainObject.Predmet.ProtustrankaFormatedWithAdress>
    <izvorni_sadrzaj> SILVIJA BIHLER jednostavno društvo s ograničenom odgovornošću za njegu tijela i usluge, Spinutska 4, 21000 Split</izvorni_sadrzaj>
    <derivirana_varijabla naziv="DomainObject.Predmet.ProtustrankaFormatedWithAdress_1"> SILVIJA BIHLER jednostavno društvo s ograničenom odgovornošću za njegu tijela i usluge, Spinutska 4, 21000 Split</derivirana_varijabla>
  </DomainObject.Predmet.ProtustrankaFormatedWithAdress>
  <DomainObject.Predmet.ProtustrankaFormatedWithAdressOIB>
    <izvorni_sadrzaj> SILVIJA BIHLER jednostavno društvo s ograničenom odgovornošću za njegu tijela i usluge, OIB 14999505120, Spinutska 4, 21000 Split</izvorni_sadrzaj>
    <derivirana_varijabla naziv="DomainObject.Predmet.ProtustrankaFormatedWithAdressOIB_1"> SILVIJA BIHLER jednostavno društvo s ograničenom odgovornošću za njegu tijela i usluge, OIB 14999505120, Spinutska 4, 21000 Split</derivirana_varijabla>
  </DomainObject.Predmet.ProtustrankaFormatedWithAdressOIB>
  <DomainObject.Predmet.ProtustrankaWithAdress>
    <izvorni_sadrzaj>SILVIJA BIHLER jednostavno društvo s ograničenom odgovornošću za njegu tijela i usluge Spinutska 4, 21000 Split</izvorni_sadrzaj>
    <derivirana_varijabla naziv="DomainObject.Predmet.ProtustrankaWithAdress_1">SILVIJA BIHLER jednostavno društvo s ograničenom odgovornošću za njegu tijela i usluge Spinutska 4, 21000 Split</derivirana_varijabla>
  </DomainObject.Predmet.ProtustrankaWithAdress>
  <DomainObject.Predmet.ProtustrankaWithAdressOIB>
    <izvorni_sadrzaj>SILVIJA BIHLER jednostavno društvo s ograničenom odgovornošću za njegu tijela i usluge, OIB 14999505120, Spinutska 4, 21000 Split</izvorni_sadrzaj>
    <derivirana_varijabla naziv="DomainObject.Predmet.ProtustrankaWithAdressOIB_1">SILVIJA BIHLER jednostavno društvo s ograničenom odgovornošću za njegu tijela i usluge, OIB 14999505120, Spinutska 4, 21000 Split</derivirana_varijabla>
  </DomainObject.Predmet.ProtustrankaWithAdressOIB>
  <DomainObject.Predmet.ProtustrankaNazivFormated>
    <izvorni_sadrzaj>SILVIJA BIHLER jednostavno društvo s ograničenom odgovornošću za njegu tijela i usluge</izvorni_sadrzaj>
    <derivirana_varijabla naziv="DomainObject.Predmet.ProtustrankaNazivFormated_1">SILVIJA BIHLER jednostavno društvo s ograničenom odgovornošću za njegu tijela i usluge</derivirana_varijabla>
  </DomainObject.Predmet.ProtustrankaNazivFormated>
  <DomainObject.Predmet.ProtustrankaNazivFormatedOIB>
    <izvorni_sadrzaj>SILVIJA BIHLER jednostavno društvo s ograničenom odgovornošću za njegu tijela i usluge, OIB 14999505120</izvorni_sadrzaj>
    <derivirana_varijabla naziv="DomainObject.Predmet.ProtustrankaNazivFormatedOIB_1">SILVIJA BIHLER jednostavno društvo s ograničenom odgovornošću za njegu tijela i usluge, OIB 14999505120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37129.16</izvorni_sadrzaj>
    <derivirana_varijabla naziv="DomainObject.Predmet.TrenutnaVrijednost_1">37129.16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SILVIJA BIHLER jednostavno društvo s ograničenom odgovornošću za njegu tijela i usluge</item>
    </izvorni_sadrzaj>
    <derivirana_varijabla naziv="DomainObject.Predmet.ProtuStrankaListFormated_1">
      <item>SILVIJA BIHLER jednostavno društvo s ograničenom odgovornošću za njegu tijela i usluge</item>
    </derivirana_varijabla>
  </DomainObject.Predmet.ProtuStrankaListFormated>
  <DomainObject.Predmet.ProtuStrankaListFormatedOIB>
    <izvorni_sadrzaj>
      <item>SILVIJA BIHLER jednostavno društvo s ograničenom odgovornošću za njegu tijela i usluge, OIB 14999505120</item>
    </izvorni_sadrzaj>
    <derivirana_varijabla naziv="DomainObject.Predmet.ProtuStrankaListFormatedOIB_1">
      <item>SILVIJA BIHLER jednostavno društvo s ograničenom odgovornošću za njegu tijela i usluge, OIB 14999505120</item>
    </derivirana_varijabla>
  </DomainObject.Predmet.ProtuStrankaListFormatedOIB>
  <DomainObject.Predmet.ProtuStrankaListFormatedWithAdress>
    <izvorni_sadrzaj>
      <item>SILVIJA BIHLER jednostavno društvo s ograničenom odgovornošću za njegu tijela i usluge, Spinutska 4, 21000 Split</item>
    </izvorni_sadrzaj>
    <derivirana_varijabla naziv="DomainObject.Predmet.ProtuStrankaListFormatedWithAdress_1">
      <item>SILVIJA BIHLER jednostavno društvo s ograničenom odgovornošću za njegu tijela i usluge, Spinutska 4, 21000 Split</item>
    </derivirana_varijabla>
  </DomainObject.Predmet.ProtuStrankaListFormatedWithAdress>
  <DomainObject.Predmet.ProtuStrankaListFormatedWithAdressOIB>
    <izvorni_sadrzaj>
      <item>SILVIJA BIHLER jednostavno društvo s ograničenom odgovornošću za njegu tijela i usluge, OIB 14999505120, Spinutska 4, 21000 Split</item>
    </izvorni_sadrzaj>
    <derivirana_varijabla naziv="DomainObject.Predmet.ProtuStrankaListFormatedWithAdressOIB_1">
      <item>SILVIJA BIHLER jednostavno društvo s ograničenom odgovornošću za njegu tijela i usluge, OIB 14999505120, Spinutska 4, 21000 Split</item>
    </derivirana_varijabla>
  </DomainObject.Predmet.ProtuStrankaListFormatedWithAdressOIB>
  <DomainObject.Predmet.ProtuStrankaListNazivFormated>
    <izvorni_sadrzaj>
      <item>SILVIJA BIHLER jednostavno društvo s ograničenom odgovornošću za njegu tijela i usluge</item>
    </izvorni_sadrzaj>
    <derivirana_varijabla naziv="DomainObject.Predmet.ProtuStrankaListNazivFormated_1">
      <item>SILVIJA BIHLER jednostavno društvo s ograničenom odgovornošću za njegu tijela i usluge</item>
    </derivirana_varijabla>
  </DomainObject.Predmet.ProtuStrankaListNazivFormated>
  <DomainObject.Predmet.ProtuStrankaListNazivFormatedOIB>
    <izvorni_sadrzaj>
      <item>SILVIJA BIHLER jednostavno društvo s ograničenom odgovornošću za njegu tijela i usluge, OIB 14999505120</item>
    </izvorni_sadrzaj>
    <derivirana_varijabla naziv="DomainObject.Predmet.ProtuStrankaListNazivFormatedOIB_1">
      <item>SILVIJA BIHLER jednostavno društvo s ograničenom odgovornošću za njegu tijela i usluge, OIB 14999505120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SILVIJA BIHLER jednostavno društvo s ograničenom odgovornošću za njegu tijela i usluge</izvorni_sadrzaj>
    <derivirana_varijabla naziv="DomainObject.Predmet.ProtustrankaIDrugi_1">SILVIJA BIHLER jednostavno društvo s ograničenom odgovornošću za njegu tijela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SILVIJA BIHLER jednostavno društvo s ograničenom odgovornošću za njegu tijela i usluge, OIB 14999505120, Spinutska 4, 21000 Split</izvorni_sadrzaj>
    <derivirana_varijabla naziv="DomainObject.Predmet.ProtustrankaIDrugiAdressOIB_1">SILVIJA BIHLER jednostavno društvo s ograničenom odgovornošću za njegu tijela i usluge, OIB 14999505120, Spinutska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SILVIJA BIHLER jednostavno društvo s ograničenom odgovornošću za njegu tijela i usluge</item>
      <item>FINANCIJSKA AGENCIJA, RC SPLIT</item>
    </izvorni_sadrzaj>
    <derivirana_varijabla naziv="DomainObject.Predmet.SudioniciListNaziv_1">
      <item>SILVIJA BIHLER jednostavno društvo s ograničenom odgovornošću za njegu tijela i usluge</item>
      <item>FINANCIJSKA AGENCIJA, RC SPLIT</item>
    </derivirana_varijabla>
  </DomainObject.Predmet.SudioniciListNaziv>
  <DomainObject.Predmet.SudioniciListAdressOIB>
    <izvorni_sadrzaj>
      <item>SILVIJA BIHLER jednostavno društvo s ograničenom odgovornošću za njegu tijela i usluge, OIB 14999505120, Spinutska 4,21000 Split</item>
      <item>FINANCIJSKA AGENCIJA, RC SPLIT, OIB 85821130368, Mažuranićevo šetalište 24 b,21000 Split</item>
    </izvorni_sadrzaj>
    <derivirana_varijabla naziv="DomainObject.Predmet.SudioniciListAdressOIB_1">
      <item>SILVIJA BIHLER jednostavno društvo s ograničenom odgovornošću za njegu tijela i usluge, OIB 14999505120, Spinutska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14999505120</item>
      <item>, OIB 85821130368</item>
    </izvorni_sadrzaj>
    <derivirana_varijabla naziv="DomainObject.Predmet.SudioniciListNazivOIB_1">
      <item>, OIB 14999505120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325</properties:Words>
  <properties:Characters>1790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2016-05-11T06:05:00Z</cp:lastPrinted>
  <dcterms:modified xmlns:xsi="http://www.w3.org/2001/XMLSchema-instance" xsi:type="dcterms:W3CDTF">2016-05-11T06:28:00Z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