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7e91" w14:paraId="bc27e91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</w:t>
      </w:r>
      <w:r w:rsidR="002E7D67">
        <w:rPr>
          <w:rFonts w:hAnsi="Times New Roman" w:ascii="Times New Roman"/>
        </w:rPr>
        <w:t>639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2E7D67" w:rsidRPr="002E7D67">
        <w:rPr>
          <w:rFonts w:hAnsi="Times New Roman" w:ascii="Times New Roman"/>
          <w:szCs w:val="24"/>
        </w:rPr>
        <w:t>MANS j.d.o.o., Sesvete, Ulica Ivane Lang 8, OIB: 50031125874</w:t>
      </w:r>
      <w:r w:rsidR="003B3EF6">
        <w:rPr>
          <w:rFonts w:hAnsi="Times New Roman" w:ascii="Times New Roman"/>
          <w:szCs w:val="24"/>
        </w:rPr>
        <w:t xml:space="preserve">, </w:t>
      </w:r>
      <w:r w:rsidR="00EB79C1">
        <w:rPr>
          <w:rFonts w:hAnsi="Times New Roman" w:ascii="Times New Roman"/>
          <w:szCs w:val="24"/>
        </w:rPr>
        <w:t>6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3B3EF6">
        <w:rPr>
          <w:rFonts w:hAnsi="Times New Roman" w:ascii="Times New Roman"/>
          <w:szCs w:val="24"/>
        </w:rPr>
        <w:t>veljače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2E7D67">
        <w:rPr>
          <w:rFonts w:hAnsi="Times New Roman" w:ascii="Times New Roman"/>
          <w:szCs w:val="24"/>
        </w:rPr>
        <w:t>Zvonimir Bodrožić</w:t>
      </w:r>
      <w:r w:rsidR="008352F3">
        <w:rPr>
          <w:rFonts w:hAnsi="Times New Roman" w:ascii="Times New Roman"/>
          <w:szCs w:val="24"/>
        </w:rPr>
        <w:t xml:space="preserve">, </w:t>
      </w:r>
      <w:r w:rsidR="002E7D67">
        <w:rPr>
          <w:rFonts w:hAnsi="Times New Roman" w:ascii="Times New Roman"/>
          <w:szCs w:val="24"/>
        </w:rPr>
        <w:t>Zagreb</w:t>
      </w:r>
      <w:r w:rsidR="002A68C3">
        <w:rPr>
          <w:rFonts w:hAnsi="Times New Roman" w:ascii="Times New Roman"/>
          <w:szCs w:val="24"/>
        </w:rPr>
        <w:t>,</w:t>
      </w:r>
      <w:r w:rsidR="008352F3">
        <w:rPr>
          <w:rFonts w:hAnsi="Times New Roman" w:ascii="Times New Roman"/>
          <w:szCs w:val="24"/>
        </w:rPr>
        <w:t xml:space="preserve"> </w:t>
      </w:r>
      <w:r w:rsidR="002E7D67">
        <w:rPr>
          <w:rFonts w:hAnsi="Times New Roman" w:ascii="Times New Roman"/>
          <w:szCs w:val="24"/>
        </w:rPr>
        <w:t>Jurišićeva 30</w:t>
      </w:r>
      <w:r w:rsidRPr="00C21203">
        <w:rPr>
          <w:rFonts w:hAnsi="Times New Roman" w:ascii="Times New Roman"/>
          <w:szCs w:val="24"/>
        </w:rPr>
        <w:t xml:space="preserve">, OIB: </w:t>
      </w:r>
      <w:r w:rsidR="002E7D67">
        <w:rPr>
          <w:rFonts w:hAnsi="Times New Roman" w:ascii="Times New Roman"/>
          <w:szCs w:val="24"/>
        </w:rPr>
        <w:t>85272390668.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2E7D67">
        <w:rPr>
          <w:rFonts w:hAnsi="Times New Roman" w:ascii="Times New Roman"/>
          <w:szCs w:val="24"/>
        </w:rPr>
        <w:t>25</w:t>
      </w:r>
      <w:r w:rsidRPr="00F45F28">
        <w:rPr>
          <w:rFonts w:hAnsi="Times New Roman" w:ascii="Times New Roman"/>
          <w:szCs w:val="24"/>
        </w:rPr>
        <w:t xml:space="preserve">. </w:t>
      </w:r>
      <w:r w:rsidR="00283295">
        <w:rPr>
          <w:rFonts w:hAnsi="Times New Roman" w:ascii="Times New Roman"/>
          <w:szCs w:val="24"/>
        </w:rPr>
        <w:t>svibnja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2E7D67" w:rsidRPr="002E7D67">
        <w:rPr>
          <w:rFonts w:hAnsi="Times New Roman" w:ascii="Times New Roman"/>
          <w:szCs w:val="24"/>
        </w:rPr>
        <w:t>MANS j.d.o.o., Sesvete, Ulica Ivane Lang 8, OIB: 50031125874</w:t>
      </w:r>
      <w:r w:rsidR="006254AD">
        <w:rPr>
          <w:rFonts w:hAnsi="Times New Roman" w:ascii="Times New Roman"/>
          <w:szCs w:val="24"/>
        </w:rPr>
        <w:t>.</w:t>
      </w:r>
    </w:p>
    <w:p w:rsidRDefault="006254AD" w:rsidP="00F45F28" w:rsidR="006254AD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St-4</w:t>
      </w:r>
      <w:r w:rsidR="002E7D67">
        <w:rPr>
          <w:rFonts w:hAnsi="Times New Roman" w:ascii="Times New Roman"/>
          <w:szCs w:val="24"/>
        </w:rPr>
        <w:t>639</w:t>
      </w:r>
      <w:r w:rsidR="00A2625B">
        <w:rPr>
          <w:rFonts w:hAnsi="Times New Roman" w:ascii="Times New Roman"/>
          <w:szCs w:val="24"/>
        </w:rPr>
        <w:t xml:space="preserve">/16 od </w:t>
      </w:r>
      <w:r w:rsidR="006254AD">
        <w:rPr>
          <w:rFonts w:hAnsi="Times New Roman" w:ascii="Times New Roman"/>
          <w:szCs w:val="24"/>
        </w:rPr>
        <w:t>13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2E7D67" w:rsidRPr="002E7D67">
        <w:rPr>
          <w:rFonts w:hAnsi="Times New Roman" w:ascii="Times New Roman"/>
          <w:szCs w:val="24"/>
        </w:rPr>
        <w:t>MANS j.d.o.o., Sesvete, Ulica Ivane Lang 8, OIB: 50031125874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dostavu prokaznog popisa imovine, međutim do</w:t>
      </w:r>
      <w:r w:rsidR="006254AD">
        <w:rPr>
          <w:rFonts w:hAnsi="Times New Roman" w:ascii="Times New Roman"/>
          <w:szCs w:val="24"/>
        </w:rPr>
        <w:t xml:space="preserve"> održavanja zakazanog ročišta </w:t>
      </w:r>
      <w:r w:rsidR="00E36C0B">
        <w:rPr>
          <w:rFonts w:hAnsi="Times New Roman" w:ascii="Times New Roman"/>
          <w:szCs w:val="24"/>
        </w:rPr>
        <w:t>6</w:t>
      </w:r>
      <w:r w:rsidRPr="00F45F28">
        <w:rPr>
          <w:rFonts w:hAnsi="Times New Roman" w:ascii="Times New Roman"/>
          <w:szCs w:val="24"/>
        </w:rPr>
        <w:t xml:space="preserve">. </w:t>
      </w:r>
      <w:r w:rsidR="006254AD">
        <w:rPr>
          <w:rFonts w:hAnsi="Times New Roman" w:ascii="Times New Roman"/>
          <w:szCs w:val="24"/>
        </w:rPr>
        <w:t>veljače</w:t>
      </w:r>
      <w:r w:rsidRPr="00F45F28">
        <w:rPr>
          <w:rFonts w:hAnsi="Times New Roman" w:ascii="Times New Roman"/>
          <w:szCs w:val="24"/>
        </w:rPr>
        <w:t xml:space="preserve"> 2017., osoba ovlaštena za zastupanje dužnika nije postupio po tom rješenju suda.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</w:t>
      </w:r>
      <w:r w:rsidR="00CB7D10">
        <w:rPr>
          <w:rFonts w:hAnsi="Times New Roman" w:ascii="Times New Roman"/>
          <w:szCs w:val="24"/>
        </w:rPr>
        <w:t xml:space="preserve">na dan 1. rujna 2015., </w:t>
      </w:r>
      <w:r w:rsidRPr="00F45F28">
        <w:rPr>
          <w:rFonts w:hAnsi="Times New Roman" w:ascii="Times New Roman"/>
          <w:szCs w:val="24"/>
        </w:rPr>
        <w:t xml:space="preserve">u neprekinutom razdoblju od </w:t>
      </w:r>
      <w:r w:rsidR="002E7D67">
        <w:rPr>
          <w:rFonts w:hAnsi="Times New Roman" w:ascii="Times New Roman"/>
          <w:szCs w:val="24"/>
        </w:rPr>
        <w:t>226</w:t>
      </w:r>
      <w:r w:rsidRPr="00F45F28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2E7D67">
        <w:rPr>
          <w:rFonts w:hAnsi="Times New Roman" w:ascii="Times New Roman"/>
          <w:szCs w:val="24"/>
        </w:rPr>
        <w:t>1.795.385,98</w:t>
      </w:r>
      <w:r w:rsidRPr="00F45F28">
        <w:rPr>
          <w:rFonts w:hAnsi="Times New Roman" w:ascii="Times New Roman"/>
          <w:szCs w:val="24"/>
        </w:rPr>
        <w:t xml:space="preserve"> kn, prema podacima o broju zaposlenika ima</w:t>
      </w:r>
      <w:r w:rsidR="002E7D67">
        <w:rPr>
          <w:rFonts w:hAnsi="Times New Roman" w:ascii="Times New Roman"/>
          <w:szCs w:val="24"/>
        </w:rPr>
        <w:t xml:space="preserve"> dva</w:t>
      </w:r>
      <w:r w:rsidRPr="00F45F28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E36C0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CB7D10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322E25">
        <w:rPr>
          <w:rFonts w:hAnsi="Times New Roman" w:ascii="Times New Roman"/>
          <w:szCs w:val="24"/>
        </w:rPr>
        <w:t>, v.r.</w:t>
      </w:r>
    </w:p>
    <w:p w:rsidRDefault="00322E25" w:rsidP="007F17A7" w:rsidR="00322E25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22E25" w:rsidP="007F17A7" w:rsidR="00322E25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322E25" w:rsidP="007F17A7" w:rsidR="00322E25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322E25" w:rsidP="007F17A7" w:rsidR="00322E25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E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283295">
      <w:rPr>
        <w:rFonts w:hAnsi="Times New Roman" w:ascii="Times New Roman"/>
      </w:rPr>
      <w:t>4</w:t>
    </w:r>
    <w:r w:rsidR="008B38E1">
      <w:rPr>
        <w:rFonts w:hAnsi="Times New Roman" w:ascii="Times New Roman"/>
      </w:rPr>
      <w:t>639</w:t>
    </w:r>
    <w:r w:rsidR="00760F20">
      <w:rPr>
        <w:rFonts w:hAnsi="Times New Roman" w:ascii="Times New Roman"/>
      </w:rPr>
      <w:t>/</w:t>
    </w:r>
    <w:r w:rsidR="00942F7E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4D6A"/>
    <w:rsid w:val="001448F8"/>
    <w:rsid w:val="00181DFE"/>
    <w:rsid w:val="0018336F"/>
    <w:rsid w:val="001B052B"/>
    <w:rsid w:val="001B2316"/>
    <w:rsid w:val="001D5EB3"/>
    <w:rsid w:val="001F470D"/>
    <w:rsid w:val="00211B8C"/>
    <w:rsid w:val="002236A7"/>
    <w:rsid w:val="00232116"/>
    <w:rsid w:val="002558C5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22E25"/>
    <w:rsid w:val="0036322E"/>
    <w:rsid w:val="00383420"/>
    <w:rsid w:val="00395E25"/>
    <w:rsid w:val="003A572A"/>
    <w:rsid w:val="003B3EF6"/>
    <w:rsid w:val="003E01D6"/>
    <w:rsid w:val="003E5490"/>
    <w:rsid w:val="00416EBF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047B1"/>
    <w:rsid w:val="006254AD"/>
    <w:rsid w:val="00627AF6"/>
    <w:rsid w:val="00627D00"/>
    <w:rsid w:val="006C4E0B"/>
    <w:rsid w:val="0070668C"/>
    <w:rsid w:val="00737A4B"/>
    <w:rsid w:val="007462B8"/>
    <w:rsid w:val="00760F20"/>
    <w:rsid w:val="00766390"/>
    <w:rsid w:val="00774294"/>
    <w:rsid w:val="007A5E7A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352F3"/>
    <w:rsid w:val="008816DA"/>
    <w:rsid w:val="008B38E1"/>
    <w:rsid w:val="008E0EF7"/>
    <w:rsid w:val="008E1F59"/>
    <w:rsid w:val="00942F7E"/>
    <w:rsid w:val="009432E4"/>
    <w:rsid w:val="00991DEF"/>
    <w:rsid w:val="009A259C"/>
    <w:rsid w:val="009C2E2C"/>
    <w:rsid w:val="00A1658B"/>
    <w:rsid w:val="00A25FC7"/>
    <w:rsid w:val="00A2625B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5F6C"/>
    <w:rsid w:val="00C761AE"/>
    <w:rsid w:val="00C96EB4"/>
    <w:rsid w:val="00CA69A3"/>
    <w:rsid w:val="00CB1E0D"/>
    <w:rsid w:val="00CB732E"/>
    <w:rsid w:val="00CB7D10"/>
    <w:rsid w:val="00CC6A3C"/>
    <w:rsid w:val="00CF00C3"/>
    <w:rsid w:val="00CF285F"/>
    <w:rsid w:val="00CF68C5"/>
    <w:rsid w:val="00D8282F"/>
    <w:rsid w:val="00D83C05"/>
    <w:rsid w:val="00DA6F44"/>
    <w:rsid w:val="00DA72F6"/>
    <w:rsid w:val="00DB7670"/>
    <w:rsid w:val="00DC6E8B"/>
    <w:rsid w:val="00DD44A7"/>
    <w:rsid w:val="00DF6582"/>
    <w:rsid w:val="00E15ABF"/>
    <w:rsid w:val="00E319FB"/>
    <w:rsid w:val="00E36C0B"/>
    <w:rsid w:val="00E41BCC"/>
    <w:rsid w:val="00E57739"/>
    <w:rsid w:val="00E6175E"/>
    <w:rsid w:val="00E74051"/>
    <w:rsid w:val="00EB79C1"/>
    <w:rsid w:val="00F05263"/>
    <w:rsid w:val="00F1030C"/>
    <w:rsid w:val="00F33D57"/>
    <w:rsid w:val="00F35B7C"/>
    <w:rsid w:val="00F45F28"/>
    <w:rsid w:val="00F616F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22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E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E2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E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E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22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E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E2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E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E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4639</izvorni_sadrzaj>
    <derivirana_varijabla naziv="DomainObject.Predmet.Broj_1">4639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St-4639/2016</izvorni_sadrzaj>
    <derivirana_varijabla naziv="DomainObject.Predmet.OznakaBroj_1">St-4639/2016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MANS j.d.o.o.  za trgovinu zastupanog po punomoćniku Nikola Kulić</izvorni_sadrzaj>
    <derivirana_varijabla naziv="DomainObject.Predmet.ProtustrankaFormated_1">  MANS j.d.o.o.  za trgovinu zastupanog po punomoćniku Nikola Kulić</derivirana_varijabla>
  </DomainObject.Predmet.ProtustrankaFormated>
  <DomainObject.Predmet.ProtustrankaFormatedOIB>
    <izvorni_sadrzaj>  MANS j.d.o.o.  za trgovinu, OIB 50031125874 zastupanog po punomoćniku Nikola Kulić</izvorni_sadrzaj>
    <derivirana_varijabla naziv="DomainObject.Predmet.ProtustrankaFormatedOIB_1">  MANS j.d.o.o.  za trgovinu, OIB 50031125874 zastupanog po punomoćniku Nikola Kulić</derivirana_varijabla>
  </DomainObject.Predmet.ProtustrankaFormatedOIB>
  <DomainObject.Predmet.ProtustrankaFormatedWithAdress>
    <izvorni_sadrzaj> MANS j.d.o.o.  za trgovinu, Ulica Ivane Lang 8, 10360 Sesvete zastupanog po punomoćniku Nikola Kulić</izvorni_sadrzaj>
    <derivirana_varijabla naziv="DomainObject.Predmet.ProtustrankaFormatedWithAdress_1"> MANS j.d.o.o.  za trgovinu, Ulica Ivane Lang 8, 10360 Sesvete zastupanog po punomoćniku Nikola Kulić</derivirana_varijabla>
  </DomainObject.Predmet.ProtustrankaFormatedWithAdress>
  <DomainObject.Predmet.ProtustrankaFormatedWithAdressOIB>
    <izvorni_sadrzaj> MANS j.d.o.o.  za trgovinu, OIB 50031125874, Ulica Ivane Lang 8, 10360 Sesvete zastupanog po punomoćniku Nikola Kulić</izvorni_sadrzaj>
    <derivirana_varijabla naziv="DomainObject.Predmet.ProtustrankaFormatedWithAdressOIB_1"> MANS j.d.o.o.  za trgovinu, OIB 50031125874, Ulica Ivane Lang 8, 10360 Sesvete zastupanog po punomoćniku Nikola Kulić</derivirana_varijabla>
  </DomainObject.Predmet.ProtustrankaFormatedWithAdressOIB>
  <DomainObject.Predmet.ProtustrankaWithAdress>
    <izvorni_sadrzaj>MANS j.d.o.o.  za trgovinu Ulica Ivane Lang 8, 10360 Sesvete</izvorni_sadrzaj>
    <derivirana_varijabla naziv="DomainObject.Predmet.ProtustrankaWithAdress_1">MANS j.d.o.o.  za trgovinu Ulica Ivane Lang 8, 10360 Sesvete</derivirana_varijabla>
  </DomainObject.Predmet.ProtustrankaWithAdress>
  <DomainObject.Predmet.ProtustrankaWithAdressOIB>
    <izvorni_sadrzaj>MANS j.d.o.o.  za trgovinu, OIB 50031125874, Ulica Ivane Lang 8, 10360 Sesvete</izvorni_sadrzaj>
    <derivirana_varijabla naziv="DomainObject.Predmet.ProtustrankaWithAdressOIB_1">MANS j.d.o.o.  za trgovinu, OIB 50031125874, Ulica Ivane Lang 8, 10360 Sesvete</derivirana_varijabla>
  </DomainObject.Predmet.ProtustrankaWithAdressOIB>
  <DomainObject.Predmet.ProtustrankaNazivFormated>
    <izvorni_sadrzaj>MANS j.d.o.o.  za trgovinu</izvorni_sadrzaj>
    <derivirana_varijabla naziv="DomainObject.Predmet.ProtustrankaNazivFormated_1">MANS j.d.o.o.  za trgovinu</derivirana_varijabla>
  </DomainObject.Predmet.ProtustrankaNazivFormated>
  <DomainObject.Predmet.ProtustrankaNazivFormatedOIB>
    <izvorni_sadrzaj>MANS j.d.o.o.  za trgovinu, OIB 50031125874</izvorni_sadrzaj>
    <derivirana_varijabla naziv="DomainObject.Predmet.ProtustrankaNazivFormatedOIB_1">MANS j.d.o.o.  za trgovinu, OIB 50031125874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MANS j.d.o.o.  za trgovinu zastupanog po punomoćniku Nikola Kulić</item>
    </izvorni_sadrzaj>
    <derivirana_varijabla naziv="DomainObject.Predmet.ProtuStrankaListFormated_1">
      <item>MANS j.d.o.o.  za trgovinu zastupanog po punomoćniku Nikola Kulić</item>
    </derivirana_varijabla>
  </DomainObject.Predmet.ProtuStrankaListFormated>
  <DomainObject.Predmet.ProtuStrankaListFormatedOIB>
    <izvorni_sadrzaj>
      <item>MANS j.d.o.o.  za trgovinu, OIB 50031125874 zastupanog po punomoćniku Nikola Kulić</item>
    </izvorni_sadrzaj>
    <derivirana_varijabla naziv="DomainObject.Predmet.ProtuStrankaListFormatedOIB_1">
      <item>MANS j.d.o.o.  za trgovinu, OIB 50031125874 zastupanog po punomoćniku Nikola Kulić</item>
    </derivirana_varijabla>
  </DomainObject.Predmet.ProtuStrankaListFormatedOIB>
  <DomainObject.Predmet.ProtuStrankaListFormatedWithAdress>
    <izvorni_sadrzaj>
      <item>MANS j.d.o.o.  za trgovinu, Ulica Ivane Lang 8, 10360 Sesvete zastupanog po punomoćniku Nikola Kulić</item>
    </izvorni_sadrzaj>
    <derivirana_varijabla naziv="DomainObject.Predmet.ProtuStrankaListFormatedWithAdress_1">
      <item>MANS j.d.o.o.  za trgovinu, Ulica Ivane Lang 8, 10360 Sesvete zastupanog po punomoćniku Nikola Kulić</item>
    </derivirana_varijabla>
  </DomainObject.Predmet.ProtuStrankaListFormatedWithAdress>
  <DomainObject.Predmet.ProtuStrankaListFormatedWithAdressOIB>
    <izvorni_sadrzaj>
      <item>MANS j.d.o.o.  za trgovinu, OIB 50031125874, Ulica Ivane Lang 8, 10360 Sesvete zastupanog po punomoćniku Nikola Kulić</item>
    </izvorni_sadrzaj>
    <derivirana_varijabla naziv="DomainObject.Predmet.ProtuStrankaListFormatedWithAdressOIB_1">
      <item>MANS j.d.o.o.  za trgovinu, OIB 50031125874, Ulica Ivane Lang 8, 10360 Sesvete zastupanog po punomoćniku Nikola Kulić</item>
    </derivirana_varijabla>
  </DomainObject.Predmet.ProtuStrankaListFormatedWithAdressOIB>
  <DomainObject.Predmet.ProtuStrankaListNazivFormated>
    <izvorni_sadrzaj>
      <item>MANS j.d.o.o.  za trgovinu</item>
    </izvorni_sadrzaj>
    <derivirana_varijabla naziv="DomainObject.Predmet.ProtuStrankaListNazivFormated_1">
      <item>MANS j.d.o.o.  za trgovinu</item>
    </derivirana_varijabla>
  </DomainObject.Predmet.ProtuStrankaListNazivFormated>
  <DomainObject.Predmet.ProtuStrankaListNazivFormatedOIB>
    <izvorni_sadrzaj>
      <item>MANS j.d.o.o.  za trgovinu, OIB 50031125874</item>
    </izvorni_sadrzaj>
    <derivirana_varijabla naziv="DomainObject.Predmet.ProtuStrankaListNazivFormatedOIB_1">
      <item>MANS j.d.o.o.  za trgovinu, OIB 50031125874</item>
    </derivirana_varijabla>
  </DomainObject.Predmet.ProtuStrankaListNazivFormatedOIB>
  <DomainObject.Predmet.OstaliListFormated>
    <izvorni_sadrzaj>
      <item>Nikola Kulić punomoćnik sudionika u postupku MANS j.d.o.o.  za trgovinu</item>
    </izvorni_sadrzaj>
    <derivirana_varijabla naziv="DomainObject.Predmet.OstaliListFormated_1">
      <item>Nikola Kulić punomoćnik sudionika u postupku MANS j.d.o.o.  za trgovinu</item>
    </derivirana_varijabla>
  </DomainObject.Predmet.OstaliListFormated>
  <DomainObject.Predmet.OstaliListFormatedOIB>
    <izvorni_sadrzaj>
      <item>Nikola Kulić, OIB 92546688245 punomoćnik sudionika u postupku MANS j.d.o.o.  za trgovinu</item>
    </izvorni_sadrzaj>
    <derivirana_varijabla naziv="DomainObject.Predmet.OstaliListFormatedOIB_1">
      <item>Nikola Kulić, OIB 92546688245 punomoćnik sudionika u postupku MANS j.d.o.o.  za trgovinu</item>
    </derivirana_varijabla>
  </DomainObject.Predmet.OstaliListFormatedOIB>
  <DomainObject.Predmet.OstaliListFormatedWithAdress>
    <izvorni_sadrzaj>
      <item>Nikola Kulić, Mikulići 143, 10000 Zagreb punomoćnik sudionika u postupku MANS j.d.o.o.  za trgovinu</item>
    </izvorni_sadrzaj>
    <derivirana_varijabla naziv="DomainObject.Predmet.OstaliListFormatedWithAdress_1">
      <item>Nikola Kulić, Mikulići 143, 10000 Zagreb punomoćnik sudionika u postupku MANS j.d.o.o.  za trgovinu</item>
    </derivirana_varijabla>
  </DomainObject.Predmet.OstaliListFormatedWithAdress>
  <DomainObject.Predmet.OstaliListFormatedWithAdressOIB>
    <izvorni_sadrzaj>
      <item>Nikola Kulić, OIB 92546688245, Mikulići 143, 10000 Zagreb punomoćnik sudionika u postupku MANS j.d.o.o.  za trgovinu</item>
    </izvorni_sadrzaj>
    <derivirana_varijabla naziv="DomainObject.Predmet.OstaliListFormatedWithAdressOIB_1">
      <item>Nikola Kulić, OIB 92546688245, Mikulići 143, 10000 Zagreb punomoćnik sudionika u postupku MANS j.d.o.o.  za trgovinu</item>
    </derivirana_varijabla>
  </DomainObject.Predmet.OstaliListFormatedWithAdressOIB>
  <DomainObject.Predmet.OstaliListNazivFormated>
    <izvorni_sadrzaj>
      <item>Nikola Kulić</item>
    </izvorni_sadrzaj>
    <derivirana_varijabla naziv="DomainObject.Predmet.OstaliListNazivFormated_1">
      <item>Nikola Kulić</item>
    </derivirana_varijabla>
  </DomainObject.Predmet.OstaliListNazivFormated>
  <DomainObject.Predmet.OstaliListNazivFormatedOIB>
    <izvorni_sadrzaj>
      <item>Nikola Kulić, OIB 92546688245</item>
    </izvorni_sadrzaj>
    <derivirana_varijabla naziv="DomainObject.Predmet.OstaliListNazivFormatedOIB_1">
      <item>Nikola Kulić, OIB 92546688245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MANS j.d.o.o.  za trgovinu</izvorni_sadrzaj>
    <derivirana_varijabla naziv="DomainObject.Predmet.ProtustrankaIDrugi_1">MANS j.d.o.o. 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MANS j.d.o.o.  za trgovinu, OIB 50031125874, Ulica Ivane Lang 8, 10360 Sesvete</izvorni_sadrzaj>
    <derivirana_varijabla naziv="DomainObject.Predmet.ProtustrankaIDrugiAdressOIB_1">MANS j.d.o.o.  za trgovinu, OIB 50031125874, Ulica Ivane Lang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MANS j.d.o.o.  za trgovinu</item>
      <item>Nikola Kulić</item>
    </izvorni_sadrzaj>
    <derivirana_varijabla naziv="DomainObject.Predmet.SudioniciListNaziv_1">
      <item>FINA Regionalni centar Zagreb</item>
      <item>MANS j.d.o.o.  za trgovinu</item>
      <item>Nikola Kulić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MANS j.d.o.o.  za trgovinu, OIB 50031125874, Ulica Ivane Lang 8,10360 Sesvete</item>
      <item>Nikola Kulić, OIB 92546688245, Mikulići 143,10000 Zagreb</item>
    </izvorni_sadrzaj>
    <derivirana_varijabla naziv="DomainObject.Predmet.SudioniciListAdressOIB_1">
      <item>FINA Regionalni centar Zagreb, OIB 85821130368, Trg svibanjskih žrtava 1995. br. 1,10000 Zagreb</item>
      <item>MANS j.d.o.o.  za trgovinu, OIB 50031125874, Ulica Ivane Lang 8,10360 Sesvete</item>
      <item>Nikola Kulić, OIB 92546688245, Mikulići 143,10000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50031125874</item>
      <item>, OIB 92546688245</item>
    </izvorni_sadrzaj>
    <derivirana_varijabla naziv="DomainObject.Predmet.SudioniciListNazivOIB_1">
      <item>, OIB 85821130368</item>
      <item>, OIB 50031125874</item>
      <item>, OIB 92546688245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1A4BB-BB57-4F6C-900B-E185ADC5B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441</properties:Words>
  <properties:Characters>2333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2017-02-06T10:45:00Z</dcterms:created>
  <dc:creator>x</dc:creator>
  <cp:lastModifiedBy>Žana Livaja</cp:lastModifiedBy>
  <cp:lastPrinted>2017-02-06T10:49:00Z</cp:lastPrinted>
  <dcterms:modified xmlns:xsi="http://www.w3.org/2001/XMLSchema-instance" xsi:type="dcterms:W3CDTF">2017-02-06T10:49:00Z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