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0f4a" w14:paraId="3a50f4a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21183" w:rsidR="00C2118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AD5841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5841">
        <w:tab/>
      </w:r>
      <w:r w:rsidR="00AD5841">
        <w:tab/>
        <w:t>72 St-1812/2013</w:t>
      </w:r>
      <w:r w:rsidR="0010399A">
        <w:t>-59</w:t>
      </w:r>
    </w:p>
    <w:p w:rsidRDefault="003812A3" w:rsidP="003812A3" w:rsidR="003812A3">
      <w:pPr>
        <w:jc w:val="right"/>
      </w:pP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AD5841" w:rsidP="00AD5841" w:rsidR="00AD5841">
      <w:pPr>
        <w:jc w:val="both"/>
      </w:pPr>
      <w:r>
        <w:t xml:space="preserve">                Trgovački sud u Zagrebu po sucu Nikoli Ribariću, kao stečajnom sucu, u stečajnom predmetu nad dužnikom EKOTEKS d.o.o.- u stečaju, Lučko, Puškarićeva 15, OIB: 755</w:t>
      </w:r>
      <w:r w:rsidR="00355D0B">
        <w:t xml:space="preserve">92937137, MBS: 080275144, dana </w:t>
      </w:r>
      <w:r w:rsidR="00463CA2">
        <w:t>5</w:t>
      </w:r>
      <w:r>
        <w:t>.</w:t>
      </w:r>
      <w:r w:rsidR="00463CA2">
        <w:t xml:space="preserve"> veljače</w:t>
      </w:r>
      <w:r>
        <w:t xml:space="preserve"> 201</w:t>
      </w:r>
      <w:r w:rsidR="00463CA2">
        <w:t>8</w:t>
      </w:r>
      <w:r>
        <w:t>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AD5841" w:rsidP="003812A3" w:rsidR="00463CA2">
      <w:pPr>
        <w:jc w:val="both"/>
      </w:pPr>
      <w:r>
        <w:t>P</w:t>
      </w:r>
      <w:r w:rsidR="003812A3">
        <w:t>oziva se</w:t>
      </w:r>
      <w:r w:rsidR="00463CA2">
        <w:t xml:space="preserve"> Stečajna masa iza EX-CITO GRADNJA d.o.o. u stečaju, Zagreb, Lipovečka 1, OIB: 08319467376, zastupana po odvjetnicima iz OD Mesić, Potočnjak &amp; Šušnjar d.o.o., Boškovićeva</w:t>
      </w:r>
      <w:r w:rsidR="00AD6901">
        <w:t xml:space="preserve"> </w:t>
      </w:r>
      <w:r w:rsidR="00BA6F56">
        <w:t>20, Zagreb,</w:t>
      </w:r>
      <w:r w:rsidR="00463CA2">
        <w:t xml:space="preserve"> u roku od 8 dana dostaviti u spis dokumentaciju temeljem koje dokazuju svoje tvrdnje o postojanju izlučnog prava na nekretnini </w:t>
      </w:r>
      <w:r w:rsidR="00FD061C">
        <w:t>– stanu površine 67,99 m2 u potkrovlju Gračanske dužice 4, oznake A2, kč.br. 3524/9 i 3524/10, k.o. Remete, z.ul. 6153, dva parkirna mjesta površine 12,50 m2 i spremište u podrumu površine 5,00 m2</w:t>
      </w:r>
    </w:p>
    <w:p w:rsidRDefault="00463CA2" w:rsidP="003812A3" w:rsidR="00463CA2">
      <w:pPr>
        <w:jc w:val="both"/>
      </w:pPr>
    </w:p>
    <w:p w:rsidRDefault="003812A3" w:rsidP="003812A3" w:rsidR="003812A3">
      <w:pPr>
        <w:jc w:val="center"/>
      </w:pPr>
    </w:p>
    <w:p w:rsidRDefault="00FD061C" w:rsidP="003812A3" w:rsidR="003812A3">
      <w:pPr>
        <w:jc w:val="center"/>
      </w:pPr>
      <w:r>
        <w:t>U Zagrebu 5</w:t>
      </w:r>
      <w:r w:rsidR="003812A3">
        <w:t>.</w:t>
      </w:r>
      <w:r>
        <w:t xml:space="preserve"> veljače</w:t>
      </w:r>
      <w:r w:rsidR="003812A3">
        <w:t xml:space="preserve"> 201</w:t>
      </w:r>
      <w:r>
        <w:t>8</w:t>
      </w:r>
      <w:r w:rsidR="003812A3">
        <w:t>.</w:t>
      </w:r>
    </w:p>
    <w:p w:rsidRDefault="00C21183" w:rsidP="0010399A" w:rsidR="0010399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</w:t>
      </w:r>
      <w:r w:rsidR="001039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399A" w:rsidP="00E91121" w:rsidR="001039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0399A" w:rsidP="00E91121" w:rsidR="0010399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0399A" w:rsidP="00E91121" w:rsidR="0010399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0399A" w:rsidP="00E91121" w:rsidR="0010399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1183" w:rsidP="0010399A" w:rsidR="00C2118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21183" w:rsidP="003812A3" w:rsidR="00C2118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21183" w:rsidP="003812A3" w:rsidR="00C2118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0399A"/>
    <w:rsid w:val="001B736C"/>
    <w:rsid w:val="00355D0B"/>
    <w:rsid w:val="003812A3"/>
    <w:rsid w:val="00463CA2"/>
    <w:rsid w:val="00523F73"/>
    <w:rsid w:val="00854A9D"/>
    <w:rsid w:val="00997568"/>
    <w:rsid w:val="00AD5841"/>
    <w:rsid w:val="00AD6901"/>
    <w:rsid w:val="00BA6F56"/>
    <w:rsid w:val="00C21183"/>
    <w:rsid w:val="00E9157D"/>
    <w:rsid w:val="00F711EA"/>
    <w:rsid w:val="00FD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5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57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57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57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5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57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57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57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St-1812/2013</izvorni_sadrzaj>
    <derivirana_varijabla naziv="DomainObject.Predmet.OznakaBroj_1">St-1812/2013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EKOTEKS d.o.o. za trgovinu</izvorni_sadrzaj>
    <derivirana_varijabla naziv="DomainObject.Predmet.ProtustrankaFormated_1">  EKOTEKS d.o.o. za trgovinu</derivirana_varijabla>
  </DomainObject.Predmet.ProtustrankaFormated>
  <DomainObject.Predmet.ProtustrankaFormatedOIB>
    <izvorni_sadrzaj>  EKOTEKS d.o.o. za trgovinu, OIB 75592937137</izvorni_sadrzaj>
    <derivirana_varijabla naziv="DomainObject.Predmet.ProtustrankaFormatedOIB_1">  EKOTEKS d.o.o. za trgovinu, OIB 75592937137</derivirana_varijabla>
  </DomainObject.Predmet.ProtustrankaFormatedOIB>
  <DomainObject.Predmet.ProtustrankaFormatedWithAdress>
    <izvorni_sadrzaj> EKOTEKS d.o.o. za trgovinu, PUŠKARIĆEVA 15, 10250 Lučko</izvorni_sadrzaj>
    <derivirana_varijabla naziv="DomainObject.Predmet.ProtustrankaFormatedWithAdress_1"> EKOTEKS d.o.o. za trgovinu, PUŠKARIĆEVA 15, 10250 Lučko</derivirana_varijabla>
  </DomainObject.Predmet.ProtustrankaFormatedWithAdress>
  <DomainObject.Predmet.ProtustrankaFormatedWithAdressOIB>
    <izvorni_sadrzaj> EKOTEKS d.o.o. za trgovinu, OIB 75592937137, PUŠKARIĆEVA 15, 10250 Lučko</izvorni_sadrzaj>
    <derivirana_varijabla naziv="DomainObject.Predmet.ProtustrankaFormatedWithAdressOIB_1"> EKOTEKS d.o.o. za trgovinu, OIB 75592937137, PUŠKARIĆEVA 15, 10250 Lučko</derivirana_varijabla>
  </DomainObject.Predmet.ProtustrankaFormatedWithAdressOIB>
  <DomainObject.Predmet.ProtustrankaWithAdress>
    <izvorni_sadrzaj>EKOTEKS d.o.o. za trgovinu PUŠKARIĆEVA 15, 10250 Lučko</izvorni_sadrzaj>
    <derivirana_varijabla naziv="DomainObject.Predmet.ProtustrankaWithAdress_1">EKOTEKS d.o.o. za trgovinu PUŠKARIĆEVA 15, 10250 Lučko</derivirana_varijabla>
  </DomainObject.Predmet.ProtustrankaWithAdress>
  <DomainObject.Predmet.ProtustrankaWithAdressOIB>
    <izvorni_sadrzaj>EKOTEKS d.o.o. za trgovinu, OIB 75592937137, PUŠKARIĆEVA 15, 10250 Lučko</izvorni_sadrzaj>
    <derivirana_varijabla naziv="DomainObject.Predmet.ProtustrankaWithAdressOIB_1">EKOTEKS d.o.o. za trgovinu, OIB 75592937137, PUŠKARIĆEVA 15, 10250 Lučko</derivirana_varijabla>
  </DomainObject.Predmet.ProtustrankaWithAdressOIB>
  <DomainObject.Predmet.ProtustrankaNazivFormated>
    <izvorni_sadrzaj>EKOTEKS d.o.o. za trgovinu</izvorni_sadrzaj>
    <derivirana_varijabla naziv="DomainObject.Predmet.ProtustrankaNazivFormated_1">EKOTEKS d.o.o. za trgovinu</derivirana_varijabla>
  </DomainObject.Predmet.ProtustrankaNazivFormated>
  <DomainObject.Predmet.ProtustrankaNazivFormatedOIB>
    <izvorni_sadrzaj>EKOTEKS d.o.o. za trgovinu, OIB 75592937137</izvorni_sadrzaj>
    <derivirana_varijabla naziv="DomainObject.Predmet.ProtustrankaNazivFormatedOIB_1">EKOTEKS d.o.o. za trgovinu, OIB 75592937137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Stečajna masa iza EX-CITO GRADNJA d.o.o.</izvorni_sadrzaj>
    <derivirana_varijabla naziv="DomainObject.Predmet.StrankaFormated_1">  FINA; Stečajna masa iza EX-CITO GRADNJA d.o.o.</derivirana_varijabla>
  </DomainObject.Predmet.StrankaFormated>
  <DomainObject.Predmet.StrankaFormatedOIB>
    <izvorni_sadrzaj>  FINA, OIB 85821130368; Stečajna masa iza EX-CITO GRADNJA d.o.o., OIB 08319467376</izvorni_sadrzaj>
    <derivirana_varijabla naziv="DomainObject.Predmet.StrankaFormatedOIB_1">  FINA, OIB 85821130368; Stečajna masa iza EX-CITO GRADNJA d.o.o., OIB 08319467376</derivirana_varijabla>
  </DomainObject.Predmet.StrankaFormatedOIB>
  <DomainObject.Predmet.StrankaFormatedWithAdress>
    <izvorni_sadrzaj> FINA, ULICA GRADA VUKOVARA 70, 10000 Zagreb; Stečajna masa iza EX-CITO GRADNJA d.o.o., Lipovečka 1, 10000 Zagreb</izvorni_sadrzaj>
    <derivirana_varijabla naziv="DomainObject.Predmet.StrankaFormatedWithAdress_1"> FINA, ULICA GRADA VUKOVARA 70, 10000 Zagreb; Stečajna masa iza EX-CITO GRADNJA d.o.o., Lipovečka 1, 10000 Zagreb</derivirana_varijabla>
  </DomainObject.Predmet.StrankaFormatedWithAdress>
  <DomainObject.Predmet.StrankaFormatedWithAdressOIB>
    <izvorni_sadrzaj> FINA, OIB 85821130368, ULICA GRADA VUKOVARA 70, 10000 Zagreb; Stečajna masa iza EX-CITO GRADNJA d.o.o., OIB 08319467376, Lipovečka 1, 10000 Zagreb</izvorni_sadrzaj>
    <derivirana_varijabla naziv="DomainObject.Predmet.StrankaFormatedWithAdressOIB_1"> FINA, OIB 85821130368, ULICA GRADA VUKOVARA 70, 10000 Zagreb; Stečajna masa iza EX-CITO GRADNJA d.o.o., OIB 08319467376, Lipovečka 1, 10000 Zagreb</derivirana_varijabla>
  </DomainObject.Predmet.StrankaFormatedWithAdressOIB>
  <DomainObject.Predmet.StrankaWithAdress>
    <izvorni_sadrzaj>FINA ULICA GRADA VUKOVARA 70,10000 Zagreb,Stečajna masa iza EX-CITO GRADNJA d.o.o. Lipovečka 1,10000 Zagreb</izvorni_sadrzaj>
    <derivirana_varijabla naziv="DomainObject.Predmet.StrankaWithAdress_1">FINA ULICA GRADA VUKOVARA 70,10000 Zagreb,Stečajna masa iza EX-CITO GRADNJA d.o.o. Lipovečka 1,10000 Zagreb</derivirana_varijabla>
  </DomainObject.Predmet.StrankaWithAdress>
  <DomainObject.Predmet.StrankaWithAdressOIB>
    <izvorni_sadrzaj>FINA, OIB 85821130368, ULICA GRADA VUKOVARA 70,10000 Zagreb,Stečajna masa iza EX-CITO GRADNJA d.o.o., OIB 08319467376, Lipovečka 1,10000 Zagreb</izvorni_sadrzaj>
    <derivirana_varijabla naziv="DomainObject.Predmet.StrankaWithAdressOIB_1">FINA, OIB 85821130368, ULICA GRADA VUKOVARA 70,10000 Zagreb,Stečajna masa iza EX-CITO GRADNJA d.o.o., OIB 08319467376, Lipovečka 1,10000 Zagreb</derivirana_varijabla>
  </DomainObject.Predmet.StrankaWithAdressOIB>
  <DomainObject.Predmet.StrankaNazivFormated>
    <izvorni_sadrzaj>FINA,Stečajna masa iza EX-CITO GRADNJA d.o.o.</izvorni_sadrzaj>
    <derivirana_varijabla naziv="DomainObject.Predmet.StrankaNazivFormated_1">FINA,Stečajna masa iza EX-CITO GRADNJA d.o.o.</derivirana_varijabla>
  </DomainObject.Predmet.StrankaNazivFormated>
  <DomainObject.Predmet.StrankaNazivFormatedOIB>
    <izvorni_sadrzaj>FINA, OIB 85821130368,Stečajna masa iza EX-CITO GRADNJA d.o.o., OIB 08319467376</izvorni_sadrzaj>
    <derivirana_varijabla naziv="DomainObject.Predmet.StrankaNazivFormatedOIB_1">FINA, OIB 85821130368,Stečajna masa iza EX-CITO GRADNJA d.o.o., OIB 08319467376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Stečajna masa iza EX-CITO GRADNJA d.o.o.</item>
    </izvorni_sadrzaj>
    <derivirana_varijabla naziv="DomainObject.Predmet.StrankaListFormated_1">
      <item>FINA</item>
      <item>Stečajna masa iza EX-CITO GRADNJA d.o.o.</item>
    </derivirana_varijabla>
  </DomainObject.Predmet.StrankaListFormated>
  <DomainObject.Predmet.StrankaListFormatedOIB>
    <izvorni_sadrzaj>
      <item>FINA, OIB 85821130368</item>
      <item>Stečajna masa iza EX-CITO GRADNJA d.o.o., OIB 08319467376</item>
    </izvorni_sadrzaj>
    <derivirana_varijabla naziv="DomainObject.Predmet.StrankaListFormatedOIB_1">
      <item>FINA, OIB 85821130368</item>
      <item>Stečajna masa iza EX-CITO GRADNJA d.o.o., OIB 08319467376</item>
    </derivirana_varijabla>
  </DomainObject.Predmet.StrankaListFormatedOIB>
  <DomainObject.Predmet.StrankaListFormatedWithAdress>
    <izvorni_sadrzaj>
      <item>FINA, ULICA GRADA VUKOVARA 70, 10000 Zagreb</item>
      <item>Stečajna masa iza EX-CITO GRADNJA d.o.o., Lipovečka 1, 10000 Zagreb</item>
    </izvorni_sadrzaj>
    <derivirana_varijabla naziv="DomainObject.Predmet.StrankaListFormatedWithAdress_1">
      <item>FINA, ULICA GRADA VUKOVARA 70, 10000 Zagreb</item>
      <item>Stečajna masa iza EX-CITO GRADNJA d.o.o., Lipovečka 1, 10000 Zagreb</item>
    </derivirana_varijabla>
  </DomainObject.Predmet.StrankaListFormatedWithAdress>
  <DomainObject.Predmet.StrankaListFormatedWithAdressOIB>
    <izvorni_sadrzaj>
      <item>FINA, OIB 85821130368, ULICA GRADA VUKOVARA 70, 10000 Zagreb</item>
      <item>Stečajna masa iza EX-CITO GRADNJA d.o.o., OIB 08319467376, Lipovečka 1, 10000 Zagreb</item>
    </izvorni_sadrzaj>
    <derivirana_varijabla naziv="DomainObject.Predmet.StrankaListFormatedWithAdressOIB_1">
      <item>FINA, OIB 85821130368, ULICA GRADA VUKOVARA 70, 10000 Zagreb</item>
      <item>Stečajna masa iza EX-CITO GRADNJA d.o.o., OIB 08319467376, Lipovečka 1, 10000 Zagreb</item>
    </derivirana_varijabla>
  </DomainObject.Predmet.StrankaListFormatedWithAdressOIB>
  <DomainObject.Predmet.StrankaListNazivFormated>
    <izvorni_sadrzaj>
      <item>FINA</item>
      <item>Stečajna masa iza EX-CITO GRADNJA d.o.o.</item>
    </izvorni_sadrzaj>
    <derivirana_varijabla naziv="DomainObject.Predmet.StrankaListNazivFormated_1">
      <item>FINA</item>
      <item>Stečajna masa iza EX-CITO GRADNJA d.o.o.</item>
    </derivirana_varijabla>
  </DomainObject.Predmet.StrankaListNazivFormated>
  <DomainObject.Predmet.StrankaListNazivFormatedOIB>
    <izvorni_sadrzaj>
      <item>FINA, OIB 85821130368</item>
      <item>Stečajna masa iza EX-CITO GRADNJA d.o.o., OIB 08319467376</item>
    </izvorni_sadrzaj>
    <derivirana_varijabla naziv="DomainObject.Predmet.StrankaListNazivFormatedOIB_1">
      <item>FINA, OIB 85821130368</item>
      <item>Stečajna masa iza EX-CITO GRADNJA d.o.o., OIB 08319467376</item>
    </derivirana_varijabla>
  </DomainObject.Predmet.StrankaListNazivFormatedOIB>
  <DomainObject.Predmet.ProtuStrankaListFormated>
    <izvorni_sadrzaj>
      <item>EKOTEKS d.o.o. za trgovinu</item>
    </izvorni_sadrzaj>
    <derivirana_varijabla naziv="DomainObject.Predmet.ProtuStrankaListFormated_1">
      <item>EKOTEKS d.o.o. za trgovinu</item>
    </derivirana_varijabla>
  </DomainObject.Predmet.ProtuStrankaListFormated>
  <DomainObject.Predmet.ProtuStrankaListFormatedOIB>
    <izvorni_sadrzaj>
      <item>EKOTEKS d.o.o. za trgovinu, OIB 75592937137</item>
    </izvorni_sadrzaj>
    <derivirana_varijabla naziv="DomainObject.Predmet.ProtuStrankaListFormatedOIB_1">
      <item>EKOTEKS d.o.o. za trgovinu, OIB 75592937137</item>
    </derivirana_varijabla>
  </DomainObject.Predmet.ProtuStrankaListFormatedOIB>
  <DomainObject.Predmet.ProtuStrankaListFormatedWithAdress>
    <izvorni_sadrzaj>
      <item>EKOTEKS d.o.o. za trgovinu, PUŠKARIĆEVA 15, 10250 Lučko</item>
    </izvorni_sadrzaj>
    <derivirana_varijabla naziv="DomainObject.Predmet.ProtuStrankaListFormatedWithAdress_1">
      <item>EKOTEKS d.o.o. za trgovinu, PUŠKARIĆEVA 15, 10250 Lučko</item>
    </derivirana_varijabla>
  </DomainObject.Predmet.ProtuStrankaListFormatedWithAdress>
  <DomainObject.Predmet.ProtuStrankaListFormatedWithAdressOIB>
    <izvorni_sadrzaj>
      <item>EKOTEKS d.o.o. za trgovinu, OIB 75592937137, PUŠKARIĆEVA 15, 10250 Lučko</item>
    </izvorni_sadrzaj>
    <derivirana_varijabla naziv="DomainObject.Predmet.ProtuStrankaListFormatedWithAdressOIB_1">
      <item>EKOTEKS d.o.o. za trgovinu, OIB 75592937137, PUŠKARIĆEVA 15, 10250 Lučko</item>
    </derivirana_varijabla>
  </DomainObject.Predmet.ProtuStrankaListFormatedWithAdressOIB>
  <DomainObject.Predmet.ProtuStrankaListNazivFormated>
    <izvorni_sadrzaj>
      <item>EKOTEKS d.o.o. za trgovinu</item>
    </izvorni_sadrzaj>
    <derivirana_varijabla naziv="DomainObject.Predmet.ProtuStrankaListNazivFormated_1">
      <item>EKOTEKS d.o.o. za trgovinu</item>
    </derivirana_varijabla>
  </DomainObject.Predmet.ProtuStrankaListNazivFormated>
  <DomainObject.Predmet.ProtuStrankaListNazivFormatedOIB>
    <izvorni_sadrzaj>
      <item>EKOTEKS d.o.o. za trgovinu, OIB 75592937137</item>
    </izvorni_sadrzaj>
    <derivirana_varijabla naziv="DomainObject.Predmet.ProtuStrankaListNazivFormatedOIB_1">
      <item>EKOTEKS d.o.o. za trgovinu, OIB 75592937137</item>
    </derivirana_varijabla>
  </DomainObject.Predmet.ProtuStrankaListNazivFormatedOIB>
  <DomainObject.Predmet.OstaliList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OstaliListFormated_1"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OstaliListFormated>
  <DomainObject.Predmet.OstaliList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izvorni_sadrzaj>
    <derivirana_varijabla naziv="DomainObject.Predmet.OstaliList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derivirana_varijabla>
  </DomainObject.Predmet.OstaliListFormatedOIB>
  <DomainObject.Predmet.OstaliListFormatedWithAdress>
    <izvorni_sadrzaj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</izvorni_sadrzaj>
    <derivirana_varijabla naziv="DomainObject.Predmet.OstaliListFormatedWithAdress_1"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</derivirana_varijabla>
  </DomainObject.Predmet.OstaliListFormatedWithAdress>
  <DomainObject.Predmet.OstaliListFormatedWithAdressOIB>
    <izvorni_sadrzaj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</izvorni_sadrzaj>
    <derivirana_varijabla naziv="DomainObject.Predmet.OstaliListFormatedWithAdressOIB_1"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</derivirana_varijabla>
  </DomainObject.Predmet.OstaliListFormatedWithAdressOIB>
  <DomainObject.Predmet.OstaliListNaziv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OstaliListNazivFormated_1"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OstaliListNazivFormated>
  <DomainObject.Predmet.OstaliListNaziv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izvorni_sadrzaj>
    <derivirana_varijabla naziv="DomainObject.Predmet.OstaliListNaziv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EKOTEKS d.o.o. za trgovinu</izvorni_sadrzaj>
    <derivirana_varijabla naziv="DomainObject.Predmet.ProtustrankaIDrugi_1">EKOTEKS d.o.o. za trgovinu</derivirana_varijabla>
  </DomainObject.Predmet.ProtustrankaIDrugi>
  <DomainObject.Predmet.StrankaIDrugiAdressOIB>
    <izvorni_sadrzaj>FINA, OIB 85821130368, ULICA GRADA VUKOVARA 70, 10000 Zagreb i dr.</izvorni_sadrzaj>
    <derivirana_varijabla naziv="DomainObject.Predmet.StrankaIDrugiAdressOIB_1">FINA, OIB 85821130368, ULICA GRADA VUKOVARA 70, 10000 Zagreb i dr.</derivirana_varijabla>
  </DomainObject.Predmet.StrankaIDrugiAdressOIB>
  <DomainObject.Predmet.ProtustrankaIDrugiAdressOIB>
    <izvorni_sadrzaj>EKOTEKS d.o.o. za trgovinu, OIB 75592937137, PUŠKARIĆEVA 15, 10250 Lučko</izvorni_sadrzaj>
    <derivirana_varijabla naziv="DomainObject.Predmet.ProtustrankaIDrugiAdressOIB_1">EKOTEKS d.o.o. za trgovinu, OIB 75592937137,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</izvorni_sadrzaj>
    <derivirana_varijabla naziv="DomainObject.Predmet.SudioniciListNaziv_1"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</derivirana_varijabla>
  </DomainObject.Predmet.SudioniciListNaziv>
  <DomainObject.Predmet.SudioniciListAdressOIB>
    <izvorni_sadrzaj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</izvorni_sadrzaj>
    <derivirana_varijabla naziv="DomainObject.Predmet.SudioniciListAdressOIB_1"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</izvorni_sadrzaj>
    <derivirana_varijabla naziv="DomainObject.Predmet.SudioniciListNazivOIB_1"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189</properties:Words>
  <properties:Characters>898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2018-02-06T08:17:00Z</dcterms:created>
  <dc:creator>Nikola Ribarić</dc:creator>
  <cp:lastModifiedBy>Jadranka Zelić</cp:lastModifiedBy>
  <cp:lastPrinted>2018-02-06T08:16:00Z</cp:lastPrinted>
  <dcterms:modified xmlns:xsi="http://www.w3.org/2001/XMLSchema-instance" xsi:type="dcterms:W3CDTF">2018-02-06T08:18:00Z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