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b337" w14:paraId="70fb337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75610">
        <w:t>2924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75610">
        <w:t>UDRUGA ZA PROTUMINSKO DJELOVANJE – KUHAČOM PROTIV MINA, OIB: 49671460692, Trg kralja Petra Krešimira 2, 10 000 Zagreb</w:t>
      </w:r>
      <w:r w:rsidR="008F2AD9">
        <w:t xml:space="preserve">. </w:t>
      </w:r>
      <w:r w:rsidR="00CC5951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75610">
        <w:t>186.053,29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8F2AD9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490442">
      <w:pPr>
        <w:jc w:val="right"/>
      </w:pPr>
      <w:r>
        <w:t xml:space="preserve">          </w:t>
      </w:r>
      <w:r w:rsidR="000E3B58">
        <w:t>Ljiljana Tomić</w:t>
      </w:r>
      <w:r w:rsidR="00490442">
        <w:t>, v.r.</w:t>
      </w:r>
    </w:p>
    <w:p w:rsidRDefault="00490442" w:rsidP="001E4791" w:rsidR="00490442">
      <w:pPr>
        <w:jc w:val="right"/>
      </w:pPr>
    </w:p>
    <w:p w:rsidRDefault="00490442" w:rsidP="00111BF6" w:rsidR="0049044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490442" w:rsidP="00111BF6" w:rsidR="0049044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490442" w:rsidR="000C4458">
      <w:pPr>
        <w:jc w:val="right"/>
      </w:pPr>
      <w:r>
        <w:t xml:space="preserve"> 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04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90442"/>
    <w:rsid w:val="004B337A"/>
    <w:rsid w:val="004D7D99"/>
    <w:rsid w:val="004F3962"/>
    <w:rsid w:val="0053446F"/>
    <w:rsid w:val="00572798"/>
    <w:rsid w:val="00590AEF"/>
    <w:rsid w:val="00591994"/>
    <w:rsid w:val="0059692E"/>
    <w:rsid w:val="005A0039"/>
    <w:rsid w:val="005D476D"/>
    <w:rsid w:val="005E4AB8"/>
    <w:rsid w:val="005F0073"/>
    <w:rsid w:val="005F4627"/>
    <w:rsid w:val="00627F6A"/>
    <w:rsid w:val="00657B8E"/>
    <w:rsid w:val="00675610"/>
    <w:rsid w:val="006A10DF"/>
    <w:rsid w:val="00712FD9"/>
    <w:rsid w:val="007B5AFD"/>
    <w:rsid w:val="007D5A5D"/>
    <w:rsid w:val="008155EE"/>
    <w:rsid w:val="008613BD"/>
    <w:rsid w:val="00863025"/>
    <w:rsid w:val="00871F01"/>
    <w:rsid w:val="00877523"/>
    <w:rsid w:val="008F2AD9"/>
    <w:rsid w:val="00920CA0"/>
    <w:rsid w:val="00925046"/>
    <w:rsid w:val="009419D8"/>
    <w:rsid w:val="00A71431"/>
    <w:rsid w:val="00AC4528"/>
    <w:rsid w:val="00AD027A"/>
    <w:rsid w:val="00B3747B"/>
    <w:rsid w:val="00B522A9"/>
    <w:rsid w:val="00B82F18"/>
    <w:rsid w:val="00BA3FAA"/>
    <w:rsid w:val="00BE6E65"/>
    <w:rsid w:val="00C836B9"/>
    <w:rsid w:val="00C958E9"/>
    <w:rsid w:val="00CC5951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EE67D1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04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4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4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4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4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04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4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4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4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4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2924</izvorni_sadrzaj>
    <derivirana_varijabla naziv="DomainObject.Predmet.Broj_1">2924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St-2924/2015</izvorni_sadrzaj>
    <derivirana_varijabla naziv="DomainObject.Predmet.OznakaBroj_1">St-2924/2015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PROTUMINSKO DJELOVANJE-KUHAČOM PROTIV MINA</izvorni_sadrzaj>
    <derivirana_varijabla naziv="DomainObject.Predmet.ProtustrankaFormated_1">  UDRUGA ZA PROTUMINSKO DJELOVANJE-KUHAČOM PROTIV MINA</derivirana_varijabla>
  </DomainObject.Predmet.ProtustrankaFormated>
  <DomainObject.Predmet.ProtustrankaFormatedOIB>
    <izvorni_sadrzaj>  UDRUGA ZA PROTUMINSKO DJELOVANJE-KUHAČOM PROTIV MINA, OIB 49671460692</izvorni_sadrzaj>
    <derivirana_varijabla naziv="DomainObject.Predmet.ProtustrankaFormatedOIB_1">  UDRUGA ZA PROTUMINSKO DJELOVANJE-KUHAČOM PROTIV MINA, OIB 49671460692</derivirana_varijabla>
  </DomainObject.Predmet.ProtustrankaFormatedOIB>
  <DomainObject.Predmet.ProtustrankaFormatedWithAdress>
    <izvorni_sadrzaj> UDRUGA ZA PROTUMINSKO DJELOVANJE-KUHAČOM PROTIV MINA, TRG PETRA KREŠIMIRA 2, 10000 Zagreb</izvorni_sadrzaj>
    <derivirana_varijabla naziv="DomainObject.Predmet.ProtustrankaFormatedWithAdress_1"> UDRUGA ZA PROTUMINSKO DJELOVANJE-KUHAČOM PROTIV MINA, TRG PETRA KREŠIMIRA 2, 10000 Zagreb</derivirana_varijabla>
  </DomainObject.Predmet.ProtustrankaFormatedWithAdress>
  <DomainObject.Predmet.ProtustrankaFormatedWithAdressOIB>
    <izvorni_sadrzaj> UDRUGA ZA PROTUMINSKO DJELOVANJE-KUHAČOM PROTIV MINA, OIB 49671460692, TRG PETRA KREŠIMIRA 2, 10000 Zagreb</izvorni_sadrzaj>
    <derivirana_varijabla naziv="DomainObject.Predmet.ProtustrankaFormatedWithAdressOIB_1"> UDRUGA ZA PROTUMINSKO DJELOVANJE-KUHAČOM PROTIV MINA, OIB 49671460692, TRG PETRA KREŠIMIRA 2, 10000 Zagreb</derivirana_varijabla>
  </DomainObject.Predmet.ProtustrankaFormatedWithAdressOIB>
  <DomainObject.Predmet.ProtustrankaWithAdress>
    <izvorni_sadrzaj>UDRUGA ZA PROTUMINSKO DJELOVANJE-KUHAČOM PROTIV MINA TRG PETRA KREŠIMIRA 2, 10000 Zagreb</izvorni_sadrzaj>
    <derivirana_varijabla naziv="DomainObject.Predmet.ProtustrankaWithAdress_1">UDRUGA ZA PROTUMINSKO DJELOVANJE-KUHAČOM PROTIV MINA TRG PETRA KREŠIMIRA 2, 10000 Zagreb</derivirana_varijabla>
  </DomainObject.Predmet.ProtustrankaWithAdress>
  <DomainObject.Predmet.ProtustrankaWithAdressOIB>
    <izvorni_sadrzaj>UDRUGA ZA PROTUMINSKO DJELOVANJE-KUHAČOM PROTIV MINA, OIB 49671460692, TRG PETRA KREŠIMIRA 2, 10000 Zagreb</izvorni_sadrzaj>
    <derivirana_varijabla naziv="DomainObject.Predmet.ProtustrankaWithAdressOIB_1">UDRUGA ZA PROTUMINSKO DJELOVANJE-KUHAČOM PROTIV MINA, OIB 49671460692, TRG PETRA KREŠIMIRA 2, 10000 Zagreb</derivirana_varijabla>
  </DomainObject.Predmet.ProtustrankaWithAdressOIB>
  <DomainObject.Predmet.ProtustrankaNazivFormated>
    <izvorni_sadrzaj>UDRUGA ZA PROTUMINSKO DJELOVANJE-KUHAČOM PROTIV MINA</izvorni_sadrzaj>
    <derivirana_varijabla naziv="DomainObject.Predmet.ProtustrankaNazivFormated_1">UDRUGA ZA PROTUMINSKO DJELOVANJE-KUHAČOM PROTIV MINA</derivirana_varijabla>
  </DomainObject.Predmet.ProtustrankaNazivFormated>
  <DomainObject.Predmet.ProtustrankaNazivFormatedOIB>
    <izvorni_sadrzaj>UDRUGA ZA PROTUMINSKO DJELOVANJE-KUHAČOM PROTIV MINA, OIB 49671460692</izvorni_sadrzaj>
    <derivirana_varijabla naziv="DomainObject.Predmet.ProtustrankaNazivFormatedOIB_1">UDRUGA ZA PROTUMINSKO DJELOVANJE-KUHAČOM PROTIV MINA, OIB 49671460692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PROTUMINSKO DJELOVANJE-KUHAČOM PROTIV MINA</item>
    </izvorni_sadrzaj>
    <derivirana_varijabla naziv="DomainObject.Predmet.ProtuStrankaListFormated_1">
      <item>UDRUGA ZA PROTUMINSKO DJELOVANJE-KUHAČOM PROTIV MINA</item>
    </derivirana_varijabla>
  </DomainObject.Predmet.ProtuStrankaListFormated>
  <DomainObject.Predmet.ProtuStrankaListFormatedOIB>
    <izvorni_sadrzaj>
      <item>UDRUGA ZA PROTUMINSKO DJELOVANJE-KUHAČOM PROTIV MINA, OIB 49671460692</item>
    </izvorni_sadrzaj>
    <derivirana_varijabla naziv="DomainObject.Predmet.ProtuStrankaListFormatedOIB_1">
      <item>UDRUGA ZA PROTUMINSKO DJELOVANJE-KUHAČOM PROTIV MINA, OIB 49671460692</item>
    </derivirana_varijabla>
  </DomainObject.Predmet.ProtuStrankaListFormatedOIB>
  <DomainObject.Predmet.ProtuStrankaListFormatedWithAdress>
    <izvorni_sadrzaj>
      <item>UDRUGA ZA PROTUMINSKO DJELOVANJE-KUHAČOM PROTIV MINA, TRG PETRA KREŠIMIRA 2, 10000 Zagreb</item>
    </izvorni_sadrzaj>
    <derivirana_varijabla naziv="DomainObject.Predmet.ProtuStrankaListFormatedWithAdress_1">
      <item>UDRUGA ZA PROTUMINSKO DJELOVANJE-KUHAČOM PROTIV MINA, TRG PETRA KREŠIMIRA 2, 10000 Zagreb</item>
    </derivirana_varijabla>
  </DomainObject.Predmet.ProtuStrankaListFormatedWithAdress>
  <DomainObject.Predmet.ProtuStrankaListFormatedWithAdressOIB>
    <izvorni_sadrzaj>
      <item>UDRUGA ZA PROTUMINSKO DJELOVANJE-KUHAČOM PROTIV MINA, OIB 49671460692, TRG PETRA KREŠIMIRA 2, 10000 Zagreb</item>
    </izvorni_sadrzaj>
    <derivirana_varijabla naziv="DomainObject.Predmet.ProtuStrankaListFormatedWithAdressOIB_1">
      <item>UDRUGA ZA PROTUMINSKO DJELOVANJE-KUHAČOM PROTIV MINA, OIB 49671460692, TRG PETRA KREŠIMIRA 2, 10000 Zagreb</item>
    </derivirana_varijabla>
  </DomainObject.Predmet.ProtuStrankaListFormatedWithAdressOIB>
  <DomainObject.Predmet.ProtuStrankaListNazivFormated>
    <izvorni_sadrzaj>
      <item>UDRUGA ZA PROTUMINSKO DJELOVANJE-KUHAČOM PROTIV MINA</item>
    </izvorni_sadrzaj>
    <derivirana_varijabla naziv="DomainObject.Predmet.ProtuStrankaListNazivFormated_1">
      <item>UDRUGA ZA PROTUMINSKO DJELOVANJE-KUHAČOM PROTIV MINA</item>
    </derivirana_varijabla>
  </DomainObject.Predmet.ProtuStrankaListNazivFormated>
  <DomainObject.Predmet.ProtuStrankaListNazivFormatedOIB>
    <izvorni_sadrzaj>
      <item>UDRUGA ZA PROTUMINSKO DJELOVANJE-KUHAČOM PROTIV MINA, OIB 49671460692</item>
    </izvorni_sadrzaj>
    <derivirana_varijabla naziv="DomainObject.Predmet.ProtuStrankaListNazivFormatedOIB_1">
      <item>UDRUGA ZA PROTUMINSKO DJELOVANJE-KUHAČOM PROTIV MINA, OIB 49671460692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PROTUMINSKO DJELOVANJE-KUHAČOM PROTIV MINA</izvorni_sadrzaj>
    <derivirana_varijabla naziv="DomainObject.Predmet.ProtustrankaIDrugi_1">UDRUGA ZA PROTUMINSKO DJELOVANJE-KUHAČOM PROTIV MINA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PROTUMINSKO DJELOVANJE-KUHAČOM PROTIV MINA, OIB 49671460692, TRG PETRA KREŠIMIRA 2, 10000 Zagreb</izvorni_sadrzaj>
    <derivirana_varijabla naziv="DomainObject.Predmet.ProtustrankaIDrugiAdressOIB_1">UDRUGA ZA PROTUMINSKO DJELOVANJE-KUHAČOM PROTIV MINA, OIB 49671460692, TRG PETRA KREŠIMIRA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PROTUMINSKO DJELOVANJE-KUHAČOM PROTIV MINA</item>
    </izvorni_sadrzaj>
    <derivirana_varijabla naziv="DomainObject.Predmet.SudioniciListNaziv_1">
      <item>FINA Regionalni centar Zagreb</item>
      <item>UDRUGA ZA PROTUMINSKO DJELOVANJE-KUHAČOM PROTIV MINA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PROTUMINSKO DJELOVANJE-KUHAČOM PROTIV MINA, OIB 49671460692, TRG PETRA KREŠIMIRA 2,10000 Zagreb</item>
    </izvorni_sadrzaj>
    <derivirana_varijabla naziv="DomainObject.Predmet.SudioniciListAdressOIB_1">
      <item>FINA Regionalni centar Zagreb, OIB 85821130368, Trg svibanjskih žrtava 1995. 1,10000 Zagreb</item>
      <item>UDRUGA ZA PROTUMINSKO DJELOVANJE-KUHAČOM PROTIV MINA, OIB 49671460692, TRG PETRA KREŠIMIRA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49671460692</item>
    </izvorni_sadrzaj>
    <derivirana_varijabla naziv="DomainObject.Predmet.SudioniciListNazivOIB_1">
      <item>, OIB 85821130368</item>
      <item>, OIB 49671460692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1383</properties:Characters>
  <properties:Lines>46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2015-11-30T08:41:00Z</cp:lastPrinted>
  <dcterms:modified xmlns:xsi="http://www.w3.org/2001/XMLSchema-instance" xsi:type="dcterms:W3CDTF">2015-11-30T08:41:00Z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