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4f16b" w14:paraId="884f16b" w:rsidRDefault="00353238" w:rsidR="00353238" w:rsidRPr="00C8121D">
      <w:pPr>
        <w15:collapsed w:val="false"/>
      </w:pPr>
      <w:bookmarkStart w:name="_GoBack" w:id="0"/>
      <w:bookmarkEnd w:id="0"/>
    </w:p>
    <w:p w:rsidRDefault="00701442" w:rsidR="00353238" w:rsidRPr="00C8121D"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3238" w:rsidR="00353238" w:rsidRPr="00C8121D">
      <w:pPr>
        <w:rPr>
          <w:bCs/>
        </w:rPr>
      </w:pPr>
      <w:r w:rsidRPr="00C8121D">
        <w:t xml:space="preserve">    </w:t>
      </w:r>
      <w:r w:rsidRPr="00C8121D">
        <w:rPr>
          <w:bCs/>
        </w:rPr>
        <w:t xml:space="preserve">REPUBLIKA HRVATSKA </w:t>
      </w:r>
    </w:p>
    <w:p w:rsidRDefault="00353238" w:rsidR="000B7674" w:rsidRPr="00C8121D">
      <w:pPr>
        <w:rPr>
          <w:bCs/>
        </w:rPr>
      </w:pPr>
      <w:r w:rsidRPr="00C8121D">
        <w:rPr>
          <w:bCs/>
        </w:rPr>
        <w:t>TRGOVAČKI</w:t>
      </w:r>
      <w:r w:rsidR="00BD2110" w:rsidRPr="00C8121D">
        <w:rPr>
          <w:bCs/>
        </w:rPr>
        <w:t xml:space="preserve"> SUD U ZAGREBU</w:t>
      </w:r>
      <w:r w:rsidR="00BD2110" w:rsidRPr="00C8121D">
        <w:rPr>
          <w:bCs/>
        </w:rPr>
        <w:tab/>
      </w:r>
    </w:p>
    <w:p w:rsidRDefault="000B7674" w:rsidR="00353238">
      <w:pPr>
        <w:rPr>
          <w:bCs/>
        </w:rPr>
      </w:pPr>
      <w:r w:rsidRPr="00C8121D">
        <w:rPr>
          <w:bCs/>
        </w:rPr>
        <w:t>Zagreb, Amruševa 2/II</w:t>
      </w:r>
      <w:r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BD2110" w:rsidRPr="00C8121D">
        <w:rPr>
          <w:bCs/>
        </w:rPr>
        <w:tab/>
      </w:r>
      <w:r w:rsidR="00CF067D" w:rsidRPr="00C8121D">
        <w:rPr>
          <w:bCs/>
        </w:rPr>
        <w:tab/>
      </w:r>
      <w:r w:rsidR="00CF067D" w:rsidRPr="00C8121D">
        <w:rPr>
          <w:bCs/>
        </w:rPr>
        <w:tab/>
        <w:t>31-ST-</w:t>
      </w:r>
      <w:r w:rsidR="00701442">
        <w:rPr>
          <w:bCs/>
        </w:rPr>
        <w:t>909/14-39</w:t>
      </w:r>
    </w:p>
    <w:p w:rsidRDefault="00701442" w:rsidP="00701442" w:rsidR="00701442" w:rsidRPr="00C8121D">
      <w:pPr>
        <w:rPr>
          <w:bCs/>
        </w:rPr>
      </w:pPr>
    </w:p>
    <w:p w:rsidRDefault="00701442" w:rsidP="00701442" w:rsidR="00353238" w:rsidRPr="00C8121D">
      <w:pPr>
        <w:jc w:val="center"/>
        <w:rPr>
          <w:bCs/>
        </w:rPr>
      </w:pPr>
      <w:r>
        <w:rPr>
          <w:bCs/>
        </w:rPr>
        <w:t>R E P U B L I K A   H R V A T S K A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R J E Š E N J E </w:t>
      </w:r>
    </w:p>
    <w:p w:rsidRDefault="00353238" w:rsidR="00353238" w:rsidRPr="00C8121D"/>
    <w:p w:rsidRDefault="00353238" w:rsidR="00353238" w:rsidRPr="00C8121D">
      <w:r w:rsidRPr="00C8121D">
        <w:tab/>
      </w:r>
      <w:r w:rsidRPr="00C8121D">
        <w:rPr>
          <w:bCs/>
        </w:rPr>
        <w:t xml:space="preserve">TRGOVAČKI SUD U ZAGREBU </w:t>
      </w:r>
      <w:r w:rsidRPr="00C8121D">
        <w:t>po stečajnom sucu Nadi Kraljić u stečajnom pre</w:t>
      </w:r>
      <w:r w:rsidR="002D46D2" w:rsidRPr="00C8121D">
        <w:t>dmetu stečajnog dužnika</w:t>
      </w:r>
      <w:r w:rsidR="00701442" w:rsidRPr="00701442">
        <w:t xml:space="preserve"> </w:t>
      </w:r>
      <w:r w:rsidR="00701442" w:rsidRPr="006E5A3C">
        <w:t>PRIMUS BANKA d.d. Zagreb u prisilnoj likvidaciji</w:t>
      </w:r>
      <w:r w:rsidR="00701442">
        <w:t xml:space="preserve"> - u stečaju</w:t>
      </w:r>
      <w:r w:rsidR="00701442" w:rsidRPr="006E5A3C">
        <w:t xml:space="preserve">, Zagreb,Boškovićeva 2 MBS: 080004162 OIB: 94984932553 </w:t>
      </w:r>
      <w:r w:rsidR="002D46D2" w:rsidRPr="00C8121D">
        <w:t xml:space="preserve">dana </w:t>
      </w:r>
      <w:r w:rsidR="00701442">
        <w:t xml:space="preserve">1. listopada </w:t>
      </w:r>
      <w:r w:rsidR="000C349F">
        <w:t xml:space="preserve">2015. </w:t>
      </w:r>
      <w:r w:rsidR="00CF067D" w:rsidRPr="00C8121D">
        <w:t xml:space="preserve"> godine </w:t>
      </w:r>
    </w:p>
    <w:p w:rsidRDefault="00353238" w:rsidR="00353238" w:rsidRPr="00C8121D"/>
    <w:p w:rsidRDefault="00353238" w:rsidR="00353238" w:rsidRPr="00C8121D">
      <w:pPr>
        <w:jc w:val="center"/>
        <w:rPr>
          <w:bCs/>
        </w:rPr>
      </w:pPr>
      <w:r w:rsidRPr="00C8121D">
        <w:rPr>
          <w:bCs/>
        </w:rPr>
        <w:t xml:space="preserve">r i j e š i o   j 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</w:r>
      <w:r w:rsidRPr="00C8121D">
        <w:rPr>
          <w:bCs/>
        </w:rPr>
        <w:t>I</w:t>
      </w:r>
      <w:r w:rsidRPr="00C8121D">
        <w:tab/>
      </w:r>
      <w:r w:rsidRPr="00C8121D">
        <w:rPr>
          <w:bCs/>
        </w:rPr>
        <w:t xml:space="preserve">Posebno ispitno ročište </w:t>
      </w:r>
      <w:r w:rsidRPr="00C8121D">
        <w:t xml:space="preserve">u </w:t>
      </w:r>
      <w:r w:rsidR="002D46D2" w:rsidRPr="00C8121D">
        <w:t xml:space="preserve">predmetu </w:t>
      </w:r>
      <w:r w:rsidR="00701442" w:rsidRPr="006E5A3C">
        <w:t>PRIMUS BANKA d.d. Zagreb u prisilnoj likvidaciji</w:t>
      </w:r>
      <w:r w:rsidR="00701442">
        <w:t xml:space="preserve"> - u stečaju</w:t>
      </w:r>
      <w:r w:rsidR="00701442" w:rsidRPr="006E5A3C">
        <w:t xml:space="preserve">, Zagreb,Boškovićeva 2 MBS: 080004162 OIB: 94984932553 </w:t>
      </w:r>
      <w:r w:rsidR="00992B43">
        <w:t xml:space="preserve">određuje </w:t>
      </w:r>
      <w:r w:rsidRPr="00C8121D">
        <w:t xml:space="preserve"> se </w:t>
      </w:r>
      <w:r w:rsidR="00992B43">
        <w:t xml:space="preserve">za dan </w:t>
      </w:r>
      <w:r w:rsidR="00701442">
        <w:rPr>
          <w:bCs/>
        </w:rPr>
        <w:t xml:space="preserve">10. studenog </w:t>
      </w:r>
      <w:r w:rsidR="000C349F">
        <w:rPr>
          <w:bCs/>
        </w:rPr>
        <w:t>2015.</w:t>
      </w:r>
      <w:r w:rsidR="00CF067D" w:rsidRPr="00C8121D">
        <w:rPr>
          <w:bCs/>
        </w:rPr>
        <w:t xml:space="preserve"> </w:t>
      </w:r>
      <w:r w:rsidR="000B7674" w:rsidRPr="00C8121D">
        <w:rPr>
          <w:bCs/>
        </w:rPr>
        <w:t xml:space="preserve"> </w:t>
      </w:r>
      <w:r w:rsidR="00040484" w:rsidRPr="00C8121D">
        <w:rPr>
          <w:bCs/>
        </w:rPr>
        <w:t xml:space="preserve">godine </w:t>
      </w:r>
      <w:r w:rsidR="002D46D2" w:rsidRPr="00C8121D">
        <w:rPr>
          <w:bCs/>
        </w:rPr>
        <w:t xml:space="preserve"> u </w:t>
      </w:r>
      <w:r w:rsidR="00701442">
        <w:rPr>
          <w:bCs/>
        </w:rPr>
        <w:t>09,30</w:t>
      </w:r>
      <w:r w:rsidR="00CF067D" w:rsidRPr="00C8121D">
        <w:rPr>
          <w:bCs/>
        </w:rPr>
        <w:t xml:space="preserve"> </w:t>
      </w:r>
      <w:r w:rsidR="002D46D2" w:rsidRPr="00C8121D">
        <w:rPr>
          <w:bCs/>
        </w:rPr>
        <w:t>sati</w:t>
      </w:r>
      <w:r w:rsidRPr="00C8121D">
        <w:rPr>
          <w:bCs/>
        </w:rPr>
        <w:t xml:space="preserve"> </w:t>
      </w:r>
      <w:r w:rsidRPr="00C8121D">
        <w:t xml:space="preserve">u Trgovačkom sudu </w:t>
      </w:r>
      <w:r w:rsidR="00040484" w:rsidRPr="00C8121D">
        <w:t>u Zagrebu, Petrinjska 8, soba 89</w:t>
      </w:r>
      <w:r w:rsidRPr="00C8121D">
        <w:t>/II</w:t>
      </w:r>
      <w:r w:rsidR="00040484" w:rsidRPr="00C8121D">
        <w:t xml:space="preserve"> (ulična zgrada)</w:t>
      </w:r>
      <w:r w:rsidRPr="00C8121D">
        <w:t>.</w:t>
      </w:r>
    </w:p>
    <w:p w:rsidRDefault="00353238" w:rsidR="00353238" w:rsidRPr="00C8121D">
      <w:pPr>
        <w:pStyle w:val="Naslov1"/>
        <w:rPr>
          <w:b w:val="false"/>
        </w:rPr>
      </w:pPr>
      <w:r w:rsidRPr="00C8121D">
        <w:rPr>
          <w:b w:val="false"/>
        </w:rPr>
        <w:t xml:space="preserve">Obrazloženje </w:t>
      </w:r>
    </w:p>
    <w:p w:rsidRDefault="00353238" w:rsidR="00353238" w:rsidRPr="00C8121D">
      <w:pPr>
        <w:jc w:val="center"/>
        <w:rPr>
          <w:bCs/>
        </w:rPr>
      </w:pPr>
    </w:p>
    <w:p w:rsidRDefault="00353238" w:rsidR="00353238" w:rsidRPr="00C8121D">
      <w:r w:rsidRPr="00C8121D">
        <w:tab/>
        <w:t xml:space="preserve">Temeljem odredbe čl. 176 Stečajnog zakona određeno je posebno ispitno ročište za tražbine prijavljene u roku od 3 mjeseca nakon prvog ispitnog ročišta. </w:t>
      </w:r>
    </w:p>
    <w:p w:rsidRDefault="00353238" w:rsidR="00353238" w:rsidRPr="00C8121D"/>
    <w:p w:rsidRDefault="002D46D2" w:rsidR="002D46D2" w:rsidRPr="00C8121D">
      <w:pPr>
        <w:jc w:val="center"/>
      </w:pPr>
      <w:r w:rsidRPr="00C8121D">
        <w:t xml:space="preserve">U Zagrebu, </w:t>
      </w:r>
      <w:r w:rsidR="00701442">
        <w:t>1. listopada</w:t>
      </w:r>
      <w:r w:rsidR="000C349F">
        <w:t xml:space="preserve"> 2015. </w:t>
      </w:r>
      <w:r w:rsidR="00CF067D" w:rsidRPr="00C8121D">
        <w:t xml:space="preserve"> </w:t>
      </w:r>
    </w:p>
    <w:p w:rsidRDefault="00353238" w:rsidR="00353238" w:rsidRPr="00C8121D">
      <w:pPr>
        <w:jc w:val="center"/>
      </w:pPr>
      <w:r w:rsidRPr="00C8121D">
        <w:t xml:space="preserve">  </w:t>
      </w:r>
    </w:p>
    <w:p w:rsidRDefault="00353238" w:rsidR="00353238" w:rsidRPr="00C8121D">
      <w:pPr>
        <w:jc w:val="center"/>
      </w:pPr>
    </w:p>
    <w:p w:rsidRDefault="00353238" w:rsidR="00353238" w:rsidRPr="00C8121D"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</w:r>
      <w:r w:rsidRPr="00C8121D">
        <w:tab/>
        <w:t xml:space="preserve">STEČAJNI SUDAC </w:t>
      </w:r>
    </w:p>
    <w:p w:rsidRDefault="00380B8F" w:rsidR="00353238" w:rsidRPr="00C8121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Kraljić,v.r.</w:t>
      </w:r>
    </w:p>
    <w:p w:rsidRDefault="00353238" w:rsidR="00353238" w:rsidRPr="00C8121D"/>
    <w:p w:rsidRDefault="00353238" w:rsidR="00353238" w:rsidRPr="00C8121D"/>
    <w:p w:rsidRDefault="00380B8F" w:rsidR="00380B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380B8F" w:rsidP="00380B8F" w:rsidR="00380B8F">
      <w:pPr>
        <w:ind w:firstLine="708" w:left="6372"/>
      </w:pPr>
      <w:r>
        <w:t>Vinka Mihalinčić</w:t>
      </w:r>
    </w:p>
    <w:p w:rsidRDefault="00CF067D" w:rsidP="00380B8F" w:rsidR="00AB7C4C" w:rsidRPr="00C8121D">
      <w:pPr>
        <w:ind w:left="360"/>
      </w:pPr>
      <w:r w:rsidRPr="00C8121D">
        <w:t xml:space="preserve"> </w:t>
      </w:r>
    </w:p>
    <w:sectPr w:rsidSect="00701442" w:rsidR="00AB7C4C" w:rsidRPr="00C812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DD1F06"/>
    <w:multiLevelType w:val="hybridMultilevel"/>
    <w:tmpl w:val="B7280F4C"/>
    <w:lvl w:tplc="ABAC968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18D7B61"/>
    <w:multiLevelType w:val="hybridMultilevel"/>
    <w:tmpl w:val="682E0A7A"/>
    <w:lvl w:tplc="8A5A39D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D46D2"/>
    <w:rsid w:val="00040484"/>
    <w:rsid w:val="000B7674"/>
    <w:rsid w:val="000C349F"/>
    <w:rsid w:val="002D46D2"/>
    <w:rsid w:val="00353238"/>
    <w:rsid w:val="00380B8F"/>
    <w:rsid w:val="00701442"/>
    <w:rsid w:val="00992B43"/>
    <w:rsid w:val="00AB7C4C"/>
    <w:rsid w:val="00BD2110"/>
    <w:rsid w:val="00C179F4"/>
    <w:rsid w:val="00C8121D"/>
    <w:rsid w:val="00C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14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B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14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14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0B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0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0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0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0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St-909/2014</izvorni_sadrzaj>
    <derivirana_varijabla naziv="DomainObject.Predmet.OznakaBroj_1">St-909/2014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BANKA d.d. u prisilnoj likvidaciji</izvorni_sadrzaj>
    <derivirana_varijabla naziv="DomainObject.Predmet.ProtustrankaFormated_1">  PRIMUS BANKA d.d. u prisilnoj likvidaciji</derivirana_varijabla>
  </DomainObject.Predmet.ProtustrankaFormated>
  <DomainObject.Predmet.ProtustrankaFormatedOIB>
    <izvorni_sadrzaj>  PRIMUS BANKA d.d. u prisilnoj likvidaciji, OIB 94984932553</izvorni_sadrzaj>
    <derivirana_varijabla naziv="DomainObject.Predmet.ProtustrankaFormatedOIB_1">  PRIMUS BANKA d.d. u prisilnoj likvidaciji, OIB 94984932553</derivirana_varijabla>
  </DomainObject.Predmet.ProtustrankaFormatedOIB>
  <DomainObject.Predmet.ProtustrankaFormatedWithAdress>
    <izvorni_sadrzaj> PRIMUS BANKA d.d. u prisilnoj likvidaciji, Boškovićeva 2, 10000 Zagreb</izvorni_sadrzaj>
    <derivirana_varijabla naziv="DomainObject.Predmet.ProtustrankaFormatedWithAdress_1"> PRIMUS BANKA d.d. u prisilnoj likvidaciji, Boškovićeva 2, 10000 Zagreb</derivirana_varijabla>
  </DomainObject.Predmet.ProtustrankaFormatedWithAdress>
  <DomainObject.Predmet.ProtustrankaFormatedWithAdressOIB>
    <izvorni_sadrzaj> PRIMUS BANKA d.d. u prisilnoj likvidaciji, OIB 94984932553, Boškovićeva 2, 10000 Zagreb</izvorni_sadrzaj>
    <derivirana_varijabla naziv="DomainObject.Predmet.ProtustrankaFormatedWithAdressOIB_1"> PRIMUS BANKA d.d. u prisilnoj likvidaciji, OIB 94984932553, Boškovićeva 2, 10000 Zagreb</derivirana_varijabla>
  </DomainObject.Predmet.ProtustrankaFormatedWithAdressOIB>
  <DomainObject.Predmet.ProtustrankaWithAdress>
    <izvorni_sadrzaj>PRIMUS BANKA d.d. u prisilnoj likvidaciji Boškovićeva 2, 10000 Zagreb</izvorni_sadrzaj>
    <derivirana_varijabla naziv="DomainObject.Predmet.ProtustrankaWithAdress_1">PRIMUS BANKA d.d. u prisilnoj likvidaciji Boškovićeva 2, 10000 Zagreb</derivirana_varijabla>
  </DomainObject.Predmet.ProtustrankaWithAdress>
  <DomainObject.Predmet.ProtustrankaWithAdressOIB>
    <izvorni_sadrzaj>PRIMUS BANKA d.d. u prisilnoj likvidaciji, OIB 94984932553, Boškovićeva 2, 10000 Zagreb</izvorni_sadrzaj>
    <derivirana_varijabla naziv="DomainObject.Predmet.ProtustrankaWithAdressOIB_1">PRIMUS BANKA d.d. u prisilnoj likvidaciji, OIB 94984932553, Boškovićeva 2, 10000 Zagreb</derivirana_varijabla>
  </DomainObject.Predmet.ProtustrankaWithAdressOIB>
  <DomainObject.Predmet.ProtustrankaNazivFormated>
    <izvorni_sadrzaj>PRIMUS BANKA d.d. u prisilnoj likvidaciji</izvorni_sadrzaj>
    <derivirana_varijabla naziv="DomainObject.Predmet.ProtustrankaNazivFormated_1">PRIMUS BANKA d.d. u prisilnoj likvidaciji</derivirana_varijabla>
  </DomainObject.Predmet.ProtustrankaNazivFormated>
  <DomainObject.Predmet.ProtustrankaNazivFormatedOIB>
    <izvorni_sadrzaj>PRIMUS BANKA d.d. u prisilnoj likvidaciji, OIB 94984932553</izvorni_sadrzaj>
    <derivirana_varijabla naziv="DomainObject.Predmet.ProtustrankaNazivFormatedOIB_1">PRIMUS BANKA d.d. u prisilnoj likvidaciji, OIB 94984932553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PRIMUS BANKA d.d. prisilnoj likvidaciji; SUNCE OSIGURANJE</izvorni_sadrzaj>
    <derivirana_varijabla naziv="DomainObject.Predmet.StrankaFormated_1">  PRIMUS BANKA d.d. prisilnoj likvidaciji; SUNCE OSIGURANJE</derivirana_varijabla>
  </DomainObject.Predmet.StrankaFormated>
  <DomainObject.Predmet.StrankaFormatedOIB>
    <izvorni_sadrzaj>  PRIMUS BANKA d.d. prisilnoj likvidaciji, OIB 94984932553; SUNCE OSIGURANJE</izvorni_sadrzaj>
    <derivirana_varijabla naziv="DomainObject.Predmet.StrankaFormatedOIB_1">  PRIMUS BANKA d.d. prisilnoj likvidaciji, OIB 94984932553; SUNCE OSIGURANJE</derivirana_varijabla>
  </DomainObject.Predmet.StrankaFormatedOIB>
  <DomainObject.Predmet.StrankaFormatedWithAdress>
    <izvorni_sadrzaj> PRIMUS BANKA d.d. prisilnoj likvidaciji, Boškovićeva 2, 10000 Zagreb; SUNCE OSIGURANJE</izvorni_sadrzaj>
    <derivirana_varijabla naziv="DomainObject.Predmet.StrankaFormatedWithAdress_1"> PRIMUS BANKA d.d. prisilnoj likvidaciji, Boškovićeva 2, 10000 Zagreb; SUNCE OSIGURANJE</derivirana_varijabla>
  </DomainObject.Predmet.StrankaFormatedWithAdress>
  <DomainObject.Predmet.StrankaFormatedWithAdressOIB>
    <izvorni_sadrzaj> PRIMUS BANKA d.d. prisilnoj likvidaciji, OIB 94984932553, Boškovićeva 2, 10000 Zagreb; SUNCE OSIGURANJE</izvorni_sadrzaj>
    <derivirana_varijabla naziv="DomainObject.Predmet.StrankaFormatedWithAdressOIB_1"> PRIMUS BANKA d.d. prisilnoj likvidaciji, OIB 94984932553, Boškovićeva 2, 10000 Zagreb; SUNCE OSIGURANJE</derivirana_varijabla>
  </DomainObject.Predmet.StrankaFormatedWithAdressOIB>
  <DomainObject.Predmet.StrankaWithAdress>
    <izvorni_sadrzaj>PRIMUS BANKA d.d. prisilnoj likvidaciji Boškovićeva 2,10000 Zagreb,SUNCE OSIGURANJE </izvorni_sadrzaj>
    <derivirana_varijabla naziv="DomainObject.Predmet.StrankaWithAdress_1">PRIMUS BANKA d.d. prisilnoj likvidaciji Boškovićeva 2,10000 Zagreb,SUNCE OSIGURANJE </derivirana_varijabla>
  </DomainObject.Predmet.StrankaWithAdress>
  <DomainObject.Predmet.StrankaWithAdressOIB>
    <izvorni_sadrzaj>PRIMUS BANKA d.d. prisilnoj likvidaciji, OIB 94984932553, Boškovićeva 2,10000 Zagreb,SUNCE OSIGURANJE</izvorni_sadrzaj>
    <derivirana_varijabla naziv="DomainObject.Predmet.StrankaWithAdressOIB_1">PRIMUS BANKA d.d. prisilnoj likvidaciji, OIB 94984932553, Boškovićeva 2,10000 Zagreb,SUNCE OSIGURANJE</derivirana_varijabla>
  </DomainObject.Predmet.StrankaWithAdressOIB>
  <DomainObject.Predmet.StrankaNazivFormated>
    <izvorni_sadrzaj>PRIMUS BANKA d.d. prisilnoj likvidaciji,SUNCE OSIGURANJE</izvorni_sadrzaj>
    <derivirana_varijabla naziv="DomainObject.Predmet.StrankaNazivFormated_1">PRIMUS BANKA d.d. prisilnoj likvidaciji,SUNCE OSIGURANJE</derivirana_varijabla>
  </DomainObject.Predmet.StrankaNazivFormated>
  <DomainObject.Predmet.StrankaNazivFormatedOIB>
    <izvorni_sadrzaj>PRIMUS BANKA d.d. prisilnoj likvidaciji, OIB 94984932553,SUNCE OSIGURANJE</izvorni_sadrzaj>
    <derivirana_varijabla naziv="DomainObject.Predmet.StrankaNazivFormatedOIB_1">PRIMUS BANKA d.d. prisilnoj likvidaciji, OIB 94984932553,SUNCE OSIGURANJE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PRIMUS BANKA d.d. prisilnoj likvidaciji</item>
      <item>SUNCE OSIGURANJE</item>
    </izvorni_sadrzaj>
    <derivirana_varijabla naziv="DomainObject.Predmet.StrankaListFormated_1">
      <item>PRIMUS BANKA d.d. prisilnoj likvidaciji</item>
      <item>SUNCE OSIGURANJE</item>
    </derivirana_varijabla>
  </DomainObject.Predmet.StrankaListFormated>
  <DomainObject.Predmet.StrankaListFormatedOIB>
    <izvorni_sadrzaj>
      <item>PRIMUS BANKA d.d. prisilnoj likvidaciji, OIB 94984932553</item>
      <item>SUNCE OSIGURANJE</item>
    </izvorni_sadrzaj>
    <derivirana_varijabla naziv="DomainObject.Predmet.StrankaListFormatedOIB_1">
      <item>PRIMUS BANKA d.d. prisilnoj likvidaciji, OIB 94984932553</item>
      <item>SUNCE OSIGURANJE</item>
    </derivirana_varijabla>
  </DomainObject.Predmet.StrankaListFormatedOIB>
  <DomainObject.Predmet.StrankaListFormatedWithAdress>
    <izvorni_sadrzaj>
      <item>PRIMUS BANKA d.d. prisilnoj likvidaciji, Boškovićeva 2, 10000 Zagreb</item>
      <item>SUNCE OSIGURANJE</item>
    </izvorni_sadrzaj>
    <derivirana_varijabla naziv="DomainObject.Predmet.StrankaListFormatedWithAdress_1">
      <item>PRIMUS BANKA d.d. prisilnoj likvidaciji, Boškovićeva 2, 10000 Zagreb</item>
      <item>SUNCE OSIGURANJE</item>
    </derivirana_varijabla>
  </DomainObject.Predmet.StrankaListFormatedWithAdress>
  <DomainObject.Predmet.StrankaListFormatedWithAdressOIB>
    <izvorni_sadrzaj>
      <item>PRIMUS BANKA d.d. prisilnoj likvidaciji, OIB 94984932553, Boškovićeva 2, 10000 Zagreb</item>
      <item>SUNCE OSIGURANJE</item>
    </izvorni_sadrzaj>
    <derivirana_varijabla naziv="DomainObject.Predmet.StrankaListFormatedWithAdressOIB_1">
      <item>PRIMUS BANKA d.d. prisilnoj likvidaciji, OIB 94984932553, Boškovićeva 2, 10000 Zagreb</item>
      <item>SUNCE OSIGURANJE</item>
    </derivirana_varijabla>
  </DomainObject.Predmet.StrankaListFormatedWithAdressOIB>
  <DomainObject.Predmet.StrankaListNazivFormated>
    <izvorni_sadrzaj>
      <item>PRIMUS BANKA d.d. prisilnoj likvidaciji</item>
      <item>SUNCE OSIGURANJE</item>
    </izvorni_sadrzaj>
    <derivirana_varijabla naziv="DomainObject.Predmet.StrankaListNazivFormated_1">
      <item>PRIMUS BANKA d.d. prisilnoj likvidaciji</item>
      <item>SUNCE OSIGURANJE</item>
    </derivirana_varijabla>
  </DomainObject.Predmet.StrankaListNazivFormated>
  <DomainObject.Predmet.StrankaListNazivFormatedOIB>
    <izvorni_sadrzaj>
      <item>PRIMUS BANKA d.d. prisilnoj likvidaciji, OIB 94984932553</item>
      <item>SUNCE OSIGURANJE</item>
    </izvorni_sadrzaj>
    <derivirana_varijabla naziv="DomainObject.Predmet.StrankaListNazivFormatedOIB_1">
      <item>PRIMUS BANKA d.d. prisilnoj likvidaciji, OIB 94984932553</item>
      <item>SUNCE OSIGURANJE</item>
    </derivirana_varijabla>
  </DomainObject.Predmet.StrankaListNazivFormatedOIB>
  <DomainObject.Predmet.ProtuStrankaListFormated>
    <izvorni_sadrzaj>
      <item>PRIMUS BANKA d.d. u prisilnoj likvidaciji</item>
    </izvorni_sadrzaj>
    <derivirana_varijabla naziv="DomainObject.Predmet.ProtuStrankaListFormated_1">
      <item>PRIMUS BANKA d.d. u prisilnoj likvidaciji</item>
    </derivirana_varijabla>
  </DomainObject.Predmet.ProtuStrankaListFormated>
  <DomainObject.Predmet.ProtuStrankaListFormatedOIB>
    <izvorni_sadrzaj>
      <item>PRIMUS BANKA d.d. u prisilnoj likvidaciji, OIB 94984932553</item>
    </izvorni_sadrzaj>
    <derivirana_varijabla naziv="DomainObject.Predmet.ProtuStrankaListFormatedOIB_1">
      <item>PRIMUS BANKA d.d. u prisilnoj likvidaciji, OIB 94984932553</item>
    </derivirana_varijabla>
  </DomainObject.Predmet.ProtuStrankaListFormatedOIB>
  <DomainObject.Predmet.ProtuStrankaListFormatedWithAdress>
    <izvorni_sadrzaj>
      <item>PRIMUS BANKA d.d. u prisilnoj likvidaciji, Boškovićeva 2, 10000 Zagreb</item>
    </izvorni_sadrzaj>
    <derivirana_varijabla naziv="DomainObject.Predmet.ProtuStrankaListFormatedWithAdress_1">
      <item>PRIMUS BANKA d.d. u prisilnoj likvidaciji, Boškovićeva 2, 10000 Zagreb</item>
    </derivirana_varijabla>
  </DomainObject.Predmet.ProtuStrankaListFormatedWithAdress>
  <DomainObject.Predmet.ProtuStrankaListFormatedWithAdressOIB>
    <izvorni_sadrzaj>
      <item>PRIMUS BANKA d.d. u prisilnoj likvidaciji, OIB 94984932553, Boškovićeva 2, 10000 Zagreb</item>
    </izvorni_sadrzaj>
    <derivirana_varijabla naziv="DomainObject.Predmet.ProtuStrankaListFormatedWithAdressOIB_1">
      <item>PRIMUS BANKA d.d. u prisilnoj likvidaciji, OIB 94984932553, Boškovićeva 2, 10000 Zagreb</item>
    </derivirana_varijabla>
  </DomainObject.Predmet.ProtuStrankaListFormatedWithAdressOIB>
  <DomainObject.Predmet.ProtuStrankaListNazivFormated>
    <izvorni_sadrzaj>
      <item>PRIMUS BANKA d.d. u prisilnoj likvidaciji</item>
    </izvorni_sadrzaj>
    <derivirana_varijabla naziv="DomainObject.Predmet.ProtuStrankaListNazivFormated_1">
      <item>PRIMUS BANKA d.d. u prisilnoj likvidaciji</item>
    </derivirana_varijabla>
  </DomainObject.Predmet.ProtuStrankaListNazivFormated>
  <DomainObject.Predmet.ProtuStrankaListNazivFormatedOIB>
    <izvorni_sadrzaj>
      <item>PRIMUS BANKA d.d. u prisilnoj likvidaciji, OIB 94984932553</item>
    </izvorni_sadrzaj>
    <derivirana_varijabla naziv="DomainObject.Predmet.ProtuStrankaListNazivFormatedOIB_1">
      <item>PRIMUS BANKA d.d. u prisilnoj likvidaciji, OIB 94984932553</item>
    </derivirana_varijabla>
  </DomainObject.Predmet.ProtuStrankaListNazivFormatedOIB>
  <DomainObject.Predmet.OstaliListFormated>
    <izvorni_sadrzaj>
      <item>Nikola Jakir</item>
      <item>Anđelka Duvnjak</item>
      <item>Branka Malbašić</item>
    </izvorni_sadrzaj>
    <derivirana_varijabla naziv="DomainObject.Predmet.OstaliListFormated_1">
      <item>Nikola Jakir</item>
      <item>Anđelka Duvnjak</item>
      <item>Branka Malbašić</item>
    </derivirana_varijabla>
  </DomainObject.Predmet.OstaliListFormated>
  <DomainObject.Predmet.OstaliListFormatedOIB>
    <izvorni_sadrzaj>
      <item>Nikola Jakir, OIB 35440503043</item>
      <item>Anđelka Duvnjak, OIB 23350619805</item>
      <item>Branka Malbašić, OIB 93517569919</item>
    </izvorni_sadrzaj>
    <derivirana_varijabla naziv="DomainObject.Predmet.OstaliListFormatedOIB_1">
      <item>Nikola Jakir, OIB 35440503043</item>
      <item>Anđelka Duvnjak, OIB 23350619805</item>
      <item>Branka Malbašić, OIB 93517569919</item>
    </derivirana_varijabla>
  </DomainObject.Predmet.OstaliListFormatedOIB>
  <DomainObject.Predmet.OstaliListFormatedWithAdress>
    <izvorni_sadrzaj>
      <item>Nikola Jakir, Stonska 17, 10000 Zagreb</item>
      <item>Anđelka Duvnjak, Karažnik 90a, 10000 Zagreb</item>
      <item>Branka Malbašić, Kolodvorska 2, 44320 Kutina</item>
    </izvorni_sadrzaj>
    <derivirana_varijabla naziv="DomainObject.Predmet.OstaliListFormatedWithAdress_1">
      <item>Nikola Jakir, Stonska 17, 10000 Zagreb</item>
      <item>Anđelka Duvnjak, Karažnik 90a, 10000 Zagreb</item>
      <item>Branka Malbašić, Kolodvorska 2, 44320 Kutina</item>
    </derivirana_varijabla>
  </DomainObject.Predmet.OstaliListFormatedWithAdress>
  <DomainObject.Predmet.OstaliListFormatedWithAdressOIB>
    <izvorni_sadrzaj>
      <item>Nikola Jakir, OIB 35440503043, Stonska 17, 10000 Zagreb</item>
      <item>Anđelka Duvnjak, OIB 23350619805, Karažnik 90a, 10000 Zagreb</item>
      <item>Branka Malbašić, OIB 93517569919, Kolodvorska 2, 44320 Kutina</item>
    </izvorni_sadrzaj>
    <derivirana_varijabla naziv="DomainObject.Predmet.OstaliListFormatedWithAdressOIB_1">
      <item>Nikola Jakir, OIB 35440503043, Stonska 17, 10000 Zagreb</item>
      <item>Anđelka Duvnjak, OIB 23350619805, Karažnik 90a, 10000 Zagreb</item>
      <item>Branka Malbašić, OIB 93517569919, Kolodvorska 2, 44320 Kutina</item>
    </derivirana_varijabla>
  </DomainObject.Predmet.OstaliListFormatedWithAdressOIB>
  <DomainObject.Predmet.OstaliListNazivFormated>
    <izvorni_sadrzaj>
      <item>Nikola Jakir</item>
      <item>Anđelka Duvnjak</item>
      <item>Branka Malbašić</item>
    </izvorni_sadrzaj>
    <derivirana_varijabla naziv="DomainObject.Predmet.OstaliListNazivFormated_1">
      <item>Nikola Jakir</item>
      <item>Anđelka Duvnjak</item>
      <item>Branka Malbašić</item>
    </derivirana_varijabla>
  </DomainObject.Predmet.OstaliListNazivFormated>
  <DomainObject.Predmet.OstaliListNazivFormatedOIB>
    <izvorni_sadrzaj>
      <item>Nikola Jakir, OIB 35440503043</item>
      <item>Anđelka Duvnjak, OIB 23350619805</item>
      <item>Branka Malbašić, OIB 93517569919</item>
    </izvorni_sadrzaj>
    <derivirana_varijabla naziv="DomainObject.Predmet.OstaliListNazivFormatedOIB_1">
      <item>Nikola Jakir, OIB 35440503043</item>
      <item>Anđelka Duvnjak, OIB 23350619805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PRIMUS BANKA d.d. prisilnoj likvidaciji i dr.</izvorni_sadrzaj>
    <derivirana_varijabla naziv="DomainObject.Predmet.StrankaIDrugi_1">PRIMUS BANKA d.d. prisilnoj likvidaciji i dr.</derivirana_varijabla>
  </DomainObject.Predmet.StrankaIDrugi>
  <DomainObject.Predmet.ProtustrankaIDrugi>
    <izvorni_sadrzaj>PRIMUS BANKA d.d. u prisilnoj likvidaciji</izvorni_sadrzaj>
    <derivirana_varijabla naziv="DomainObject.Predmet.ProtustrankaIDrugi_1">PRIMUS BANKA d.d. u prisilnoj likvidaciji</derivirana_varijabla>
  </DomainObject.Predmet.ProtustrankaIDrugi>
  <DomainObject.Predmet.StrankaIDrugiAdressOIB>
    <izvorni_sadrzaj>PRIMUS BANKA d.d. prisilnoj likvidaciji, OIB 94984932553, Boškovićeva 2, 10000 Zagreb i dr.</izvorni_sadrzaj>
    <derivirana_varijabla naziv="DomainObject.Predmet.StrankaIDrugiAdressOIB_1">PRIMUS BANKA d.d. prisilnoj likvidaciji, OIB 94984932553, Boškovićeva 2, 10000 Zagreb i dr.</derivirana_varijabla>
  </DomainObject.Predmet.StrankaIDrugiAdressOIB>
  <DomainObject.Predmet.ProtustrankaIDrugiAdressOIB>
    <izvorni_sadrzaj>PRIMUS BANKA d.d. u prisilnoj likvidaciji, OIB 94984932553, Boškovićeva 2, 10000 Zagreb</izvorni_sadrzaj>
    <derivirana_varijabla naziv="DomainObject.Predmet.ProtustrankaIDrugiAdressOIB_1">PRIMUS BANKA d.d. u prisilnoj likvidaciji, OIB 94984932553, Boškovićeva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PRIMUS BANKA d.d. prisilnoj likvidaciji</item>
      <item>PRIMUS BANKA d.d. u prisilnoj likvidaciji</item>
      <item>Nikola Jakir</item>
      <item>Anđelka Duvnjak</item>
      <item>Branka Malbašić</item>
      <item>SUNCE OSIGURANJE</item>
    </izvorni_sadrzaj>
    <derivirana_varijabla naziv="DomainObject.Predmet.SudioniciListNaziv_1">
      <item>PRIMUS BANKA d.d. prisilnoj likvidaciji</item>
      <item>PRIMUS BANKA d.d. u prisilnoj likvidaciji</item>
      <item>Nikola Jakir</item>
      <item>Anđelka Duvnjak</item>
      <item>Branka Malbašić</item>
      <item>SUNCE OSIGURANJE</item>
    </derivirana_varijabla>
  </DomainObject.Predmet.SudioniciListNaziv>
  <DomainObject.Predmet.SudioniciListAdressOIB>
    <izvorni_sadrzaj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</item>
    </izvorni_sadrzaj>
    <derivirana_varijabla naziv="DomainObject.Predmet.SudioniciListAdressOIB_1">
      <item>PRIMUS BANKA d.d. prisilnoj likvidaciji, OIB 94984932553, Boškovićeva 2,10000 Zagreb</item>
      <item>PRIMUS BANKA d.d. u prisilnoj likvidaciji, OIB 94984932553, Boškovićeva 2,10000 Zagreb</item>
      <item>Nikola Jakir, OIB 35440503043, Stonska 17,10000 Zagreb</item>
      <item>Anđelka Duvnjak, OIB 23350619805, Karažnik 90a,10000 Zagreb</item>
      <item>Branka Malbašić, OIB 93517569919, Kolodvorska 2,44320 Kutina</item>
      <item>SUNCE OSIGURANJE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94984932553</item>
      <item>, OIB 94984932553</item>
      <item>, OIB 35440503043</item>
      <item>, OIB 23350619805</item>
      <item>, OIB 93517569919</item>
      <item>, OIB null</item>
    </izvorni_sadrzaj>
    <derivirana_varijabla naziv="DomainObject.Predmet.SudioniciListNazivOIB_1">
      <item>, OIB 94984932553</item>
      <item>, OIB 94984932553</item>
      <item>, OIB 35440503043</item>
      <item>, OIB 23350619805</item>
      <item>, OIB 93517569919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161</properties:Words>
  <properties:Characters>788</properties:Characters>
  <properties:Lines>34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2015-10-01T11:54:00Z</dcterms:created>
  <dc:creator>Nada Kraljić</dc:creator>
  <cp:lastModifiedBy>Vinka Mihalinčić</cp:lastModifiedBy>
  <cp:lastPrinted>2004-03-03T12:49:00Z</cp:lastPrinted>
  <dcterms:modified xmlns:xsi="http://www.w3.org/2001/XMLSchema-instance" xsi:type="dcterms:W3CDTF">2015-10-01T11:58:00Z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