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c777" w14:paraId="ba1c77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92FA5">
        <w:rPr>
          <w:b/>
          <w:lang w:val="hr-HR"/>
        </w:rPr>
        <w:t>379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1954E8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24798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24798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92FA5">
        <w:rPr>
          <w:lang w:val="hr-HR"/>
        </w:rPr>
        <w:t xml:space="preserve">LIPO I FRIŠKO d.o.o. Makarska, Zrinsko-Frankopanska 7, OIB: 48384811372, MBS: </w:t>
      </w:r>
      <w:r w:rsidR="00F92FA5">
        <w:t>060233783</w:t>
      </w:r>
      <w:r w:rsidR="00634348">
        <w:rPr>
          <w:lang w:val="hr-HR"/>
        </w:rPr>
        <w:t xml:space="preserve">, dana </w:t>
      </w:r>
      <w:r w:rsidR="00726E4E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24798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92FA5">
        <w:rPr>
          <w:lang w:val="hr-HR"/>
        </w:rPr>
        <w:t xml:space="preserve">LIPO I FRIŠKO d.o.o. Makarska, Zrinsko-Frankopanska 7, OIB: 48384811372, MBS: </w:t>
      </w:r>
      <w:r w:rsidR="00F92FA5">
        <w:t>060233783</w:t>
      </w:r>
      <w:r>
        <w:rPr>
          <w:lang w:val="hr-HR"/>
        </w:rPr>
        <w:t xml:space="preserve">. Skraćeni stečajni postupak je otvoren dana </w:t>
      </w:r>
      <w:r w:rsidR="00726E4E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13D8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92FA5">
        <w:rPr>
          <w:lang w:val="hr-HR"/>
        </w:rPr>
        <w:t xml:space="preserve">LIPO I FRIŠKO d.o.o. Makarska, Zrinsko-Frankopanska 7, OIB: 48384811372, MBS: </w:t>
      </w:r>
      <w:r w:rsidR="00F92FA5">
        <w:t>060233783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24798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426CF">
        <w:rPr>
          <w:lang w:val="hr-HR"/>
        </w:rPr>
        <w:t>0</w:t>
      </w:r>
      <w:r w:rsidR="00F772BC">
        <w:rPr>
          <w:lang w:val="hr-HR"/>
        </w:rPr>
        <w:t>4</w:t>
      </w:r>
      <w:r w:rsidR="00255402">
        <w:rPr>
          <w:lang w:val="hr-HR"/>
        </w:rPr>
        <w:t>.02.</w:t>
      </w:r>
      <w:r w:rsidR="001954E8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92FA5">
        <w:rPr>
          <w:lang w:val="hr-HR"/>
        </w:rPr>
        <w:t>LIPO I FRIŠKO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92FA5">
        <w:rPr>
          <w:lang w:val="hr-HR"/>
        </w:rPr>
        <w:t>145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92FA5">
        <w:rPr>
          <w:lang w:val="hr-HR"/>
        </w:rPr>
        <w:t>899,62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324798">
        <w:rPr>
          <w:lang w:val="hr-HR"/>
        </w:rPr>
        <w:t>1</w:t>
      </w:r>
      <w:r>
        <w:rPr>
          <w:lang w:val="hr-HR"/>
        </w:rPr>
        <w:t xml:space="preserve">9. </w:t>
      </w:r>
      <w:r w:rsidR="00324798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24798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26E4E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324798" w:rsidP="00641FD6" w:rsidR="00324798" w:rsidRPr="00324798"/>
    <w:p w:rsidRDefault="00324798" w:rsidP="00324798" w:rsidR="0032479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24798" w:rsidP="00324798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324798" w:rsidP="00403F01" w:rsidR="00324798">
      <w:pPr>
        <w:jc w:val="both"/>
        <w:rPr>
          <w:lang w:val="hr-HR"/>
        </w:rPr>
      </w:pPr>
    </w:p>
    <w:p w:rsidRDefault="00324798" w:rsidP="00403F01" w:rsidR="0032479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55301D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24798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12B0B" w:rsidRPr="00D12B0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92FA5">
      <w:t>379</w:t>
    </w:r>
    <w:r>
      <w:t>/201</w:t>
    </w:r>
    <w:r w:rsidR="001954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6364"/>
    <w:rsid w:val="003148C7"/>
    <w:rsid w:val="0031723F"/>
    <w:rsid w:val="00324798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7D6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5301D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37D5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B13D8"/>
    <w:rsid w:val="006C0489"/>
    <w:rsid w:val="006D0781"/>
    <w:rsid w:val="006E3551"/>
    <w:rsid w:val="006E3ACF"/>
    <w:rsid w:val="006F3AA3"/>
    <w:rsid w:val="006F6C1C"/>
    <w:rsid w:val="006F7FB9"/>
    <w:rsid w:val="00714D79"/>
    <w:rsid w:val="00726E4E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3D1D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2B0B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5D66"/>
    <w:rsid w:val="00EF74F3"/>
    <w:rsid w:val="00EF7C64"/>
    <w:rsid w:val="00F43510"/>
    <w:rsid w:val="00F52298"/>
    <w:rsid w:val="00F5507B"/>
    <w:rsid w:val="00F63D59"/>
    <w:rsid w:val="00F743B3"/>
    <w:rsid w:val="00F75E2B"/>
    <w:rsid w:val="00F772BC"/>
    <w:rsid w:val="00F85A66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B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B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B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B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B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B0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B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B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 I FRIŠKO društvo s ograničenom odgovornošću za proizvodnju i trgovinu</izvorni_sadrzaj>
    <derivirana_varijabla naziv="DomainObject.Predmet.ProtustrankaFormated_1">  LIPO I FRIŠKO društvo s ograničenom odgovornošću za proizvodnju i trgovinu</derivirana_varijabla>
  </DomainObject.Predmet.ProtustrankaFormated>
  <DomainObject.Predmet.ProtustrankaFormatedOIB>
    <izvorni_sadrzaj>  LIPO I FRIŠKO društvo s ograničenom odgovornošću za proizvodnju i trgovinu, OIB 48384811372</izvorni_sadrzaj>
    <derivirana_varijabla naziv="DomainObject.Predmet.ProtustrankaFormatedOIB_1">  LIPO I FRIŠKO društvo s ograničenom odgovornošću za proizvodnju i trgovinu, OIB 48384811372</derivirana_varijabla>
  </DomainObject.Predmet.ProtustrankaFormatedOIB>
  <DomainObject.Predmet.ProtustrankaFormatedWithAdress>
    <izvorni_sadrzaj> LIPO I FRIŠKO društvo s ograničenom odgovornošću za proizvodnju i trgovinu, Zrinsko-Frankopanska 7, 21300 Makarska</izvorni_sadrzaj>
    <derivirana_varijabla naziv="DomainObject.Predmet.ProtustrankaFormatedWithAdress_1"> LIPO I FRIŠKO društvo s ograničenom odgovornošću za proizvodnju i trgovinu, Zrinsko-Frankopanska 7, 21300 Makarska</derivirana_varijabla>
  </DomainObject.Predmet.ProtustrankaFormatedWithAdress>
  <DomainObject.Predmet.ProtustrankaFormatedWithAdressOIB>
    <izvorni_sadrzaj> LIPO I FRIŠKO društvo s ograničenom odgovornošću za proizvodnju i trgovinu, OIB 48384811372, Zrinsko-Frankopanska 7, 21300 Makarska</izvorni_sadrzaj>
    <derivirana_varijabla naziv="DomainObject.Predmet.ProtustrankaFormatedWithAdressOIB_1"> LIPO I FRIŠKO društvo s ograničenom odgovornošću za proizvodnju i trgovinu, OIB 48384811372, Zrinsko-Frankopanska 7, 21300 Makarska</derivirana_varijabla>
  </DomainObject.Predmet.ProtustrankaFormatedWithAdressOIB>
  <DomainObject.Predmet.ProtustrankaWithAdress>
    <izvorni_sadrzaj>LIPO I FRIŠKO društvo s ograničenom odgovornošću za proizvodnju i trgovinu Zrinsko-Frankopanska 7, 21300 Makarska</izvorni_sadrzaj>
    <derivirana_varijabla naziv="DomainObject.Predmet.ProtustrankaWithAdress_1">LIPO I FRIŠKO društvo s ograničenom odgovornošću za proizvodnju i trgovinu Zrinsko-Frankopanska 7, 21300 Makarska</derivirana_varijabla>
  </DomainObject.Predmet.ProtustrankaWithAdress>
  <DomainObject.Predmet.ProtustrankaWithAdressOIB>
    <izvorni_sadrzaj>LIPO I FRIŠKO društvo s ograničenom odgovornošću za proizvodnju i trgovinu, OIB 48384811372, Zrinsko-Frankopanska 7, 21300 Makarska</izvorni_sadrzaj>
    <derivirana_varijabla naziv="DomainObject.Predmet.ProtustrankaWithAdressOIB_1">LIPO I FRIŠKO društvo s ograničenom odgovornošću za proizvodnju i trgovinu, OIB 48384811372, Zrinsko-Frankopanska 7, 21300 Makarska</derivirana_varijabla>
  </DomainObject.Predmet.ProtustrankaWithAdressOIB>
  <DomainObject.Predmet.ProtustrankaNazivFormated>
    <izvorni_sadrzaj>LIPO I FRIŠKO društvo s ograničenom odgovornošću za proizvodnju i trgovinu</izvorni_sadrzaj>
    <derivirana_varijabla naziv="DomainObject.Predmet.ProtustrankaNazivFormated_1">LIPO I FRIŠKO društvo s ograničenom odgovornošću za proizvodnju i trgovinu</derivirana_varijabla>
  </DomainObject.Predmet.ProtustrankaNazivFormated>
  <DomainObject.Predmet.ProtustrankaNazivFormatedOIB>
    <izvorni_sadrzaj>LIPO I FRIŠKO društvo s ograničenom odgovornošću za proizvodnju i trgovinu, OIB 48384811372</izvorni_sadrzaj>
    <derivirana_varijabla naziv="DomainObject.Predmet.ProtustrankaNazivFormatedOIB_1">LIPO I FRIŠKO društvo s ograničenom odgovornošću za proizvodnju i trgovinu, OIB 48384811372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899.62</izvorni_sadrzaj>
    <derivirana_varijabla naziv="DomainObject.Predmet.TrenutnaVrijednost_1">899.62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LIPO I FRIŠKO društvo s ograničenom odgovornošću za proizvodnju i trgovinu</item>
    </izvorni_sadrzaj>
    <derivirana_varijabla naziv="DomainObject.Predmet.ProtuStrankaListFormated_1">
      <item>LIPO I FRIŠKO društvo s ograničenom odgovornošću za proizvodnju i trgovinu</item>
    </derivirana_varijabla>
  </DomainObject.Predmet.ProtuStrankaListFormated>
  <DomainObject.Predmet.ProtuStrankaListFormatedOIB>
    <izvorni_sadrzaj>
      <item>LIPO I FRIŠKO društvo s ograničenom odgovornošću za proizvodnju i trgovinu, OIB 48384811372</item>
    </izvorni_sadrzaj>
    <derivirana_varijabla naziv="DomainObject.Predmet.ProtuStrankaListFormatedOIB_1">
      <item>LIPO I FRIŠKO društvo s ograničenom odgovornošću za proizvodnju i trgovinu, OIB 48384811372</item>
    </derivirana_varijabla>
  </DomainObject.Predmet.ProtuStrankaListFormatedOIB>
  <DomainObject.Predmet.ProtuStrankaListFormatedWithAdress>
    <izvorni_sadrzaj>
      <item>LIPO I FRIŠKO društvo s ograničenom odgovornošću za proizvodnju i trgovinu, Zrinsko-Frankopanska 7, 21300 Makarska</item>
    </izvorni_sadrzaj>
    <derivirana_varijabla naziv="DomainObject.Predmet.ProtuStrankaListFormatedWithAdress_1">
      <item>LIPO I FRIŠKO društvo s ograničenom odgovornošću za proizvodnju i trgovinu, Zrinsko-Frankopanska 7, 21300 Makarska</item>
    </derivirana_varijabla>
  </DomainObject.Predmet.ProtuStrankaListFormatedWithAdress>
  <DomainObject.Predmet.ProtuStrankaListFormatedWithAdressOIB>
    <izvorni_sadrzaj>
      <item>LIPO I FRIŠKO društvo s ograničenom odgovornošću za proizvodnju i trgovinu, OIB 48384811372, Zrinsko-Frankopanska 7, 21300 Makarska</item>
    </izvorni_sadrzaj>
    <derivirana_varijabla naziv="DomainObject.Predmet.ProtuStrankaListFormatedWithAdressOIB_1">
      <item>LIPO I FRIŠKO društvo s ograničenom odgovornošću za proizvodnju i trgovinu, OIB 48384811372, Zrinsko-Frankopanska 7, 21300 Makarska</item>
    </derivirana_varijabla>
  </DomainObject.Predmet.ProtuStrankaListFormatedWithAdressOIB>
  <DomainObject.Predmet.ProtuStrankaListNazivFormated>
    <izvorni_sadrzaj>
      <item>LIPO I FRIŠKO društvo s ograničenom odgovornošću za proizvodnju i trgovinu</item>
    </izvorni_sadrzaj>
    <derivirana_varijabla naziv="DomainObject.Predmet.ProtuStrankaListNazivFormated_1">
      <item>LIPO I FRIŠKO društvo s ograničenom odgovornošću za proizvodnju i trgovinu</item>
    </derivirana_varijabla>
  </DomainObject.Predmet.ProtuStrankaListNazivFormated>
  <DomainObject.Predmet.ProtuStrankaListNazivFormatedOIB>
    <izvorni_sadrzaj>
      <item>LIPO I FRIŠKO društvo s ograničenom odgovornošću za proizvodnju i trgovinu, OIB 48384811372</item>
    </izvorni_sadrzaj>
    <derivirana_varijabla naziv="DomainObject.Predmet.ProtuStrankaListNazivFormatedOIB_1">
      <item>LIPO I FRIŠKO društvo s ograničenom odgovornošću za proizvodnju i trgovinu, OIB 48384811372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LIPO I FRIŠKO društvo s ograničenom odgovornošću za proizvodnju i trgovinu</izvorni_sadrzaj>
    <derivirana_varijabla naziv="DomainObject.Predmet.ProtustrankaIDrugi_1">LIPO I FRIŠKO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LIPO I FRIŠKO društvo s ograničenom odgovornošću za proizvodnju i trgovinu, OIB 48384811372, Zrinsko-Frankopanska 7, 21300 Makarska</izvorni_sadrzaj>
    <derivirana_varijabla naziv="DomainObject.Predmet.ProtustrankaIDrugiAdressOIB_1">LIPO I FRIŠKO društvo s ograničenom odgovornošću za proizvodnju i trgovinu, OIB 48384811372, Zrinsko-Frankopanska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LIPO I FRIŠKO društvo s ograničenom odgovornošću za proizvodnju i trgovinu</item>
      <item>FINANCIJSKA AGENCIJA, RC SPLIT</item>
    </izvorni_sadrzaj>
    <derivirana_varijabla naziv="DomainObject.Predmet.SudioniciListNaziv_1">
      <item>LIPO I FRIŠKO društvo s ograničenom odgovornošću za proizvodnju i trgovinu</item>
      <item>FINANCIJSKA AGENCIJA, RC SPLIT</item>
    </derivirana_varijabla>
  </DomainObject.Predmet.SudioniciListNaziv>
  <DomainObject.Predmet.SudioniciListAdressOIB>
    <izvorni_sadrzaj>
      <item>LIPO I FRIŠKO društvo s ograničenom odgovornošću za proizvodnju i trgovinu, OIB 48384811372, Zrinsko-Frankopanska 7,21300 Makarska</item>
      <item>FINANCIJSKA AGENCIJA, RC SPLIT, OIB 85821130368, Mažuranićevo šetalište 24 b,21000 Split</item>
    </izvorni_sadrzaj>
    <derivirana_varijabla naziv="DomainObject.Predmet.SudioniciListAdressOIB_1">
      <item>LIPO I FRIŠKO društvo s ograničenom odgovornošću za proizvodnju i trgovinu, OIB 48384811372, Zrinsko-Frankopanska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48384811372</item>
      <item>, OIB 85821130368</item>
    </izvorni_sadrzaj>
    <derivirana_varijabla naziv="DomainObject.Predmet.SudioniciListNazivOIB_1">
      <item>, OIB 48384811372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0CC97-783F-4C5C-8EC6-6B9C448FC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4212</properties:Characters>
  <properties:Lines>113</properties:Lines>
  <properties:Paragraphs>35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2016-04-22T05:54:00Z</dcterms:modified>
  <cp:revision>264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