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f130" w14:paraId="36ff130" w:rsidRDefault="00D17329" w:rsidP="00D17329" w:rsidR="00D17329" w:rsidRPr="006B75EC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B75E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6B75EC">
      <w:pPr>
        <w:pStyle w:val="Zaglavlje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6B75EC">
      <w:pPr>
        <w:pStyle w:val="Zaglavlje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Zagreb, Amruševa 2/II</w:t>
      </w:r>
      <w:r w:rsidR="00D17329" w:rsidRPr="006B75EC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6B75EC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ab/>
        <w:t>89. St-</w:t>
      </w:r>
      <w:r w:rsidR="00110027" w:rsidRPr="006B75EC">
        <w:rPr>
          <w:rFonts w:hAnsi="Times New Roman" w:ascii="Times New Roman"/>
          <w:szCs w:val="24"/>
          <w:lang w:val="hr-HR"/>
        </w:rPr>
        <w:t>3</w:t>
      </w:r>
      <w:r w:rsidR="006B75EC" w:rsidRPr="006B75EC">
        <w:rPr>
          <w:rFonts w:hAnsi="Times New Roman" w:ascii="Times New Roman"/>
          <w:szCs w:val="24"/>
          <w:lang w:val="hr-HR"/>
        </w:rPr>
        <w:t>368</w:t>
      </w:r>
      <w:r w:rsidRPr="006B75EC">
        <w:rPr>
          <w:rFonts w:hAnsi="Times New Roman" w:ascii="Times New Roman"/>
          <w:szCs w:val="24"/>
          <w:lang w:val="hr-HR"/>
        </w:rPr>
        <w:t>/15-</w:t>
      </w:r>
      <w:r w:rsidR="003D5E31" w:rsidRPr="006B75EC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6B75EC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6B75EC">
      <w:pPr>
        <w:jc w:val="center"/>
        <w:rPr>
          <w:rFonts w:hAnsi="Times New Roman" w:ascii="Times New Roman"/>
          <w:szCs w:val="24"/>
        </w:rPr>
      </w:pPr>
      <w:r w:rsidRPr="006B75EC">
        <w:rPr>
          <w:rFonts w:hAnsi="Times New Roman" w:ascii="Times New Roman"/>
          <w:szCs w:val="24"/>
        </w:rPr>
        <w:t xml:space="preserve">U  I M E  </w:t>
      </w:r>
      <w:r w:rsidR="00F43A24" w:rsidRPr="006B75EC">
        <w:rPr>
          <w:rFonts w:hAnsi="Times New Roman" w:ascii="Times New Roman"/>
          <w:szCs w:val="24"/>
        </w:rPr>
        <w:t xml:space="preserve"> </w:t>
      </w:r>
      <w:r w:rsidRPr="006B75EC">
        <w:rPr>
          <w:rFonts w:hAnsi="Times New Roman" w:ascii="Times New Roman"/>
          <w:szCs w:val="24"/>
        </w:rPr>
        <w:t>R E P U B L I K E  H R V A T S K E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B75EC">
      <w:pPr>
        <w:jc w:val="center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6B75E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6B75EC">
        <w:rPr>
          <w:rFonts w:hAnsi="Times New Roman" w:ascii="Times New Roman"/>
          <w:szCs w:val="24"/>
          <w:lang w:val="hr-HR"/>
        </w:rPr>
        <w:t>Nikolini Dorić Hadžisejdić</w:t>
      </w:r>
      <w:r w:rsidRPr="006B75EC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B75EC" w:rsidRPr="006B75EC">
        <w:rPr>
          <w:rFonts w:hAnsi="Times New Roman" w:ascii="Times New Roman"/>
        </w:rPr>
        <w:t>BLAŽEVIĆ-KRMPOTE d.o.o., OIB 40053811971, Zagreb, Jačkovina 15</w:t>
      </w:r>
      <w:r w:rsidRPr="006B75EC">
        <w:rPr>
          <w:rFonts w:hAnsi="Times New Roman" w:ascii="Times New Roman"/>
          <w:szCs w:val="24"/>
          <w:lang w:val="hr-HR"/>
        </w:rPr>
        <w:t xml:space="preserve">, </w:t>
      </w:r>
      <w:r w:rsidR="00EE0D2B">
        <w:rPr>
          <w:rFonts w:hAnsi="Times New Roman" w:ascii="Times New Roman"/>
          <w:szCs w:val="24"/>
          <w:lang w:val="hr-HR"/>
        </w:rPr>
        <w:t>7. travnja</w:t>
      </w:r>
      <w:r w:rsidR="004431B0" w:rsidRPr="006B75EC">
        <w:rPr>
          <w:rFonts w:hAnsi="Times New Roman" w:ascii="Times New Roman"/>
          <w:szCs w:val="24"/>
          <w:lang w:val="hr-HR"/>
        </w:rPr>
        <w:t xml:space="preserve"> 2016</w:t>
      </w:r>
      <w:r w:rsidRPr="006B75EC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B75EC">
      <w:pPr>
        <w:jc w:val="center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6B75E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6B75E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B75EC">
        <w:rPr>
          <w:rFonts w:hAnsi="Times New Roman" w:ascii="Times New Roman"/>
          <w:szCs w:val="24"/>
        </w:rPr>
        <w:t xml:space="preserve">I. Otvara se stečajni postupak nad dužnikom </w:t>
      </w:r>
      <w:r w:rsidR="006B75EC" w:rsidRPr="006B75EC">
        <w:rPr>
          <w:rFonts w:hAnsi="Times New Roman" w:ascii="Times New Roman"/>
        </w:rPr>
        <w:t>BLAŽEVIĆ-KRMPOTE d.o.o., OIB 40053811971, Zagreb, Jačkovina 15</w:t>
      </w:r>
      <w:r w:rsidRPr="006B75EC">
        <w:rPr>
          <w:rFonts w:hAnsi="Times New Roman" w:ascii="Times New Roman"/>
          <w:szCs w:val="24"/>
        </w:rPr>
        <w:t xml:space="preserve">. Stečajni postupak otvoren je </w:t>
      </w:r>
      <w:r w:rsidR="00EE0D2B">
        <w:rPr>
          <w:rFonts w:hAnsi="Times New Roman" w:ascii="Times New Roman"/>
          <w:szCs w:val="24"/>
        </w:rPr>
        <w:t>7. travnja</w:t>
      </w:r>
      <w:r w:rsidR="004431B0" w:rsidRPr="006B75EC">
        <w:rPr>
          <w:rFonts w:hAnsi="Times New Roman" w:ascii="Times New Roman"/>
          <w:szCs w:val="24"/>
        </w:rPr>
        <w:t xml:space="preserve"> 2016</w:t>
      </w:r>
      <w:r w:rsidRPr="006B75EC">
        <w:rPr>
          <w:rFonts w:hAnsi="Times New Roman" w:ascii="Times New Roman"/>
          <w:szCs w:val="24"/>
        </w:rPr>
        <w:t>., u 1</w:t>
      </w:r>
      <w:r w:rsidR="00EE0D2B">
        <w:rPr>
          <w:rFonts w:hAnsi="Times New Roman" w:ascii="Times New Roman"/>
          <w:szCs w:val="24"/>
        </w:rPr>
        <w:t>0</w:t>
      </w:r>
      <w:r w:rsidRPr="006B75EC">
        <w:rPr>
          <w:rFonts w:hAnsi="Times New Roman" w:ascii="Times New Roman"/>
          <w:szCs w:val="24"/>
        </w:rPr>
        <w:t xml:space="preserve"> sati i </w:t>
      </w:r>
      <w:r w:rsidR="00EE0D2B">
        <w:rPr>
          <w:rFonts w:hAnsi="Times New Roman" w:ascii="Times New Roman"/>
          <w:szCs w:val="24"/>
        </w:rPr>
        <w:t>02 minute</w:t>
      </w:r>
      <w:r w:rsidRPr="006B75EC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F43A24" w:rsidR="00D17329" w:rsidRPr="006B75EC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6B75EC">
        <w:rPr>
          <w:rFonts w:hAnsi="Times New Roman" w:ascii="Times New Roman"/>
          <w:szCs w:val="24"/>
        </w:rPr>
        <w:t xml:space="preserve">II. Za stečajnog upravitelja imenuje se </w:t>
      </w:r>
      <w:r w:rsidR="00EE0D2B">
        <w:rPr>
          <w:rFonts w:hAnsi="Times New Roman" w:ascii="Times New Roman"/>
          <w:szCs w:val="24"/>
        </w:rPr>
        <w:t>Mateo Erceg, OIB 93602617826, Zagreb, Radnička cesta 30</w:t>
      </w:r>
      <w:r w:rsidRPr="006B75EC">
        <w:rPr>
          <w:rFonts w:hAnsi="Times New Roman" w:ascii="Times New Roman"/>
          <w:szCs w:val="24"/>
        </w:rPr>
        <w:t>.</w:t>
      </w:r>
    </w:p>
    <w:p w:rsidRDefault="00D17329" w:rsidP="00F43A24" w:rsidR="00D17329" w:rsidRPr="006B75E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6B75EC">
        <w:rPr>
          <w:rFonts w:hAnsi="Times New Roman" w:ascii="Times New Roman"/>
          <w:szCs w:val="24"/>
        </w:rPr>
        <w:t xml:space="preserve"> </w:t>
      </w:r>
      <w:r w:rsidR="006B75EC" w:rsidRPr="006B75EC">
        <w:rPr>
          <w:rFonts w:hAnsi="Times New Roman" w:ascii="Times New Roman"/>
        </w:rPr>
        <w:t>BLAŽEVIĆ-KRMPOTE d.o.o., OIB 40053811971, Zagreb, Jačkovina 15</w:t>
      </w:r>
      <w:r w:rsidRPr="006B75EC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6B75E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B75E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6B75EC">
        <w:rPr>
          <w:rFonts w:hAnsi="Times New Roman" w:ascii="Times New Roman"/>
          <w:szCs w:val="24"/>
          <w:lang w:val="hr-HR"/>
        </w:rPr>
        <w:t>44</w:t>
      </w:r>
      <w:r w:rsidRPr="006B75EC">
        <w:rPr>
          <w:rFonts w:hAnsi="Times New Roman" w:ascii="Times New Roman"/>
          <w:szCs w:val="24"/>
          <w:lang w:val="hr-HR"/>
        </w:rPr>
        <w:t xml:space="preserve">. </w:t>
      </w:r>
      <w:r w:rsidR="004431B0" w:rsidRPr="006B75EC">
        <w:rPr>
          <w:rFonts w:hAnsi="Times New Roman" w:ascii="Times New Roman"/>
          <w:szCs w:val="24"/>
          <w:lang w:val="hr-HR"/>
        </w:rPr>
        <w:t>st. 1</w:t>
      </w:r>
      <w:r w:rsidR="00EE0D2B">
        <w:rPr>
          <w:rFonts w:hAnsi="Times New Roman" w:ascii="Times New Roman"/>
          <w:szCs w:val="24"/>
          <w:lang w:val="hr-HR"/>
        </w:rPr>
        <w:t>.</w:t>
      </w:r>
      <w:r w:rsidR="004431B0" w:rsidRPr="006B75EC">
        <w:rPr>
          <w:rFonts w:hAnsi="Times New Roman" w:ascii="Times New Roman"/>
          <w:szCs w:val="24"/>
          <w:lang w:val="hr-HR"/>
        </w:rPr>
        <w:t xml:space="preserve"> </w:t>
      </w:r>
      <w:r w:rsidRPr="006B75EC">
        <w:rPr>
          <w:rFonts w:hAnsi="Times New Roman" w:ascii="Times New Roman"/>
          <w:szCs w:val="24"/>
          <w:lang w:val="hr-HR"/>
        </w:rPr>
        <w:t>Stečajnog zakona (</w:t>
      </w:r>
      <w:r w:rsidR="009F35B4" w:rsidRPr="006B75EC">
        <w:rPr>
          <w:rFonts w:hAnsi="Times New Roman" w:ascii="Times New Roman"/>
          <w:szCs w:val="24"/>
          <w:lang w:val="hr-HR"/>
        </w:rPr>
        <w:t>"Narodne novine" broj</w:t>
      </w:r>
      <w:r w:rsidRPr="006B75EC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6B75EC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color w:val="FF0000"/>
          <w:szCs w:val="24"/>
          <w:lang w:val="hr-HR"/>
        </w:rPr>
        <w:tab/>
      </w:r>
      <w:r w:rsidRPr="006B75EC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6B75EC">
        <w:rPr>
          <w:rFonts w:hAnsi="Times New Roman" w:ascii="Times New Roman"/>
          <w:szCs w:val="24"/>
          <w:lang w:val="hr-HR"/>
        </w:rPr>
        <w:t>15</w:t>
      </w:r>
      <w:r w:rsidR="009F35B4" w:rsidRPr="006B75EC">
        <w:rPr>
          <w:rFonts w:hAnsi="Times New Roman" w:ascii="Times New Roman"/>
          <w:szCs w:val="24"/>
          <w:lang w:val="hr-HR"/>
        </w:rPr>
        <w:t>. siječnja 2016</w:t>
      </w:r>
      <w:r w:rsidRPr="006B75EC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6B75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6B75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B75EC">
      <w:pPr>
        <w:jc w:val="center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 xml:space="preserve">U Zagrebu, </w:t>
      </w:r>
      <w:r w:rsidR="00EE0D2B">
        <w:rPr>
          <w:rFonts w:hAnsi="Times New Roman" w:ascii="Times New Roman"/>
          <w:szCs w:val="24"/>
          <w:lang w:val="hr-HR"/>
        </w:rPr>
        <w:t>7. travnja</w:t>
      </w:r>
      <w:r w:rsidR="00021BBC" w:rsidRPr="006B75E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6B75E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B75EC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6B75EC">
      <w:pPr>
        <w:jc w:val="right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Nikolina Dorić Hadžisejdić</w:t>
      </w:r>
      <w:r w:rsidR="001F48E5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6B75EC">
        <w:rPr>
          <w:rFonts w:hAnsi="Times New Roman" w:ascii="Times New Roman"/>
          <w:szCs w:val="24"/>
          <w:lang w:val="hr-HR"/>
        </w:rPr>
        <w:t xml:space="preserve"> po primitku rješenja</w:t>
      </w:r>
      <w:r w:rsidRPr="006B75EC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6B75E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1F48E5" w:rsidR="001F48E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1F48E5" w:rsidR="001F48E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1F48E5" w:rsidP="00D17329" w:rsidR="001F48E5">
      <w:pPr>
        <w:jc w:val="both"/>
        <w:rPr>
          <w:rFonts w:hAnsi="Times New Roman" w:ascii="Times New Roman"/>
          <w:szCs w:val="24"/>
          <w:lang w:val="hr-HR"/>
        </w:rPr>
      </w:pPr>
    </w:p>
    <w:p w:rsidRDefault="001F48E5" w:rsidP="00D17329" w:rsidR="001F48E5" w:rsidRPr="006B75E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DN</w:t>
      </w:r>
      <w:r w:rsidR="00F43A24" w:rsidRPr="006B75EC">
        <w:rPr>
          <w:rFonts w:hAnsi="Times New Roman" w:ascii="Times New Roman"/>
          <w:szCs w:val="24"/>
          <w:lang w:val="hr-HR"/>
        </w:rPr>
        <w:t>A</w:t>
      </w:r>
      <w:r w:rsidRPr="006B75EC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6B75EC">
        <w:rPr>
          <w:rFonts w:hAnsi="Times New Roman" w:ascii="Times New Roman"/>
          <w:szCs w:val="24"/>
          <w:lang w:val="hr-HR"/>
        </w:rPr>
        <w:t>6.) Porezna uprava</w:t>
      </w:r>
    </w:p>
    <w:p w:rsidRDefault="00B8679D" w:rsidP="00D17329" w:rsidR="00B8679D" w:rsidRPr="006B75E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Raiffeisenbank Austria d.d., Zagreb, Petrinjska 59</w:t>
      </w:r>
    </w:p>
    <w:p w:rsidRDefault="00B8679D" w:rsidP="00D17329" w:rsidR="00D17329" w:rsidRPr="006B75E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6B75EC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6B75E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6B75E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6B75E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6B75EC">
      <w:pPr>
        <w:rPr>
          <w:rFonts w:hAnsi="Times New Roman" w:ascii="Times New Roman"/>
          <w:szCs w:val="24"/>
        </w:rPr>
      </w:pPr>
    </w:p>
    <w:sectPr w:rsidSect="00840E3D" w:rsidR="009A248B" w:rsidRPr="006B75EC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6EF" w:rsidR="00280A5F">
    <w:pPr>
      <w:pStyle w:val="Podnoje"/>
      <w:jc w:val="right"/>
    </w:pPr>
  </w:p>
  <w:p w:rsidRDefault="00DC56E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C56EF" w:rsidRPr="00DC56E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10027">
      <w:rPr>
        <w:rFonts w:hAnsi="Times New Roman" w:ascii="Times New Roman"/>
      </w:rPr>
      <w:t>3</w:t>
    </w:r>
    <w:r w:rsidR="006B75EC">
      <w:rPr>
        <w:rFonts w:hAnsi="Times New Roman" w:ascii="Times New Roman"/>
      </w:rPr>
      <w:t>368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DC56E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10027"/>
    <w:rsid w:val="00194DE9"/>
    <w:rsid w:val="001F48E5"/>
    <w:rsid w:val="00215918"/>
    <w:rsid w:val="00272F3F"/>
    <w:rsid w:val="0035767D"/>
    <w:rsid w:val="003D5E31"/>
    <w:rsid w:val="004431B0"/>
    <w:rsid w:val="004B4B7E"/>
    <w:rsid w:val="00524D3D"/>
    <w:rsid w:val="0055597E"/>
    <w:rsid w:val="006156D0"/>
    <w:rsid w:val="0064498B"/>
    <w:rsid w:val="006B75EC"/>
    <w:rsid w:val="00726015"/>
    <w:rsid w:val="007568FB"/>
    <w:rsid w:val="007D6D1C"/>
    <w:rsid w:val="007F24AA"/>
    <w:rsid w:val="008C31DE"/>
    <w:rsid w:val="008D6207"/>
    <w:rsid w:val="009A248B"/>
    <w:rsid w:val="009F35B4"/>
    <w:rsid w:val="00AF31FC"/>
    <w:rsid w:val="00B00AAF"/>
    <w:rsid w:val="00B8679D"/>
    <w:rsid w:val="00BC1743"/>
    <w:rsid w:val="00C445F4"/>
    <w:rsid w:val="00C575B6"/>
    <w:rsid w:val="00C747F7"/>
    <w:rsid w:val="00C94D0E"/>
    <w:rsid w:val="00CA4729"/>
    <w:rsid w:val="00D17329"/>
    <w:rsid w:val="00D660C0"/>
    <w:rsid w:val="00DC56EF"/>
    <w:rsid w:val="00EB2BFF"/>
    <w:rsid w:val="00EB6112"/>
    <w:rsid w:val="00EE0D2B"/>
    <w:rsid w:val="00EF1841"/>
    <w:rsid w:val="00F41430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5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5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3368</izvorni_sadrzaj>
    <derivirana_varijabla naziv="DomainObject.Predmet.Broj_1">3368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St-3368/2015</izvorni_sadrzaj>
    <derivirana_varijabla naziv="DomainObject.Predmet.OznakaBroj_1">St-3368/2015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BLAŽEVIĆ-KRMPOTE d.o.o. zastupanog po punomoćniku Zlatan Blažević</izvorni_sadrzaj>
    <derivirana_varijabla naziv="DomainObject.Predmet.ProtustrankaFormated_1">  BLAŽEVIĆ-KRMPOTE d.o.o. zastupanog po punomoćniku Zlatan Blažević</derivirana_varijabla>
  </DomainObject.Predmet.ProtustrankaFormated>
  <DomainObject.Predmet.ProtustrankaFormatedOIB>
    <izvorni_sadrzaj>  BLAŽEVIĆ-KRMPOTE d.o.o., OIB 40053811971 zastupanog po punomoćniku Zlatan Blažević</izvorni_sadrzaj>
    <derivirana_varijabla naziv="DomainObject.Predmet.ProtustrankaFormatedOIB_1">  BLAŽEVIĆ-KRMPOTE d.o.o., OIB 40053811971 zastupanog po punomoćniku Zlatan Blažević</derivirana_varijabla>
  </DomainObject.Predmet.ProtustrankaFormatedOIB>
  <DomainObject.Predmet.ProtustrankaFormatedWithAdress>
    <izvorni_sadrzaj> BLAŽEVIĆ-KRMPOTE d.o.o., Jačkovina 15, 10000 Zagreb zastupanog po punomoćniku Zlatan Blažević</izvorni_sadrzaj>
    <derivirana_varijabla naziv="DomainObject.Predmet.ProtustrankaFormatedWithAdress_1"> BLAŽEVIĆ-KRMPOTE d.o.o., Jačkovina 15, 10000 Zagreb zastupanog po punomoćniku Zlatan Blažević</derivirana_varijabla>
  </DomainObject.Predmet.ProtustrankaFormatedWithAdress>
  <DomainObject.Predmet.ProtustrankaFormatedWithAdressOIB>
    <izvorni_sadrzaj> BLAŽEVIĆ-KRMPOTE d.o.o., OIB 40053811971, Jačkovina 15, 10000 Zagreb zastupanog po punomoćniku Zlatan Blažević</izvorni_sadrzaj>
    <derivirana_varijabla naziv="DomainObject.Predmet.ProtustrankaFormatedWithAdressOIB_1"> BLAŽEVIĆ-KRMPOTE d.o.o., OIB 40053811971, Jačkovina 15, 10000 Zagreb zastupanog po punomoćniku Zlatan Blažević</derivirana_varijabla>
  </DomainObject.Predmet.ProtustrankaFormatedWithAdressOIB>
  <DomainObject.Predmet.ProtustrankaWithAdress>
    <izvorni_sadrzaj>BLAŽEVIĆ-KRMPOTE d.o.o. Jačkovina 15, 10000 Zagreb</izvorni_sadrzaj>
    <derivirana_varijabla naziv="DomainObject.Predmet.ProtustrankaWithAdress_1">BLAŽEVIĆ-KRMPOTE d.o.o. Jačkovina 15, 10000 Zagreb</derivirana_varijabla>
  </DomainObject.Predmet.ProtustrankaWithAdress>
  <DomainObject.Predmet.ProtustrankaWithAdressOIB>
    <izvorni_sadrzaj>BLAŽEVIĆ-KRMPOTE d.o.o., OIB 40053811971, Jačkovina 15, 10000 Zagreb</izvorni_sadrzaj>
    <derivirana_varijabla naziv="DomainObject.Predmet.ProtustrankaWithAdressOIB_1">BLAŽEVIĆ-KRMPOTE d.o.o., OIB 40053811971, Jačkovina 15, 10000 Zagreb</derivirana_varijabla>
  </DomainObject.Predmet.ProtustrankaWithAdressOIB>
  <DomainObject.Predmet.ProtustrankaNazivFormated>
    <izvorni_sadrzaj>BLAŽEVIĆ-KRMPOTE d.o.o.</izvorni_sadrzaj>
    <derivirana_varijabla naziv="DomainObject.Predmet.ProtustrankaNazivFormated_1">BLAŽEVIĆ-KRMPOTE d.o.o.</derivirana_varijabla>
  </DomainObject.Predmet.ProtustrankaNazivFormated>
  <DomainObject.Predmet.ProtustrankaNazivFormatedOIB>
    <izvorni_sadrzaj>BLAŽEVIĆ-KRMPOTE d.o.o., OIB 40053811971</izvorni_sadrzaj>
    <derivirana_varijabla naziv="DomainObject.Predmet.ProtustrankaNazivFormatedOIB_1">BLAŽEVIĆ-KRMPOTE d.o.o., OIB 40053811971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BLAŽEVIĆ-KRMPOTE d.o.o. zastupanog po punomoćniku Zlatan Blažević</item>
    </izvorni_sadrzaj>
    <derivirana_varijabla naziv="DomainObject.Predmet.ProtuStrankaListFormated_1">
      <item>BLAŽEVIĆ-KRMPOTE d.o.o. zastupanog po punomoćniku Zlatan Blažević</item>
    </derivirana_varijabla>
  </DomainObject.Predmet.ProtuStrankaListFormated>
  <DomainObject.Predmet.ProtuStrankaListFormatedOIB>
    <izvorni_sadrzaj>
      <item>BLAŽEVIĆ-KRMPOTE d.o.o., OIB 40053811971 zastupanog po punomoćniku Zlatan Blažević</item>
    </izvorni_sadrzaj>
    <derivirana_varijabla naziv="DomainObject.Predmet.ProtuStrankaListFormatedOIB_1">
      <item>BLAŽEVIĆ-KRMPOTE d.o.o., OIB 40053811971 zastupanog po punomoćniku Zlatan Blažević</item>
    </derivirana_varijabla>
  </DomainObject.Predmet.ProtuStrankaListFormatedOIB>
  <DomainObject.Predmet.ProtuStrankaListFormatedWithAdress>
    <izvorni_sadrzaj>
      <item>BLAŽEVIĆ-KRMPOTE d.o.o., Jačkovina 15, 10000 Zagreb zastupanog po punomoćniku Zlatan Blažević</item>
    </izvorni_sadrzaj>
    <derivirana_varijabla naziv="DomainObject.Predmet.ProtuStrankaListFormatedWithAdress_1">
      <item>BLAŽEVIĆ-KRMPOTE d.o.o., Jačkovina 15, 10000 Zagreb zastupanog po punomoćniku Zlatan Blažević</item>
    </derivirana_varijabla>
  </DomainObject.Predmet.ProtuStrankaListFormatedWithAdress>
  <DomainObject.Predmet.ProtuStrankaListFormatedWithAdressOIB>
    <izvorni_sadrzaj>
      <item>BLAŽEVIĆ-KRMPOTE d.o.o., OIB 40053811971, Jačkovina 15, 10000 Zagreb zastupanog po punomoćniku Zlatan Blažević</item>
    </izvorni_sadrzaj>
    <derivirana_varijabla naziv="DomainObject.Predmet.ProtuStrankaListFormatedWithAdressOIB_1">
      <item>BLAŽEVIĆ-KRMPOTE d.o.o., OIB 40053811971, Jačkovina 15, 10000 Zagreb zastupanog po punomoćniku Zlatan Blažević</item>
    </derivirana_varijabla>
  </DomainObject.Predmet.ProtuStrankaListFormatedWithAdressOIB>
  <DomainObject.Predmet.ProtuStrankaListNazivFormated>
    <izvorni_sadrzaj>
      <item>BLAŽEVIĆ-KRMPOTE d.o.o.</item>
    </izvorni_sadrzaj>
    <derivirana_varijabla naziv="DomainObject.Predmet.ProtuStrankaListNazivFormated_1">
      <item>BLAŽEVIĆ-KRMPOTE d.o.o.</item>
    </derivirana_varijabla>
  </DomainObject.Predmet.ProtuStrankaListNazivFormated>
  <DomainObject.Predmet.ProtuStrankaListNazivFormatedOIB>
    <izvorni_sadrzaj>
      <item>BLAŽEVIĆ-KRMPOTE d.o.o., OIB 40053811971</item>
    </izvorni_sadrzaj>
    <derivirana_varijabla naziv="DomainObject.Predmet.ProtuStrankaListNazivFormatedOIB_1">
      <item>BLAŽEVIĆ-KRMPOTE d.o.o., OIB 40053811971</item>
    </derivirana_varijabla>
  </DomainObject.Predmet.ProtuStrankaListNazivFormatedOIB>
  <DomainObject.Predmet.OstaliListFormated>
    <izvorni_sadrzaj>
      <item>Zlatan Blažević punomoćnik sudionika u postupku BLAŽEVIĆ-KRMPOTE d.o.o.</item>
    </izvorni_sadrzaj>
    <derivirana_varijabla naziv="DomainObject.Predmet.OstaliListFormated_1">
      <item>Zlatan Blažević punomoćnik sudionika u postupku BLAŽEVIĆ-KRMPOTE d.o.o.</item>
    </derivirana_varijabla>
  </DomainObject.Predmet.OstaliListFormated>
  <DomainObject.Predmet.OstaliListFormatedOIB>
    <izvorni_sadrzaj>
      <item>Zlatan Blažević, OIB 69094955466 punomoćnik sudionika u postupku BLAŽEVIĆ-KRMPOTE d.o.o.</item>
    </izvorni_sadrzaj>
    <derivirana_varijabla naziv="DomainObject.Predmet.OstaliListFormatedOIB_1">
      <item>Zlatan Blažević, OIB 69094955466 punomoćnik sudionika u postupku BLAŽEVIĆ-KRMPOTE d.o.o.</item>
    </derivirana_varijabla>
  </DomainObject.Predmet.OstaliListFormatedOIB>
  <DomainObject.Predmet.OstaliListFormatedWithAdress>
    <izvorni_sadrzaj>
      <item>Zlatan Blažević, Vere Lesjak 7, 10000 Zagreb punomoćnik sudionika u postupku BLAŽEVIĆ-KRMPOTE d.o.o.</item>
    </izvorni_sadrzaj>
    <derivirana_varijabla naziv="DomainObject.Predmet.OstaliListFormatedWithAdress_1">
      <item>Zlatan Blažević, Vere Lesjak 7, 10000 Zagreb punomoćnik sudionika u postupku BLAŽEVIĆ-KRMPOTE d.o.o.</item>
    </derivirana_varijabla>
  </DomainObject.Predmet.OstaliListFormatedWithAdress>
  <DomainObject.Predmet.OstaliListFormatedWithAdressOIB>
    <izvorni_sadrzaj>
      <item>Zlatan Blažević, OIB 69094955466, Vere Lesjak 7, 10000 Zagreb punomoćnik sudionika u postupku BLAŽEVIĆ-KRMPOTE d.o.o.</item>
    </izvorni_sadrzaj>
    <derivirana_varijabla naziv="DomainObject.Predmet.OstaliListFormatedWithAdressOIB_1">
      <item>Zlatan Blažević, OIB 69094955466, Vere Lesjak 7, 10000 Zagreb punomoćnik sudionika u postupku BLAŽEVIĆ-KRMPOTE d.o.o.</item>
    </derivirana_varijabla>
  </DomainObject.Predmet.OstaliListFormatedWithAdressOIB>
  <DomainObject.Predmet.OstaliListNazivFormated>
    <izvorni_sadrzaj>
      <item>Zlatan Blažević</item>
    </izvorni_sadrzaj>
    <derivirana_varijabla naziv="DomainObject.Predmet.OstaliListNazivFormated_1">
      <item>Zlatan Blažević</item>
    </derivirana_varijabla>
  </DomainObject.Predmet.OstaliListNazivFormated>
  <DomainObject.Predmet.OstaliListNazivFormatedOIB>
    <izvorni_sadrzaj>
      <item>Zlatan Blažević, OIB 69094955466</item>
    </izvorni_sadrzaj>
    <derivirana_varijabla naziv="DomainObject.Predmet.OstaliListNazivFormatedOIB_1">
      <item>Zlatan Blažević, OIB 69094955466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BLAŽEVIĆ-KRMPOTE d.o.o.</izvorni_sadrzaj>
    <derivirana_varijabla naziv="DomainObject.Predmet.ProtustrankaIDrugi_1">BLAŽEVIĆ-KRMPOTE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BLAŽEVIĆ-KRMPOTE d.o.o., OIB 40053811971, Jačkovina 15, 10000 Zagreb</izvorni_sadrzaj>
    <derivirana_varijabla naziv="DomainObject.Predmet.ProtustrankaIDrugiAdressOIB_1">BLAŽEVIĆ-KRMPOTE d.o.o., OIB 40053811971, Jačkovina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BLAŽEVIĆ-KRMPOTE d.o.o.</item>
      <item>Zlatan Blažević</item>
    </izvorni_sadrzaj>
    <derivirana_varijabla naziv="DomainObject.Predmet.SudioniciListNaziv_1">
      <item>FINA Regionalni centar Zagreb</item>
      <item>BLAŽEVIĆ-KRMPOTE d.o.o.</item>
      <item>Zlatan Blažević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BLAŽEVIĆ-KRMPOTE d.o.o., OIB 40053811971, Jačkovina 15,10000 Zagreb</item>
      <item>Zlatan Blažević, OIB 69094955466, Vere Lesjak 7,10000 Zagreb</item>
    </izvorni_sadrzaj>
    <derivirana_varijabla naziv="DomainObject.Predmet.SudioniciListAdressOIB_1">
      <item>FINA Regionalni centar Zagreb, OIB 85821130368, Trg svibanjskih žrtava  1995. 1,10000 Zagreb</item>
      <item>BLAŽEVIĆ-KRMPOTE d.o.o., OIB 40053811971, Jačkovina 15,10000 Zagreb</item>
      <item>Zlatan Blažević, OIB 69094955466, Vere Lesjak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40053811971</item>
      <item>, OIB 69094955466</item>
    </izvorni_sadrzaj>
    <derivirana_varijabla naziv="DomainObject.Predmet.SudioniciListNazivOIB_1">
      <item>, OIB 85821130368</item>
      <item>, OIB 40053811971</item>
      <item>, OIB 69094955466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2697</properties:Characters>
  <properties:Lines>78</properties:Lines>
  <properties:Paragraphs>36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2016-04-07T07:42:00Z</cp:lastPrinted>
  <dcterms:modified xmlns:xsi="http://www.w3.org/2001/XMLSchema-instance" xsi:type="dcterms:W3CDTF">2016-04-07T07:43:00Z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