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2903" w14:paraId="1f92903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785580" w:rsidP="00184F3E" w:rsidR="00785580" w:rsidRPr="00CC1194">
      <w:pPr>
        <w:ind w:hanging="720" w:left="360"/>
      </w:pP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DD34D8" w:rsidP="00DD34D8" w:rsidR="00DD34D8">
      <w:pPr>
        <w:jc w:val="both"/>
      </w:pPr>
    </w:p>
    <w:p w:rsidRDefault="00785580" w:rsidP="00DD34D8" w:rsidR="00785580">
      <w:pPr>
        <w:jc w:val="both"/>
      </w:pPr>
    </w:p>
    <w:p w:rsidRDefault="009974EA" w:rsidP="009A5A39" w:rsidR="00082277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ŠEN j.d.o.o., </w:t>
      </w:r>
      <w:proofErr w:type="spellStart"/>
      <w:r>
        <w:t>Strošinci</w:t>
      </w:r>
      <w:proofErr w:type="spellEnd"/>
      <w:r>
        <w:t>, Vladimira Nazora 80, MBS: 030161632, OIB: 13802737083</w:t>
      </w:r>
      <w:r w:rsidR="003130A5">
        <w:rPr>
          <w:color w:val="000000"/>
        </w:rPr>
        <w:t xml:space="preserve">, dana </w:t>
      </w:r>
      <w:r>
        <w:rPr>
          <w:color w:val="000000"/>
        </w:rPr>
        <w:t>21</w:t>
      </w:r>
      <w:r w:rsidR="00D608B3">
        <w:rPr>
          <w:color w:val="000000"/>
        </w:rPr>
        <w:t>. ožujka</w:t>
      </w:r>
      <w:r w:rsidR="003130A5">
        <w:rPr>
          <w:color w:val="000000"/>
        </w:rPr>
        <w:t xml:space="preserve"> 2018. godine </w:t>
      </w:r>
    </w:p>
    <w:p w:rsidRDefault="00507454" w:rsidP="00507454" w:rsidR="00507454">
      <w:pPr>
        <w:ind w:firstLine="708"/>
        <w:jc w:val="both"/>
      </w:pPr>
    </w:p>
    <w:p w:rsidRDefault="00785580" w:rsidP="00507454" w:rsidR="00785580" w:rsidRPr="00CC1194">
      <w:pPr>
        <w:ind w:firstLine="708"/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415DE9">
        <w:t xml:space="preserve">ŠEN j.d.o.o., </w:t>
      </w:r>
      <w:proofErr w:type="spellStart"/>
      <w:r w:rsidR="00415DE9">
        <w:t>Strošinci</w:t>
      </w:r>
      <w:proofErr w:type="spellEnd"/>
      <w:r w:rsidR="00415DE9">
        <w:t>, Vladimira Nazora 80, MBS: 030161632, OIB: 13802737083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415DE9">
        <w:t>1362</w:t>
      </w:r>
      <w:r w:rsidR="000975FD" w:rsidRPr="00CC1194">
        <w:t>-1</w:t>
      </w:r>
      <w:r w:rsidR="00415DE9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9321FD">
        <w:t>26.110,00</w:t>
      </w:r>
      <w:r w:rsidR="00FA6C39">
        <w:t xml:space="preserve"> </w:t>
      </w:r>
      <w:r w:rsidR="008E1758">
        <w:t xml:space="preserve">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>
      <w:pPr>
        <w:jc w:val="both"/>
      </w:pPr>
    </w:p>
    <w:p w:rsidRDefault="00785580" w:rsidP="00F957D4" w:rsidR="00785580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lastRenderedPageBreak/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813D09" w:rsidP="00813D09" w:rsidR="00813D09">
      <w:pPr>
        <w:ind w:firstLine="708"/>
        <w:jc w:val="both"/>
      </w:pPr>
      <w:r>
        <w:t xml:space="preserve">Dana 9. kolovoza 2017.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110-07/17-01/04 </w:t>
      </w:r>
      <w:proofErr w:type="spellStart"/>
      <w:r>
        <w:t>Ur</w:t>
      </w:r>
      <w:proofErr w:type="spellEnd"/>
      <w:r>
        <w:t xml:space="preserve">. broj 04-06-17-4077 od 8. kolovoza 2017. godine, za otvaranje stečajnog postupka nad dužnikom ŠEN j.d.o.o., </w:t>
      </w:r>
      <w:proofErr w:type="spellStart"/>
      <w:r>
        <w:t>Strošinci</w:t>
      </w:r>
      <w:proofErr w:type="spellEnd"/>
      <w:r>
        <w:t xml:space="preserve">, Vladimira Nazora 80, MBS: 030161632, OIB: 13802737083.  </w:t>
      </w:r>
    </w:p>
    <w:p w:rsidRDefault="00105A49" w:rsidP="00105A49" w:rsidR="00105A49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7A29C1">
        <w:t>14</w:t>
      </w:r>
      <w:r w:rsidR="00DF4AE5">
        <w:t>. ožujka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7A29C1">
        <w:t>12</w:t>
      </w:r>
      <w:r w:rsidR="003977B5">
        <w:t xml:space="preserve">. </w:t>
      </w:r>
      <w:r w:rsidR="0031461C">
        <w:t>veljače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4F1E11">
        <w:t>26.110,00</w:t>
      </w:r>
      <w:r w:rsidR="004C187C">
        <w:t xml:space="preserve">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 w:rsidRPr="0032610B">
        <w:t xml:space="preserve">- naknada banke za </w:t>
      </w:r>
      <w:r w:rsidR="00A0515B" w:rsidRPr="0032610B">
        <w:t>otvaranje i zatvaranje računa</w:t>
      </w:r>
      <w:r w:rsidRPr="0032610B">
        <w:t xml:space="preserve"> –</w:t>
      </w:r>
      <w:r w:rsidR="00A0515B" w:rsidRPr="0032610B">
        <w:t xml:space="preserve"> </w:t>
      </w:r>
      <w:r w:rsidRPr="0032610B">
        <w:t>u iznosu od 500,00 kn u skladu s</w:t>
      </w:r>
      <w:r>
        <w:t xml:space="preserve">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 w:rsidRPr="00640ECE">
        <w:t>- trošak izrade pečata u iznosu od 150,00 kn u skladu s prosječnom važećom cijenom takvih</w:t>
      </w:r>
      <w:r>
        <w:t xml:space="preserve"> usluga na tržištu</w:t>
      </w:r>
    </w:p>
    <w:p w:rsidRDefault="00B23DB5" w:rsidP="00B23DB5" w:rsidR="00B23DB5">
      <w:pPr>
        <w:spacing w:after="240"/>
        <w:jc w:val="both"/>
      </w:pPr>
      <w:r w:rsidRPr="00640ECE">
        <w:t>- trošak knjigovodstvenih usluga – mjesečno 500,00 kn + PDV x 12 mjeseci u iznosu od 7.500,00 kn u skladu s prosječnom cijenom takvih usluga na tržištu</w:t>
      </w:r>
    </w:p>
    <w:p w:rsidRDefault="008D0371" w:rsidP="008D0371" w:rsidR="008D0371">
      <w:pPr>
        <w:spacing w:after="240"/>
        <w:jc w:val="both"/>
      </w:pPr>
      <w:r>
        <w:t>- nagrada stečajnom upravitelju – čl. 7. Uredbe u iznosu od 10.000,00 kn</w:t>
      </w:r>
    </w:p>
    <w:p w:rsidRDefault="008D0371" w:rsidP="008D0371" w:rsidR="008D0371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bruto iznosu od 4.000,00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1.500,00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</w:t>
      </w:r>
      <w:r>
        <w:lastRenderedPageBreak/>
        <w:t xml:space="preserve">nema imovine koja bi ušla u stečajnu masu i iz koje bi se mogli namiriti troškovi stečajnog postupka, odlučeno je kao u izreci temeljem odredbe čl. 132. SZ-a. </w:t>
      </w:r>
    </w:p>
    <w:p w:rsidRDefault="00785580" w:rsidP="004C187C" w:rsidR="00785580">
      <w:pPr>
        <w:ind w:firstLine="708"/>
        <w:jc w:val="both"/>
        <w:rPr>
          <w:color w:val="000000"/>
        </w:rPr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640ECE">
        <w:t>21</w:t>
      </w:r>
      <w:r w:rsidR="00AF1B13">
        <w:t xml:space="preserve">. </w:t>
      </w:r>
      <w:r w:rsidR="00917CEC">
        <w:t>ožujka</w:t>
      </w:r>
      <w:r w:rsidR="00AF1B13">
        <w:t xml:space="preserve"> 2018.</w:t>
      </w:r>
    </w:p>
    <w:p w:rsidRDefault="00785580" w:rsidP="004C187C" w:rsidR="00785580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FD37CC" w:rsidP="004C187C" w:rsidR="004C187C">
      <w:pPr>
        <w:jc w:val="both"/>
      </w:pPr>
      <w:r>
        <w:t xml:space="preserve">UPUTA </w:t>
      </w:r>
      <w:r w:rsidR="004C187C">
        <w:t>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203465">
        <w:t>1</w:t>
      </w:r>
      <w:r w:rsidR="00A37405">
        <w:t>6</w:t>
      </w:r>
      <w:r w:rsidR="00203465">
        <w:t>.4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F6B" w:rsidR="00B26F6B">
      <w:r>
        <w:separator/>
      </w:r>
    </w:p>
  </w:endnote>
  <w:endnote w:id="0" w:type="continuationSeparator">
    <w:p w:rsidRDefault="00B26F6B" w:rsidR="00B26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F6B" w:rsidR="00B26F6B">
      <w:r>
        <w:separator/>
      </w:r>
    </w:p>
  </w:footnote>
  <w:footnote w:id="0" w:type="continuationSeparator">
    <w:p w:rsidRDefault="00B26F6B" w:rsidR="00B26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06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A556E" w:rsidR="000A556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9974EA">
      <w:t>7 St-1362/17-16</w:t>
    </w:r>
  </w:p>
  <w:p w:rsidRDefault="00785580" w:rsidP="000A556E" w:rsidR="00785580">
    <w:pPr>
      <w:jc w:val="right"/>
    </w:pPr>
  </w:p>
  <w:p w:rsidRDefault="00BF3E59" w:rsidP="000A556E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9974EA">
      <w:t>1362</w:t>
    </w:r>
    <w:r w:rsidR="00E84A60">
      <w:t>/1</w:t>
    </w:r>
    <w:r w:rsidR="009974EA">
      <w:t>7</w:t>
    </w:r>
    <w:r w:rsidR="000A556E">
      <w:t>-</w:t>
    </w:r>
    <w:r w:rsidR="009974EA">
      <w:t>16</w:t>
    </w:r>
  </w:p>
  <w:p w:rsidRDefault="00785580" w:rsidP="00D63FD2" w:rsidR="00785580">
    <w:pPr>
      <w:jc w:val="right"/>
    </w:pPr>
  </w:p>
  <w:p w:rsidRDefault="00785580" w:rsidP="00D63FD2" w:rsidR="00785580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2DC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101C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610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069F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5DE9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1E11"/>
    <w:rsid w:val="004F2AA7"/>
    <w:rsid w:val="004F3C29"/>
    <w:rsid w:val="004F422A"/>
    <w:rsid w:val="004F5315"/>
    <w:rsid w:val="004F5AF1"/>
    <w:rsid w:val="004F76B2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0ECE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EB4"/>
    <w:rsid w:val="0073568B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29C1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3D09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1FD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4EA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405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6B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37C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556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6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06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6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6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6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556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6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06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6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6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6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331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St-1362/2017</izvorni_sadrzaj>
    <derivirana_varijabla naziv="DomainObject.Predmet.OznakaBroj_1">St-1362/2017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ŠEN jednostavno društvo s ograničenom odgovornošću za proizvodnju i usluge</izvorni_sadrzaj>
    <derivirana_varijabla naziv="DomainObject.Predmet.ProtustrankaFormated_1">  ŠEN jednostavno društvo s ograničenom odgovornošću za proizvodnju i usluge</derivirana_varijabla>
  </DomainObject.Predmet.ProtustrankaFormated>
  <DomainObject.Predmet.ProtustrankaFormatedOIB>
    <izvorni_sadrzaj>  ŠEN jednostavno društvo s ograničenom odgovornošću za proizvodnju i usluge, OIB 13802737083</izvorni_sadrzaj>
    <derivirana_varijabla naziv="DomainObject.Predmet.ProtustrankaFormatedOIB_1">  ŠEN jednostavno društvo s ograničenom odgovornošću za proizvodnju i usluge, OIB 13802737083</derivirana_varijabla>
  </DomainObject.Predmet.ProtustrankaFormatedOIB>
  <DomainObject.Predmet.ProtustrankaFormatedWithAdress>
    <izvorni_sadrzaj> ŠEN jednostavno društvo s ograničenom odgovornošću za proizvodnju i usluge, Vladimira Nazora 80, 32256 Strošinci</izvorni_sadrzaj>
    <derivirana_varijabla naziv="DomainObject.Predmet.ProtustrankaFormatedWithAdress_1"> ŠEN jednostavno društvo s ograničenom odgovornošću za proizvodnju i usluge, Vladimira Nazora 80, 32256 Strošinci</derivirana_varijabla>
  </DomainObject.Predmet.ProtustrankaFormatedWithAdress>
  <DomainObject.Predmet.ProtustrankaFormatedWithAdressOIB>
    <izvorni_sadrzaj> ŠEN jednostavno društvo s ograničenom odgovornošću za proizvodnju i usluge, OIB 13802737083, Vladimira Nazora 80, 32256 Strošinci</izvorni_sadrzaj>
    <derivirana_varijabla naziv="DomainObject.Predmet.ProtustrankaFormatedWithAdressOIB_1"> ŠEN jednostavno društvo s ograničenom odgovornošću za proizvodnju i usluge, OIB 13802737083, Vladimira Nazora 80, 32256 Strošinci</derivirana_varijabla>
  </DomainObject.Predmet.ProtustrankaFormatedWithAdressOIB>
  <DomainObject.Predmet.ProtustrankaWithAdress>
    <izvorni_sadrzaj>ŠEN jednostavno društvo s ograničenom odgovornošću za proizvodnju i usluge Vladimira Nazora 80, 32256 Strošinci</izvorni_sadrzaj>
    <derivirana_varijabla naziv="DomainObject.Predmet.ProtustrankaWithAdress_1">ŠEN jednostavno društvo s ograničenom odgovornošću za proizvodnju i usluge Vladimira Nazora 80, 32256 Strošinci</derivirana_varijabla>
  </DomainObject.Predmet.ProtustrankaWithAdress>
  <DomainObject.Predmet.ProtustrankaWithAdressOIB>
    <izvorni_sadrzaj>ŠEN jednostavno društvo s ograničenom odgovornošću za proizvodnju i usluge, OIB 13802737083, Vladimira Nazora 80, 32256 Strošinci</izvorni_sadrzaj>
    <derivirana_varijabla naziv="DomainObject.Predmet.ProtustrankaWithAdressOIB_1">ŠEN jednostavno društvo s ograničenom odgovornošću za proizvodnju i usluge, OIB 13802737083, Vladimira Nazora 80, 32256 Strošinci</derivirana_varijabla>
  </DomainObject.Predmet.ProtustrankaWithAdressOIB>
  <DomainObject.Predmet.ProtustrankaNazivFormated>
    <izvorni_sadrzaj>ŠEN jednostavno društvo s ograničenom odgovornošću za proizvodnju i usluge</izvorni_sadrzaj>
    <derivirana_varijabla naziv="DomainObject.Predmet.ProtustrankaNazivFormated_1">ŠEN jednostavno društvo s ograničenom odgovornošću za proizvodnju i usluge</derivirana_varijabla>
  </DomainObject.Predmet.ProtustrankaNazivFormated>
  <DomainObject.Predmet.ProtustrankaNazivFormatedOIB>
    <izvorni_sadrzaj>ŠEN jednostavno društvo s ograničenom odgovornošću za proizvodnju i usluge, OIB 13802737083</izvorni_sadrzaj>
    <derivirana_varijabla naziv="DomainObject.Predmet.ProtustrankaNazivFormatedOIB_1">ŠEN jednostavno društvo s ograničenom odgovornošću za proizvodnju i usluge, OIB 13802737083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ŠEN jednostavno društvo s ograničenom odgovornošću za proizvodnju i usluge</item>
    </izvorni_sadrzaj>
    <derivirana_varijabla naziv="DomainObject.Predmet.ProtuStrankaListFormated_1">
      <item>ŠEN jednostavno društvo s ograničenom odgovornošću za proizvodnju i usluge</item>
    </derivirana_varijabla>
  </DomainObject.Predmet.ProtuStrankaListFormated>
  <DomainObject.Predmet.ProtuStrankaListFormatedOIB>
    <izvorni_sadrzaj>
      <item>ŠEN jednostavno društvo s ograničenom odgovornošću za proizvodnju i usluge, OIB 13802737083</item>
    </izvorni_sadrzaj>
    <derivirana_varijabla naziv="DomainObject.Predmet.ProtuStrankaListFormatedOIB_1">
      <item>ŠEN jednostavno društvo s ograničenom odgovornošću za proizvodnju i usluge, OIB 13802737083</item>
    </derivirana_varijabla>
  </DomainObject.Predmet.ProtuStrankaListFormatedOIB>
  <DomainObject.Predmet.ProtuStrankaListFormatedWithAdress>
    <izvorni_sadrzaj>
      <item>ŠEN jednostavno društvo s ograničenom odgovornošću za proizvodnju i usluge, Vladimira Nazora 80, 32256 Strošinci</item>
    </izvorni_sadrzaj>
    <derivirana_varijabla naziv="DomainObject.Predmet.ProtuStrankaListFormatedWithAdress_1">
      <item>ŠEN jednostavno društvo s ograničenom odgovornošću za proizvodnju i usluge, Vladimira Nazora 80, 32256 Strošinci</item>
    </derivirana_varijabla>
  </DomainObject.Predmet.ProtuStrankaListFormatedWithAdress>
  <DomainObject.Predmet.ProtuStrankaListFormatedWithAdressOIB>
    <izvorni_sadrzaj>
      <item>ŠEN jednostavno društvo s ograničenom odgovornošću za proizvodnju i usluge, OIB 13802737083, Vladimira Nazora 80, 32256 Strošinci</item>
    </izvorni_sadrzaj>
    <derivirana_varijabla naziv="DomainObject.Predmet.ProtuStrankaListFormatedWithAdressOIB_1">
      <item>ŠEN jednostavno društvo s ograničenom odgovornošću za proizvodnju i usluge, OIB 13802737083, Vladimira Nazora 80, 32256 Strošinci</item>
    </derivirana_varijabla>
  </DomainObject.Predmet.ProtuStrankaListFormatedWithAdressOIB>
  <DomainObject.Predmet.ProtuStrankaListNazivFormated>
    <izvorni_sadrzaj>
      <item>ŠEN jednostavno društvo s ograničenom odgovornošću za proizvodnju i usluge</item>
    </izvorni_sadrzaj>
    <derivirana_varijabla naziv="DomainObject.Predmet.ProtuStrankaListNazivFormated_1">
      <item>ŠEN jednostavno društvo s ograničenom odgovornošću za proizvodnju i usluge</item>
    </derivirana_varijabla>
  </DomainObject.Predmet.ProtuStrankaListNazivFormated>
  <DomainObject.Predmet.ProtuStrankaListNazivFormatedOIB>
    <izvorni_sadrzaj>
      <item>ŠEN jednostavno društvo s ograničenom odgovornošću za proizvodnju i usluge, OIB 13802737083</item>
    </izvorni_sadrzaj>
    <derivirana_varijabla naziv="DomainObject.Predmet.ProtuStrankaListNazivFormatedOIB_1">
      <item>ŠEN jednostavno društvo s ograničenom odgovornošću za proizvodnju i usluge, OIB 13802737083</item>
    </derivirana_varijabla>
  </DomainObject.Predmet.ProtuStrankaListNazivFormatedOIB>
  <DomainObject.Predmet.OstaliListFormated>
    <izvorni_sadrzaj>
      <item>Županijsko državno odvjetništvo u Vukovaru</item>
    </izvorni_sadrzaj>
    <derivirana_varijabla naziv="DomainObject.Predmet.OstaliListFormated_1">
      <item>Županijsko državno odvjetništvo u Vukovaru</item>
    </derivirana_varijabla>
  </DomainObject.Predmet.OstaliListFormated>
  <DomainObject.Predmet.OstaliListFormatedOIB>
    <izvorni_sadrzaj>
      <item>Županijsko državno odvjetništvo u Vukovaru, OIB 81618487055</item>
    </izvorni_sadrzaj>
    <derivirana_varijabla naziv="DomainObject.Predmet.OstaliListFormatedOIB_1">
      <item>Županijsko državno odvjetništvo u Vukovaru, OIB 81618487055</item>
    </derivirana_varijabla>
  </DomainObject.Predmet.OstaliListFormatedOIB>
  <DomainObject.Predmet.OstaliListFormatedWithAdress>
    <izvorni_sadrzaj>
      <item>Županijsko državno odvjetništvo u Vukovaru, Ulica Andrije Hebranga 2, 32000 Vukovar</item>
    </izvorni_sadrzaj>
    <derivirana_varijabla naziv="DomainObject.Predmet.OstaliListFormatedWithAdress_1"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</item>
    </izvorni_sadrzaj>
    <derivirana_varijabla naziv="DomainObject.Predmet.OstaliListFormatedWithAdressOIB_1"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ŠEN jednostavno društvo s ograničenom odgovornošću za proizvodnju i usluge</izvorni_sadrzaj>
    <derivirana_varijabla naziv="DomainObject.Predmet.ProtustrankaIDrugi_1">ŠEN jednostavno društvo s ograničenom odgovornošću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ŠEN jednostavno društvo s ograničenom odgovornošću za proizvodnju i usluge, OIB 13802737083, Vladimira Nazora 80, 32256 Strošinci</izvorni_sadrzaj>
    <derivirana_varijabla naziv="DomainObject.Predmet.ProtustrankaIDrugiAdressOIB_1">ŠEN jednostavno društvo s ograničenom odgovornošću za proizvodnju i usluge, OIB 13802737083, Vladimira Nazora 80, 32256 Strošinci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ŠEN jednostavno društvo s ograničenom odgovornošću za proizvodnju i usluge</item>
      <item>Županijsko državno odvjetništvo u Vukovaru</item>
    </izvorni_sadrzaj>
    <derivirana_varijabla naziv="DomainObject.Predmet.SudioniciListNaziv_1">
      <item>FINA RC OSIJEK</item>
      <item>ŠEN jednostavno društvo s ograničenom odgovornošću za proizvodnju i usluge</item>
      <item>Županijsko državno odvjetništvo u Vukovaru</item>
    </derivirana_varijabla>
  </DomainObject.Predmet.SudioniciListNaziv>
  <DomainObject.Predmet.SudioniciListAdressOIB>
    <izvorni_sadrzaj>
      <item>FINA RC OSIJEK, OIB 85821130368</item>
      <item>ŠEN jednostavno društvo s ograničenom odgovornošću za proizvodnju i usluge, OIB 13802737083, Vladimira Nazora 80,32256 Strošinci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ŠEN jednostavno društvo s ograničenom odgovornošću za proizvodnju i usluge, OIB 13802737083, Vladimira Nazora 80,32256 Strošinci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13802737083</item>
      <item>, OIB 81618487055</item>
    </izvorni_sadrzaj>
    <derivirana_varijabla naziv="DomainObject.Predmet.SudioniciListNazivOIB_1">
      <item>, OIB 85821130368</item>
      <item>, OIB 13802737083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DAEF0B-3642-4130-B8FF-E2293197FB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759</properties:Words>
  <properties:Characters>4129</properties:Characters>
  <properties:Lines>125</properties:Lines>
  <properties:Paragraphs>32</properties:Paragraphs>
  <properties:TotalTime>941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2018-03-22T11:23:00Z</dcterms:modified>
  <cp:revision>580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(1362-17 FILIP BABIĆ.docx)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