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83a2" w14:paraId="25983a2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C14E53">
        <w:t>St-7138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C14E53">
        <w:t xml:space="preserve"> </w:t>
      </w:r>
      <w:r w:rsidR="00C14E53" w:rsidRPr="00C14E53">
        <w:t xml:space="preserve">BARONI d.o.o., Zagreb, </w:t>
      </w:r>
      <w:proofErr w:type="spellStart"/>
      <w:r w:rsidR="00C14E53" w:rsidRPr="00C14E53">
        <w:t>Gupčeva</w:t>
      </w:r>
      <w:proofErr w:type="spellEnd"/>
      <w:r w:rsidR="00C14E53" w:rsidRPr="00C14E53">
        <w:t xml:space="preserve"> zvijezda 2A, OIB: 08734566873</w:t>
      </w:r>
      <w:r w:rsidR="002047FA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C14E53">
        <w:t xml:space="preserve"> </w:t>
      </w:r>
      <w:r w:rsidR="00C14E53" w:rsidRPr="00C14E53">
        <w:t xml:space="preserve">BARONI d.o.o., Zagreb, </w:t>
      </w:r>
      <w:proofErr w:type="spellStart"/>
      <w:r w:rsidR="00C14E53" w:rsidRPr="00C14E53">
        <w:t>Gupčeva</w:t>
      </w:r>
      <w:proofErr w:type="spellEnd"/>
      <w:r w:rsidR="00C14E53" w:rsidRPr="00C14E53">
        <w:t xml:space="preserve"> zvijezda 2A, OIB: 08734566873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D661F4">
        <w:t xml:space="preserve"> </w:t>
      </w:r>
      <w:r w:rsidR="00C14E53" w:rsidRPr="00C14E53">
        <w:t xml:space="preserve">BARONI d.o.o., Zagreb, </w:t>
      </w:r>
      <w:proofErr w:type="spellStart"/>
      <w:r w:rsidR="00C14E53" w:rsidRPr="00C14E53">
        <w:t>Gupčeva</w:t>
      </w:r>
      <w:proofErr w:type="spellEnd"/>
      <w:r w:rsidR="00C14E53" w:rsidRPr="00C14E53">
        <w:t xml:space="preserve"> zvijezda 2A, OIB: 08734566873</w:t>
      </w:r>
      <w:r w:rsidR="00C14E53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CC7060" w:rsidP="00CC7060" w:rsidR="00CC7060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CC7060" w:rsidP="00720C69" w:rsidR="00CC7060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CC7060" w:rsidP="00720C69" w:rsidR="00CC7060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E75" w:rsidR="00DA2E75">
      <w:r>
        <w:separator/>
      </w:r>
    </w:p>
  </w:endnote>
  <w:endnote w:id="0" w:type="continuationSeparator">
    <w:p w:rsidRDefault="00DA2E75" w:rsidR="00DA2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E75" w:rsidR="00DA2E75">
      <w:r>
        <w:separator/>
      </w:r>
    </w:p>
  </w:footnote>
  <w:footnote w:id="0" w:type="continuationSeparator">
    <w:p w:rsidRDefault="00DA2E75" w:rsidR="00DA2E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C14E53">
      <w:t>7138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44E65"/>
    <w:rsid w:val="00C53584"/>
    <w:rsid w:val="00C5439C"/>
    <w:rsid w:val="00C6016B"/>
    <w:rsid w:val="00C9030C"/>
    <w:rsid w:val="00CA7AF2"/>
    <w:rsid w:val="00CB15AE"/>
    <w:rsid w:val="00CB23CF"/>
    <w:rsid w:val="00CC1793"/>
    <w:rsid w:val="00CC7060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7138</izvorni_sadrzaj>
    <derivirana_varijabla naziv="DomainObject.Predmet.Broj_1">7138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St-7138/2016</izvorni_sadrzaj>
    <derivirana_varijabla naziv="DomainObject.Predmet.OznakaBroj_1">St-7138/2016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BARONI d.o.o. zastupanog po punomoćniku JAN BELEC</izvorni_sadrzaj>
    <derivirana_varijabla naziv="DomainObject.Predmet.ProtustrankaFormated_1">  BARONI d.o.o. zastupanog po punomoćniku JAN BELEC</derivirana_varijabla>
  </DomainObject.Predmet.ProtustrankaFormated>
  <DomainObject.Predmet.ProtustrankaFormatedOIB>
    <izvorni_sadrzaj>  BARONI d.o.o., OIB 08734566873 zastupanog po punomoćniku JAN BELEC</izvorni_sadrzaj>
    <derivirana_varijabla naziv="DomainObject.Predmet.ProtustrankaFormatedOIB_1">  BARONI d.o.o., OIB 08734566873 zastupanog po punomoćniku JAN BELEC</derivirana_varijabla>
  </DomainObject.Predmet.ProtustrankaFormatedOIB>
  <DomainObject.Predmet.ProtustrankaFormatedWithAdress>
    <izvorni_sadrzaj> BARONI d.o.o., Gupčeva zvijezda 2 A, 10000 Zagreb zastupanog po punomoćniku JAN BELEC</izvorni_sadrzaj>
    <derivirana_varijabla naziv="DomainObject.Predmet.ProtustrankaFormatedWithAdress_1"> BARONI d.o.o., Gupčeva zvijezda 2 A, 10000 Zagreb zastupanog po punomoćniku JAN BELEC</derivirana_varijabla>
  </DomainObject.Predmet.ProtustrankaFormatedWithAdress>
  <DomainObject.Predmet.ProtustrankaFormatedWithAdressOIB>
    <izvorni_sadrzaj> BARONI d.o.o., OIB 08734566873, Gupčeva zvijezda 2 A, 10000 Zagreb zastupanog po punomoćniku JAN BELEC</izvorni_sadrzaj>
    <derivirana_varijabla naziv="DomainObject.Predmet.ProtustrankaFormatedWithAdressOIB_1"> BARONI d.o.o., OIB 08734566873, Gupčeva zvijezda 2 A, 10000 Zagreb zastupanog po punomoćniku JAN BELEC</derivirana_varijabla>
  </DomainObject.Predmet.ProtustrankaFormatedWithAdressOIB>
  <DomainObject.Predmet.ProtustrankaWithAdress>
    <izvorni_sadrzaj>BARONI d.o.o. Gupčeva zvijezda 2 A, 10000 Zagreb</izvorni_sadrzaj>
    <derivirana_varijabla naziv="DomainObject.Predmet.ProtustrankaWithAdress_1">BARONI d.o.o. Gupčeva zvijezda 2 A, 10000 Zagreb</derivirana_varijabla>
  </DomainObject.Predmet.ProtustrankaWithAdress>
  <DomainObject.Predmet.ProtustrankaWithAdressOIB>
    <izvorni_sadrzaj>BARONI d.o.o., OIB 08734566873, Gupčeva zvijezda 2 A, 10000 Zagreb</izvorni_sadrzaj>
    <derivirana_varijabla naziv="DomainObject.Predmet.ProtustrankaWithAdressOIB_1">BARONI d.o.o., OIB 08734566873, Gupčeva zvijezda 2 A, 10000 Zagreb</derivirana_varijabla>
  </DomainObject.Predmet.ProtustrankaWithAdressOIB>
  <DomainObject.Predmet.ProtustrankaNazivFormated>
    <izvorni_sadrzaj>BARONI d.o.o.</izvorni_sadrzaj>
    <derivirana_varijabla naziv="DomainObject.Predmet.ProtustrankaNazivFormated_1">BARONI d.o.o.</derivirana_varijabla>
  </DomainObject.Predmet.ProtustrankaNazivFormated>
  <DomainObject.Predmet.ProtustrankaNazivFormatedOIB>
    <izvorni_sadrzaj>BARONI d.o.o., OIB 08734566873</izvorni_sadrzaj>
    <derivirana_varijabla naziv="DomainObject.Predmet.ProtustrankaNazivFormatedOIB_1">BARONI d.o.o., OIB 08734566873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 1., 10000 Zagreb</izvorni_sadrzaj>
    <derivirana_varijabla naziv="DomainObject.Predmet.StrankaFormatedWithAdress_1"> FINA RC ZAGREB, TRG SVIBANJSKIH ŽRTAVA 1995. 1., 10000 Zagreb</derivirana_varijabla>
  </DomainObject.Predmet.StrankaFormatedWithAdress>
  <DomainObject.Predmet.StrankaFormatedWithAdressOIB>
    <izvorni_sadrzaj> FINA RC ZAGREB, OIB 85821130368, TRG SVIBANJSKIH ŽRTAVA 1995. 1., 10000 Zagreb</izvorni_sadrzaj>
    <derivirana_varijabla naziv="DomainObject.Predmet.StrankaFormatedWithAdressOIB_1"> FINA RC ZAGREB, OIB 85821130368, TRG SVIBANJSKIH ŽRTAVA 1995. 1., 10000 Zagreb</derivirana_varijabla>
  </DomainObject.Predmet.StrankaFormatedWithAdressOIB>
  <DomainObject.Predmet.StrankaWithAdress>
    <izvorni_sadrzaj>FINA RC ZAGREB TRG SVIBANJSKIH ŽRTAVA 1995. 1.,10000 Zagreb</izvorni_sadrzaj>
    <derivirana_varijabla naziv="DomainObject.Predmet.StrankaWithAdress_1">FINA RC ZAGREB TRG SVIBANJSKIH ŽRTAVA 1995. 1.,10000 Zagreb</derivirana_varijabla>
  </DomainObject.Predmet.StrankaWithAdress>
  <DomainObject.Predmet.StrankaWithAdressOIB>
    <izvorni_sadrzaj>FINA RC ZAGREB, OIB 85821130368, TRG SVIBANJSKIH ŽRTAVA 1995. 1.,10000 Zagreb</izvorni_sadrzaj>
    <derivirana_varijabla naziv="DomainObject.Predmet.StrankaWithAdressOIB_1">FINA RC ZAGREB, OIB 85821130368, TRG SVIBANJSKIH ŽRTAVA 1995. 1.,10000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 1., 10000 Zagreb</item>
    </izvorni_sadrzaj>
    <derivirana_varijabla naziv="DomainObject.Predmet.StrankaListFormatedWithAdress_1">
      <item>FINA RC ZAGREB, TRG SVIBANJSKIH ŽRTAVA 1995. 1., 10000 Zagreb</item>
    </derivirana_varijabla>
  </DomainObject.Predmet.StrankaListFormatedWithAdress>
  <DomainObject.Predmet.StrankaListFormatedWithAdressOIB>
    <izvorni_sadrzaj>
      <item>FINA RC ZAGREB, OIB 85821130368, TRG SVIBANJSKIH ŽRTAVA 1995. 1., 10000 Zagreb</item>
    </izvorni_sadrzaj>
    <derivirana_varijabla naziv="DomainObject.Predmet.StrankaListFormatedWithAdressOIB_1">
      <item>FINA RC ZAGREB, OIB 85821130368, TRG SVIBANJSKIH ŽRTAVA 1995. 1.,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BARONI d.o.o. zastupanog po punomoćniku JAN BELEC</item>
    </izvorni_sadrzaj>
    <derivirana_varijabla naziv="DomainObject.Predmet.ProtuStrankaListFormated_1">
      <item>BARONI d.o.o. zastupanog po punomoćniku JAN BELEC</item>
    </derivirana_varijabla>
  </DomainObject.Predmet.ProtuStrankaListFormated>
  <DomainObject.Predmet.ProtuStrankaListFormatedOIB>
    <izvorni_sadrzaj>
      <item>BARONI d.o.o., OIB 08734566873 zastupanog po punomoćniku JAN BELEC</item>
    </izvorni_sadrzaj>
    <derivirana_varijabla naziv="DomainObject.Predmet.ProtuStrankaListFormatedOIB_1">
      <item>BARONI d.o.o., OIB 08734566873 zastupanog po punomoćniku JAN BELEC</item>
    </derivirana_varijabla>
  </DomainObject.Predmet.ProtuStrankaListFormatedOIB>
  <DomainObject.Predmet.ProtuStrankaListFormatedWithAdress>
    <izvorni_sadrzaj>
      <item>BARONI d.o.o., Gupčeva zvijezda 2 A, 10000 Zagreb zastupanog po punomoćniku JAN BELEC</item>
    </izvorni_sadrzaj>
    <derivirana_varijabla naziv="DomainObject.Predmet.ProtuStrankaListFormatedWithAdress_1">
      <item>BARONI d.o.o., Gupčeva zvijezda 2 A, 10000 Zagreb zastupanog po punomoćniku JAN BELEC</item>
    </derivirana_varijabla>
  </DomainObject.Predmet.ProtuStrankaListFormatedWithAdress>
  <DomainObject.Predmet.ProtuStrankaListFormatedWithAdressOIB>
    <izvorni_sadrzaj>
      <item>BARONI d.o.o., OIB 08734566873, Gupčeva zvijezda 2 A, 10000 Zagreb zastupanog po punomoćniku JAN BELEC</item>
    </izvorni_sadrzaj>
    <derivirana_varijabla naziv="DomainObject.Predmet.ProtuStrankaListFormatedWithAdressOIB_1">
      <item>BARONI d.o.o., OIB 08734566873, Gupčeva zvijezda 2 A, 10000 Zagreb zastupanog po punomoćniku JAN BELEC</item>
    </derivirana_varijabla>
  </DomainObject.Predmet.ProtuStrankaListFormatedWithAdressOIB>
  <DomainObject.Predmet.ProtuStrankaListNazivFormated>
    <izvorni_sadrzaj>
      <item>BARONI d.o.o.</item>
    </izvorni_sadrzaj>
    <derivirana_varijabla naziv="DomainObject.Predmet.ProtuStrankaListNazivFormated_1">
      <item>BARONI d.o.o.</item>
    </derivirana_varijabla>
  </DomainObject.Predmet.ProtuStrankaListNazivFormated>
  <DomainObject.Predmet.ProtuStrankaListNazivFormatedOIB>
    <izvorni_sadrzaj>
      <item>BARONI d.o.o., OIB 08734566873</item>
    </izvorni_sadrzaj>
    <derivirana_varijabla naziv="DomainObject.Predmet.ProtuStrankaListNazivFormatedOIB_1">
      <item>BARONI d.o.o., OIB 08734566873</item>
    </derivirana_varijabla>
  </DomainObject.Predmet.ProtuStrankaListNazivFormatedOIB>
  <DomainObject.Predmet.OstaliListFormated>
    <izvorni_sadrzaj>
      <item>JAN BELEC punomoćnik sudionika u postupku BARONI d.o.o.</item>
      <item>IRENA BELEC</item>
    </izvorni_sadrzaj>
    <derivirana_varijabla naziv="DomainObject.Predmet.OstaliListFormated_1">
      <item>JAN BELEC punomoćnik sudionika u postupku BARONI d.o.o.</item>
      <item>IRENA BELEC</item>
    </derivirana_varijabla>
  </DomainObject.Predmet.OstaliListFormated>
  <DomainObject.Predmet.OstaliListFormatedOIB>
    <izvorni_sadrzaj>
      <item>JAN BELEC, OIB 28180358104 punomoćnik sudionika u postupku BARONI d.o.o.</item>
      <item>IRENA BELEC, OIB 28593457366</item>
    </izvorni_sadrzaj>
    <derivirana_varijabla naziv="DomainObject.Predmet.OstaliListFormatedOIB_1">
      <item>JAN BELEC, OIB 28180358104 punomoćnik sudionika u postupku BARONI d.o.o.</item>
      <item>IRENA BELEC, OIB 28593457366</item>
    </derivirana_varijabla>
  </DomainObject.Predmet.OstaliListFormatedOIB>
  <DomainObject.Predmet.OstaliListFormatedWithAdress>
    <izvorni_sadrzaj>
      <item>JAN BELEC, GUPČEVA ZVIJEZDA 2A, 10000 Zagreb punomoćnik sudionika u postupku BARONI d.o.o.</item>
      <item>IRENA BELEC, GUPČEVA ZVIJEZDA 2A, 10000 Zagreb</item>
    </izvorni_sadrzaj>
    <derivirana_varijabla naziv="DomainObject.Predmet.OstaliListFormatedWithAdress_1">
      <item>JAN BELEC, GUPČEVA ZVIJEZDA 2A, 10000 Zagreb punomoćnik sudionika u postupku BARONI d.o.o.</item>
      <item>IRENA BELEC, GUPČEVA ZVIJEZDA 2A, 10000 Zagreb</item>
    </derivirana_varijabla>
  </DomainObject.Predmet.OstaliListFormatedWithAdress>
  <DomainObject.Predmet.OstaliListFormatedWithAdressOIB>
    <izvorni_sadrzaj>
      <item>JAN BELEC, OIB 28180358104, GUPČEVA ZVIJEZDA 2A, 10000 Zagreb punomoćnik sudionika u postupku BARONI d.o.o.</item>
      <item>IRENA BELEC, OIB 28593457366, GUPČEVA ZVIJEZDA 2A, 10000 Zagreb</item>
    </izvorni_sadrzaj>
    <derivirana_varijabla naziv="DomainObject.Predmet.OstaliListFormatedWithAdressOIB_1">
      <item>JAN BELEC, OIB 28180358104, GUPČEVA ZVIJEZDA 2A, 10000 Zagreb punomoćnik sudionika u postupku BARONI d.o.o.</item>
      <item>IRENA BELEC, OIB 28593457366, GUPČEVA ZVIJEZDA 2A, 10000 Zagreb</item>
    </derivirana_varijabla>
  </DomainObject.Predmet.OstaliListFormatedWithAdressOIB>
  <DomainObject.Predmet.OstaliListNazivFormated>
    <izvorni_sadrzaj>
      <item>JAN BELEC</item>
      <item>IRENA BELEC</item>
    </izvorni_sadrzaj>
    <derivirana_varijabla naziv="DomainObject.Predmet.OstaliListNazivFormated_1">
      <item>JAN BELEC</item>
      <item>IRENA BELEC</item>
    </derivirana_varijabla>
  </DomainObject.Predmet.OstaliListNazivFormated>
  <DomainObject.Predmet.OstaliListNazivFormatedOIB>
    <izvorni_sadrzaj>
      <item>JAN BELEC, OIB 28180358104</item>
      <item>IRENA BELEC, OIB 28593457366</item>
    </izvorni_sadrzaj>
    <derivirana_varijabla naziv="DomainObject.Predmet.OstaliListNazivFormatedOIB_1">
      <item>JAN BELEC, OIB 28180358104</item>
      <item>IRENA BELEC, OIB 28593457366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BARONI d.o.o.</izvorni_sadrzaj>
    <derivirana_varijabla naziv="DomainObject.Predmet.ProtustrankaIDrugi_1">BARONI d.o.o.</derivirana_varijabla>
  </DomainObject.Predmet.ProtustrankaIDrugi>
  <DomainObject.Predmet.StrankaIDrugiAdressOIB>
    <izvorni_sadrzaj>FINA RC ZAGREB, OIB 85821130368, TRG SVIBANJSKIH ŽRTAVA 1995. 1., 10000 Zagreb</izvorni_sadrzaj>
    <derivirana_varijabla naziv="DomainObject.Predmet.StrankaIDrugiAdressOIB_1">FINA RC ZAGREB, OIB 85821130368, TRG SVIBANJSKIH ŽRTAVA 1995. 1., 10000 Zagreb</derivirana_varijabla>
  </DomainObject.Predmet.StrankaIDrugiAdressOIB>
  <DomainObject.Predmet.ProtustrankaIDrugiAdressOIB>
    <izvorni_sadrzaj>BARONI d.o.o., OIB 08734566873, Gupčeva zvijezda 2 A, 10000 Zagreb</izvorni_sadrzaj>
    <derivirana_varijabla naziv="DomainObject.Predmet.ProtustrankaIDrugiAdressOIB_1">BARONI d.o.o., OIB 08734566873, Gupčeva zvijezda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BARONI d.o.o.</item>
      <item>JAN BELEC</item>
      <item>IRENA BELEC</item>
    </izvorni_sadrzaj>
    <derivirana_varijabla naziv="DomainObject.Predmet.SudioniciListNaziv_1">
      <item>FINA RC ZAGREB</item>
      <item>BARONI d.o.o.</item>
      <item>JAN BELEC</item>
      <item>IRENA BELEC</item>
    </derivirana_varijabla>
  </DomainObject.Predmet.SudioniciListNaziv>
  <DomainObject.Predmet.SudioniciListAdressOIB>
    <izvorni_sadrzaj>
      <item>FINA RC ZAGREB, OIB 85821130368, TRG SVIBANJSKIH ŽRTAVA 1995. 1.,10000 Zagreb</item>
      <item>BARONI d.o.o., OIB 08734566873, Gupčeva zvijezda 2 A,10000 Zagreb</item>
      <item>JAN BELEC, OIB 28180358104, GUPČEVA ZVIJEZDA 2A,10000 Zagreb</item>
      <item>IRENA BELEC, OIB 28593457366, GUPČEVA ZVIJEZDA 2A,10000 Zagreb</item>
    </izvorni_sadrzaj>
    <derivirana_varijabla naziv="DomainObject.Predmet.SudioniciListAdressOIB_1">
      <item>FINA RC ZAGREB, OIB 85821130368, TRG SVIBANJSKIH ŽRTAVA 1995. 1.,10000 Zagreb</item>
      <item>BARONI d.o.o., OIB 08734566873, Gupčeva zvijezda 2 A,10000 Zagreb</item>
      <item>JAN BELEC, OIB 28180358104, GUPČEVA ZVIJEZDA 2A,10000 Zagreb</item>
      <item>IRENA BELEC, OIB 28593457366, GUPČEVA ZVIJEZDA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08734566873</item>
      <item>, OIB 28180358104</item>
      <item>, OIB 28593457366</item>
    </izvorni_sadrzaj>
    <derivirana_varijabla naziv="DomainObject.Predmet.SudioniciListNazivOIB_1">
      <item>, OIB 85821130368</item>
      <item>, OIB 08734566873</item>
      <item>, OIB 28180358104</item>
      <item>, OIB 28593457366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166C5-7D5F-4B78-B81C-F7A8F5328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1754</properties:Characters>
  <properties:Lines>62</properties:Lines>
  <properties:Paragraphs>21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2017-03-10T06:31:00Z</cp:lastPrinted>
  <dcterms:modified xmlns:xsi="http://www.w3.org/2001/XMLSchema-instance" xsi:type="dcterms:W3CDTF">2017-03-10T06:31:00Z</dcterms:modified>
  <cp:revision>37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