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871c" w14:paraId="7e7871c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460FCE">
      <w:pPr>
        <w:rPr>
          <w:b/>
          <w:noProof/>
        </w:rPr>
      </w:pPr>
      <w:r>
        <w:rPr>
          <w:b/>
          <w:noProof/>
        </w:rPr>
        <w:t xml:space="preserve"> </w:t>
      </w:r>
      <w:r w:rsidR="003037E6">
        <w:rPr>
          <w:b/>
          <w:noProof/>
        </w:rPr>
        <w:t xml:space="preserve"> </w:t>
      </w:r>
      <w:r>
        <w:rPr>
          <w:b/>
          <w:noProof/>
        </w:rPr>
        <w:t xml:space="preserve"> </w:t>
      </w:r>
    </w:p>
    <w:p w:rsidRDefault="00460FCE" w:rsidP="00460FCE" w:rsidR="00460FCE">
      <w:pPr>
        <w:pStyle w:val="Zaglavlje"/>
        <w:jc w:val="right"/>
      </w:pPr>
      <w:r>
        <w:t>1 St-</w:t>
      </w:r>
      <w:r w:rsidR="00B95C69">
        <w:t>4742</w:t>
      </w:r>
      <w:r>
        <w:t>/2016</w:t>
      </w:r>
    </w:p>
    <w:p w:rsidRDefault="00460FCE" w:rsidP="00E16331" w:rsidR="00E16331" w:rsidRPr="00E16331">
      <w:r>
        <w:rPr>
          <w:b/>
          <w:noProof/>
        </w:rPr>
        <w:t xml:space="preserve">  </w:t>
      </w:r>
      <w:r w:rsidR="00E16331">
        <w:rPr>
          <w:b/>
          <w:noProof/>
        </w:rPr>
        <w:t xml:space="preserve">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B3371D">
      <w:pPr>
        <w:jc w:val="center"/>
      </w:pPr>
      <w:r w:rsidRPr="00E16331">
        <w:t>R E P U B L I K A    H R VA T S KA</w:t>
      </w:r>
    </w:p>
    <w:p w:rsidRDefault="00AE5A79" w:rsidP="00E16331" w:rsidR="00AE5A79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B95C69" w:rsidRPr="00B95C69">
        <w:t>ECO-PHARM d.o.o.</w:t>
      </w:r>
      <w:r w:rsidR="00A1659E">
        <w:t xml:space="preserve"> u stečaju</w:t>
      </w:r>
      <w:r w:rsidR="00B95C69" w:rsidRPr="00B95C69">
        <w:t>, Cetingrad, Maljevac 50, OIB: 76617487158</w:t>
      </w:r>
      <w:r w:rsidR="00A50AF8">
        <w:t xml:space="preserve">, </w:t>
      </w:r>
      <w:r w:rsidR="00B95C69">
        <w:t>1</w:t>
      </w:r>
      <w:r w:rsidR="00F235F4">
        <w:t>5</w:t>
      </w:r>
      <w:r w:rsidR="00460FCE">
        <w:t>. veljače 2019.</w:t>
      </w:r>
      <w:r w:rsidRPr="00E16331">
        <w:t xml:space="preserve">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AE5A79" w:rsidP="00166C6D" w:rsidR="00AE5A79">
      <w:pPr>
        <w:spacing w:lineRule="auto" w:line="276" w:after="200"/>
        <w:jc w:val="both"/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/>
    <w:p w:rsidRDefault="00AE5A79" w:rsidP="00E16331" w:rsidR="00AE5A79" w:rsidRPr="00E16331"/>
    <w:p w:rsidRDefault="00E16331" w:rsidP="00FF73ED" w:rsidR="00FF73ED" w:rsidRPr="00FF73ED">
      <w:pPr>
        <w:numPr>
          <w:ilvl w:val="0"/>
          <w:numId w:val="14"/>
        </w:numPr>
        <w:spacing w:after="240"/>
        <w:ind w:left="1134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B95C69" w:rsidP="00FF73ED" w:rsidR="00FF73ED" w:rsidRPr="00DC0339">
      <w:pPr>
        <w:pStyle w:val="Odlomakpopisa"/>
        <w:numPr>
          <w:ilvl w:val="0"/>
          <w:numId w:val="15"/>
        </w:numPr>
        <w:ind w:left="1134"/>
        <w:jc w:val="both"/>
      </w:pPr>
      <w:r>
        <w:t>Prvi</w:t>
      </w:r>
      <w:r w:rsidR="00FF73ED">
        <w:t xml:space="preserve"> viši isplatni red</w:t>
      </w:r>
    </w:p>
    <w:p w:rsidRDefault="00460FCE" w:rsidP="00460FCE" w:rsidR="00460FCE">
      <w:pPr>
        <w:pStyle w:val="Odlomakpopisa"/>
        <w:ind w:left="1134"/>
        <w:jc w:val="both"/>
      </w:pPr>
    </w:p>
    <w:tbl>
      <w:tblPr>
        <w:tblpPr w:tblpY="1" w:tblpXSpec="center" w:vertAnchor="text" w:rightFromText="180" w:leftFromText="180"/>
        <w:tblOverlap w:val="never"/>
        <w:tblW w:type="pct" w:w="425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430"/>
        <w:gridCol w:w="1536"/>
        <w:gridCol w:w="1570"/>
        <w:gridCol w:w="2125"/>
      </w:tblGrid>
      <w:tr w:rsidTr="009A5838" w:rsidR="00B95C69" w:rsidRPr="00B95C69">
        <w:trPr>
          <w:jc w:val="center"/>
        </w:trPr>
        <w:tc>
          <w:tcPr>
            <w:tcW w:type="pct" w:w="786"/>
            <w:vAlign w:val="center"/>
          </w:tcPr>
          <w:p w:rsidRDefault="00B95C69" w:rsidP="00B95C69" w:rsidR="00B95C69" w:rsidRPr="00B95C69">
            <w:pPr>
              <w:spacing w:after="80"/>
              <w:jc w:val="center"/>
              <w:rPr>
                <w:lang w:eastAsia="en-US"/>
              </w:rPr>
            </w:pPr>
            <w:r w:rsidRPr="00B95C69">
              <w:rPr>
                <w:lang w:eastAsia="en-US"/>
              </w:rPr>
              <w:t>Redni broj prijavljene tražbine</w:t>
            </w:r>
          </w:p>
        </w:tc>
        <w:tc>
          <w:tcPr>
            <w:tcW w:type="pct" w:w="905"/>
            <w:vAlign w:val="center"/>
          </w:tcPr>
          <w:p w:rsidRDefault="00B95C69" w:rsidP="00B95C69" w:rsidR="00B95C69" w:rsidRPr="00B95C69">
            <w:pPr>
              <w:spacing w:after="80"/>
              <w:jc w:val="center"/>
              <w:rPr>
                <w:lang w:eastAsia="en-US"/>
              </w:rPr>
            </w:pPr>
            <w:r w:rsidRPr="00B95C69">
              <w:rPr>
                <w:lang w:eastAsia="en-US"/>
              </w:rPr>
              <w:t>Ime i prezime / tvrtka  ili naziv vjerovnika</w:t>
            </w:r>
          </w:p>
        </w:tc>
        <w:tc>
          <w:tcPr>
            <w:tcW w:type="pct" w:w="972"/>
            <w:vAlign w:val="center"/>
          </w:tcPr>
          <w:p w:rsidRDefault="00B95C69" w:rsidP="00B95C69" w:rsidR="00B95C69" w:rsidRPr="00B95C69">
            <w:pPr>
              <w:spacing w:after="80"/>
              <w:jc w:val="center"/>
              <w:rPr>
                <w:lang w:eastAsia="en-US"/>
              </w:rPr>
            </w:pPr>
            <w:r w:rsidRPr="00B95C69">
              <w:rPr>
                <w:lang w:eastAsia="en-US"/>
              </w:rPr>
              <w:t xml:space="preserve">OIB vjerovnika </w:t>
            </w:r>
          </w:p>
        </w:tc>
        <w:tc>
          <w:tcPr>
            <w:tcW w:type="pct" w:w="993"/>
            <w:vAlign w:val="center"/>
          </w:tcPr>
          <w:p w:rsidRDefault="00B95C69" w:rsidP="00B95C69" w:rsidR="00B95C69" w:rsidRPr="00B95C69">
            <w:pPr>
              <w:spacing w:after="80"/>
              <w:jc w:val="center"/>
              <w:rPr>
                <w:lang w:eastAsia="en-US"/>
              </w:rPr>
            </w:pPr>
            <w:r w:rsidRPr="00B95C69">
              <w:rPr>
                <w:lang w:eastAsia="en-US"/>
              </w:rPr>
              <w:t>Adresa / sjedište vjerovnika</w:t>
            </w:r>
          </w:p>
        </w:tc>
        <w:tc>
          <w:tcPr>
            <w:tcW w:type="pct" w:w="1344"/>
            <w:vAlign w:val="center"/>
          </w:tcPr>
          <w:p w:rsidRDefault="00B95C69" w:rsidP="00B95C69" w:rsidR="00B95C69" w:rsidRPr="00B95C69">
            <w:pPr>
              <w:spacing w:after="80"/>
              <w:jc w:val="center"/>
              <w:rPr>
                <w:lang w:eastAsia="en-US"/>
              </w:rPr>
            </w:pPr>
            <w:r w:rsidRPr="00B95C69">
              <w:rPr>
                <w:lang w:eastAsia="en-US"/>
              </w:rPr>
              <w:t>Iznos priznate tražbine</w:t>
            </w:r>
          </w:p>
          <w:p w:rsidRDefault="00B95C69" w:rsidP="00B95C69" w:rsidR="00B95C69" w:rsidRPr="00B95C69">
            <w:pPr>
              <w:spacing w:after="80"/>
              <w:jc w:val="center"/>
              <w:rPr>
                <w:lang w:eastAsia="en-US"/>
              </w:rPr>
            </w:pPr>
            <w:r w:rsidRPr="00B95C69">
              <w:rPr>
                <w:lang w:eastAsia="en-US"/>
              </w:rPr>
              <w:t>(kn)</w:t>
            </w:r>
          </w:p>
        </w:tc>
      </w:tr>
      <w:tr w:rsidTr="009A5838" w:rsidR="00B95C69" w:rsidRPr="00B95C69">
        <w:trPr>
          <w:jc w:val="center"/>
        </w:trPr>
        <w:tc>
          <w:tcPr>
            <w:tcW w:type="pct" w:w="786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1.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Ervin Abdić</w:t>
            </w:r>
          </w:p>
        </w:tc>
        <w:tc>
          <w:tcPr>
            <w:tcW w:type="pct" w:w="972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44544625973</w:t>
            </w:r>
          </w:p>
        </w:tc>
        <w:tc>
          <w:tcPr>
            <w:tcW w:type="pct" w:w="993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Kastav, Štivar 5</w:t>
            </w:r>
          </w:p>
        </w:tc>
        <w:tc>
          <w:tcPr>
            <w:tcW w:type="pct" w:w="1344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350.197,04</w:t>
            </w:r>
            <w:r>
              <w:rPr>
                <w:lang w:eastAsia="en-US"/>
              </w:rPr>
              <w:t xml:space="preserve"> bruto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173.008,00</w:t>
            </w:r>
            <w:r>
              <w:rPr>
                <w:lang w:eastAsia="en-US"/>
              </w:rPr>
              <w:t xml:space="preserve"> neto</w:t>
            </w:r>
          </w:p>
        </w:tc>
      </w:tr>
      <w:tr w:rsidTr="009A5838" w:rsidR="00B95C69" w:rsidRPr="00B95C69">
        <w:trPr>
          <w:jc w:val="center"/>
        </w:trPr>
        <w:tc>
          <w:tcPr>
            <w:tcW w:type="pct" w:w="786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2.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Mirsada Abdić</w:t>
            </w:r>
          </w:p>
        </w:tc>
        <w:tc>
          <w:tcPr>
            <w:tcW w:type="pct" w:w="972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23138136889</w:t>
            </w:r>
          </w:p>
        </w:tc>
        <w:tc>
          <w:tcPr>
            <w:tcW w:type="pct" w:w="993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Kastav, Štivar 5</w:t>
            </w:r>
          </w:p>
        </w:tc>
        <w:tc>
          <w:tcPr>
            <w:tcW w:type="pct" w:w="1344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344.010,00</w:t>
            </w:r>
            <w:r>
              <w:rPr>
                <w:lang w:eastAsia="en-US"/>
              </w:rPr>
              <w:t xml:space="preserve"> bruto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170.262,40</w:t>
            </w:r>
            <w:r>
              <w:rPr>
                <w:lang w:eastAsia="en-US"/>
              </w:rPr>
              <w:t xml:space="preserve"> neto</w:t>
            </w:r>
          </w:p>
        </w:tc>
      </w:tr>
      <w:tr w:rsidTr="009A5838" w:rsidR="00B95C69" w:rsidRPr="00B95C69">
        <w:trPr>
          <w:jc w:val="center"/>
        </w:trPr>
        <w:tc>
          <w:tcPr>
            <w:tcW w:type="pct" w:w="786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3.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Mine Ćejvanović</w:t>
            </w:r>
          </w:p>
        </w:tc>
        <w:tc>
          <w:tcPr>
            <w:tcW w:type="pct" w:w="972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70816208631</w:t>
            </w:r>
          </w:p>
        </w:tc>
        <w:tc>
          <w:tcPr>
            <w:tcW w:type="pct" w:w="993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Cetingrad, Matije Polića 1</w:t>
            </w:r>
          </w:p>
        </w:tc>
        <w:tc>
          <w:tcPr>
            <w:tcW w:type="pct" w:w="1344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49.497,81</w:t>
            </w:r>
            <w:r>
              <w:rPr>
                <w:lang w:eastAsia="en-US"/>
              </w:rPr>
              <w:t xml:space="preserve"> bruto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24.464,00</w:t>
            </w:r>
            <w:r>
              <w:rPr>
                <w:lang w:eastAsia="en-US"/>
              </w:rPr>
              <w:t xml:space="preserve"> neto</w:t>
            </w:r>
          </w:p>
        </w:tc>
      </w:tr>
      <w:tr w:rsidTr="009A5838" w:rsidR="00B95C69" w:rsidRPr="00B95C69">
        <w:trPr>
          <w:jc w:val="center"/>
        </w:trPr>
        <w:tc>
          <w:tcPr>
            <w:tcW w:type="pct" w:w="786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4.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Huse Bašić</w:t>
            </w:r>
          </w:p>
        </w:tc>
        <w:tc>
          <w:tcPr>
            <w:tcW w:type="pct" w:w="972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76617487158</w:t>
            </w:r>
          </w:p>
        </w:tc>
        <w:tc>
          <w:tcPr>
            <w:tcW w:type="pct" w:w="993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Cetingrad, Buhača 129</w:t>
            </w:r>
          </w:p>
        </w:tc>
        <w:tc>
          <w:tcPr>
            <w:tcW w:type="pct" w:w="1344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32.173,56</w:t>
            </w:r>
            <w:r>
              <w:rPr>
                <w:lang w:eastAsia="en-US"/>
              </w:rPr>
              <w:t xml:space="preserve"> bruto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16.169,60</w:t>
            </w:r>
            <w:r>
              <w:rPr>
                <w:lang w:eastAsia="en-US"/>
              </w:rPr>
              <w:t xml:space="preserve"> neto</w:t>
            </w:r>
          </w:p>
        </w:tc>
      </w:tr>
      <w:tr w:rsidTr="009A5838" w:rsidR="00B95C69" w:rsidRPr="00B95C69">
        <w:trPr>
          <w:jc w:val="center"/>
        </w:trPr>
        <w:tc>
          <w:tcPr>
            <w:tcW w:type="pct" w:w="786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5.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Elvira Bašić</w:t>
            </w:r>
          </w:p>
        </w:tc>
        <w:tc>
          <w:tcPr>
            <w:tcW w:type="pct" w:w="972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48804161984</w:t>
            </w:r>
          </w:p>
        </w:tc>
        <w:tc>
          <w:tcPr>
            <w:tcW w:type="pct" w:w="993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Topusko, Crni Potok</w:t>
            </w:r>
          </w:p>
        </w:tc>
        <w:tc>
          <w:tcPr>
            <w:tcW w:type="pct" w:w="1344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92.560,91</w:t>
            </w:r>
            <w:r>
              <w:rPr>
                <w:lang w:eastAsia="en-US"/>
              </w:rPr>
              <w:t xml:space="preserve"> bruto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46.264,00</w:t>
            </w:r>
            <w:r>
              <w:rPr>
                <w:lang w:eastAsia="en-US"/>
              </w:rPr>
              <w:t xml:space="preserve"> neto</w:t>
            </w:r>
          </w:p>
        </w:tc>
      </w:tr>
      <w:tr w:rsidTr="009A5838" w:rsidR="00B95C69" w:rsidRPr="00B95C69">
        <w:trPr>
          <w:jc w:val="center"/>
        </w:trPr>
        <w:tc>
          <w:tcPr>
            <w:tcW w:type="pct" w:w="786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6.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Maho Hašić</w:t>
            </w:r>
          </w:p>
        </w:tc>
        <w:tc>
          <w:tcPr>
            <w:tcW w:type="pct" w:w="972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16675415988</w:t>
            </w:r>
          </w:p>
        </w:tc>
        <w:tc>
          <w:tcPr>
            <w:tcW w:type="pct" w:w="993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Cetingrad, Buhača 134</w:t>
            </w:r>
          </w:p>
        </w:tc>
        <w:tc>
          <w:tcPr>
            <w:tcW w:type="pct" w:w="1344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275.702,83</w:t>
            </w:r>
            <w:r>
              <w:rPr>
                <w:lang w:eastAsia="en-US"/>
              </w:rPr>
              <w:t xml:space="preserve"> bruto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137.953,79</w:t>
            </w:r>
            <w:r>
              <w:rPr>
                <w:lang w:eastAsia="en-US"/>
              </w:rPr>
              <w:t xml:space="preserve"> neto</w:t>
            </w:r>
          </w:p>
        </w:tc>
      </w:tr>
      <w:tr w:rsidTr="009A5838" w:rsidR="00B95C69" w:rsidRPr="00B95C69">
        <w:trPr>
          <w:jc w:val="center"/>
        </w:trPr>
        <w:tc>
          <w:tcPr>
            <w:tcW w:type="pct" w:w="786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lastRenderedPageBreak/>
              <w:t>7.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Mirsad Bašić</w:t>
            </w:r>
          </w:p>
        </w:tc>
        <w:tc>
          <w:tcPr>
            <w:tcW w:type="pct" w:w="972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85711715814</w:t>
            </w:r>
          </w:p>
        </w:tc>
        <w:tc>
          <w:tcPr>
            <w:tcW w:type="pct" w:w="993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Topusko, Crni Potok</w:t>
            </w:r>
          </w:p>
        </w:tc>
        <w:tc>
          <w:tcPr>
            <w:tcW w:type="pct" w:w="1344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53.705,13</w:t>
            </w:r>
            <w:r>
              <w:rPr>
                <w:lang w:eastAsia="en-US"/>
              </w:rPr>
              <w:t xml:space="preserve"> bruto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26.832,00</w:t>
            </w:r>
            <w:r>
              <w:rPr>
                <w:lang w:eastAsia="en-US"/>
              </w:rPr>
              <w:t xml:space="preserve"> neto</w:t>
            </w:r>
          </w:p>
        </w:tc>
      </w:tr>
      <w:tr w:rsidTr="009A5838" w:rsidR="00B95C69" w:rsidRPr="00B95C69">
        <w:trPr>
          <w:jc w:val="center"/>
        </w:trPr>
        <w:tc>
          <w:tcPr>
            <w:tcW w:type="pct" w:w="786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8.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Esma Husić</w:t>
            </w:r>
          </w:p>
        </w:tc>
        <w:tc>
          <w:tcPr>
            <w:tcW w:type="pct" w:w="972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57949092897</w:t>
            </w:r>
          </w:p>
        </w:tc>
        <w:tc>
          <w:tcPr>
            <w:tcW w:type="pct" w:w="993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Cetingrad, Maljevac 32</w:t>
            </w:r>
          </w:p>
        </w:tc>
        <w:tc>
          <w:tcPr>
            <w:tcW w:type="pct" w:w="1344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68.554,47</w:t>
            </w:r>
            <w:r>
              <w:rPr>
                <w:lang w:eastAsia="en-US"/>
              </w:rPr>
              <w:t xml:space="preserve"> bruto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34.384,00</w:t>
            </w:r>
            <w:r>
              <w:rPr>
                <w:lang w:eastAsia="en-US"/>
              </w:rPr>
              <w:t xml:space="preserve"> neto</w:t>
            </w:r>
          </w:p>
        </w:tc>
      </w:tr>
      <w:tr w:rsidTr="009A5838" w:rsidR="00B95C69" w:rsidRPr="00B95C69">
        <w:trPr>
          <w:jc w:val="center"/>
        </w:trPr>
        <w:tc>
          <w:tcPr>
            <w:tcW w:type="pct" w:w="786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9.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Asim Kajtazović</w:t>
            </w:r>
          </w:p>
        </w:tc>
        <w:tc>
          <w:tcPr>
            <w:tcW w:type="pct" w:w="972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31717623599</w:t>
            </w:r>
          </w:p>
        </w:tc>
        <w:tc>
          <w:tcPr>
            <w:tcW w:type="pct" w:w="993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Karlovac, Lošinjska 15</w:t>
            </w:r>
          </w:p>
        </w:tc>
        <w:tc>
          <w:tcPr>
            <w:tcW w:type="pct" w:w="1344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145.771,06</w:t>
            </w:r>
            <w:r>
              <w:rPr>
                <w:lang w:eastAsia="en-US"/>
              </w:rPr>
              <w:t xml:space="preserve"> bruto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72.960,00</w:t>
            </w:r>
            <w:r>
              <w:rPr>
                <w:lang w:eastAsia="en-US"/>
              </w:rPr>
              <w:t xml:space="preserve"> neto</w:t>
            </w:r>
          </w:p>
        </w:tc>
      </w:tr>
      <w:tr w:rsidTr="009A5838" w:rsidR="00B95C69" w:rsidRPr="00B95C69">
        <w:trPr>
          <w:jc w:val="center"/>
        </w:trPr>
        <w:tc>
          <w:tcPr>
            <w:tcW w:type="pct" w:w="786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10.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Muhamed Pehlić</w:t>
            </w:r>
          </w:p>
        </w:tc>
        <w:tc>
          <w:tcPr>
            <w:tcW w:type="pct" w:w="972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90051905841</w:t>
            </w:r>
          </w:p>
        </w:tc>
        <w:tc>
          <w:tcPr>
            <w:tcW w:type="pct" w:w="993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Velika Kladuša, Trnovi 50</w:t>
            </w:r>
          </w:p>
        </w:tc>
        <w:tc>
          <w:tcPr>
            <w:tcW w:type="pct" w:w="1344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275.702,83</w:t>
            </w:r>
            <w:r>
              <w:rPr>
                <w:lang w:eastAsia="en-US"/>
              </w:rPr>
              <w:t xml:space="preserve"> bruto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137.953,79</w:t>
            </w:r>
            <w:r>
              <w:rPr>
                <w:lang w:eastAsia="en-US"/>
              </w:rPr>
              <w:t xml:space="preserve"> neto</w:t>
            </w:r>
          </w:p>
        </w:tc>
      </w:tr>
      <w:tr w:rsidTr="009A5838" w:rsidR="00B95C69" w:rsidRPr="00B95C69">
        <w:trPr>
          <w:jc w:val="center"/>
        </w:trPr>
        <w:tc>
          <w:tcPr>
            <w:tcW w:type="pct" w:w="786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11.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Ramiz Rizvić</w:t>
            </w:r>
          </w:p>
        </w:tc>
        <w:tc>
          <w:tcPr>
            <w:tcW w:type="pct" w:w="972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41787159196</w:t>
            </w:r>
          </w:p>
        </w:tc>
        <w:tc>
          <w:tcPr>
            <w:tcW w:type="pct" w:w="993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Vojnić, Jagrocvac 36</w:t>
            </w:r>
          </w:p>
        </w:tc>
        <w:tc>
          <w:tcPr>
            <w:tcW w:type="pct" w:w="1344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92.560,91</w:t>
            </w:r>
            <w:r>
              <w:rPr>
                <w:lang w:eastAsia="en-US"/>
              </w:rPr>
              <w:t xml:space="preserve"> bruto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46.360,00</w:t>
            </w:r>
            <w:r>
              <w:rPr>
                <w:lang w:eastAsia="en-US"/>
              </w:rPr>
              <w:t xml:space="preserve"> neto</w:t>
            </w:r>
          </w:p>
        </w:tc>
      </w:tr>
      <w:tr w:rsidTr="009A5838" w:rsidR="00B95C69" w:rsidRPr="00B95C69">
        <w:trPr>
          <w:jc w:val="center"/>
        </w:trPr>
        <w:tc>
          <w:tcPr>
            <w:tcW w:type="pct" w:w="786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12.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Edvin Šabić</w:t>
            </w:r>
          </w:p>
        </w:tc>
        <w:tc>
          <w:tcPr>
            <w:tcW w:type="pct" w:w="972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70421687781</w:t>
            </w:r>
          </w:p>
        </w:tc>
        <w:tc>
          <w:tcPr>
            <w:tcW w:type="pct" w:w="993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Cetingrad, Maljevačko selište 60</w:t>
            </w:r>
          </w:p>
        </w:tc>
        <w:tc>
          <w:tcPr>
            <w:tcW w:type="pct" w:w="1344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251.201,41</w:t>
            </w:r>
            <w:r>
              <w:rPr>
                <w:lang w:eastAsia="en-US"/>
              </w:rPr>
              <w:t xml:space="preserve"> bruto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125.633,79</w:t>
            </w:r>
            <w:r>
              <w:rPr>
                <w:lang w:eastAsia="en-US"/>
              </w:rPr>
              <w:t xml:space="preserve"> neto</w:t>
            </w:r>
          </w:p>
        </w:tc>
      </w:tr>
      <w:tr w:rsidTr="009A5838" w:rsidR="00B95C69" w:rsidRPr="00B95C69">
        <w:trPr>
          <w:jc w:val="center"/>
        </w:trPr>
        <w:tc>
          <w:tcPr>
            <w:tcW w:type="pct" w:w="786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13.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Joso Mrgan</w:t>
            </w:r>
          </w:p>
        </w:tc>
        <w:tc>
          <w:tcPr>
            <w:tcW w:type="pct" w:w="972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78443875633</w:t>
            </w:r>
          </w:p>
        </w:tc>
        <w:tc>
          <w:tcPr>
            <w:tcW w:type="pct" w:w="993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Slunj, Točak 11</w:t>
            </w:r>
          </w:p>
        </w:tc>
        <w:tc>
          <w:tcPr>
            <w:tcW w:type="pct" w:w="1344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48.012,88</w:t>
            </w:r>
            <w:r>
              <w:rPr>
                <w:lang w:eastAsia="en-US"/>
              </w:rPr>
              <w:t xml:space="preserve"> bruto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23.748,00</w:t>
            </w:r>
            <w:r>
              <w:rPr>
                <w:lang w:eastAsia="en-US"/>
              </w:rPr>
              <w:t xml:space="preserve"> neto</w:t>
            </w:r>
          </w:p>
        </w:tc>
      </w:tr>
      <w:tr w:rsidTr="009A5838" w:rsidR="00B95C69" w:rsidRPr="00B95C69">
        <w:trPr>
          <w:jc w:val="center"/>
        </w:trPr>
        <w:tc>
          <w:tcPr>
            <w:tcW w:type="pct" w:w="786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14.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Đula Hegić</w:t>
            </w:r>
          </w:p>
        </w:tc>
        <w:tc>
          <w:tcPr>
            <w:tcW w:type="pct" w:w="972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86346169502</w:t>
            </w:r>
          </w:p>
        </w:tc>
        <w:tc>
          <w:tcPr>
            <w:tcW w:type="pct" w:w="993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Topusko, Crni Potok 3</w:t>
            </w:r>
          </w:p>
        </w:tc>
        <w:tc>
          <w:tcPr>
            <w:tcW w:type="pct" w:w="1344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82.413,86</w:t>
            </w:r>
            <w:r>
              <w:rPr>
                <w:lang w:eastAsia="en-US"/>
              </w:rPr>
              <w:t xml:space="preserve"> bruto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41.164,80</w:t>
            </w:r>
            <w:r>
              <w:rPr>
                <w:lang w:eastAsia="en-US"/>
              </w:rPr>
              <w:t xml:space="preserve"> neto</w:t>
            </w:r>
          </w:p>
        </w:tc>
      </w:tr>
      <w:tr w:rsidTr="009A5838" w:rsidR="00B95C69" w:rsidRPr="00B95C69">
        <w:trPr>
          <w:jc w:val="center"/>
        </w:trPr>
        <w:tc>
          <w:tcPr>
            <w:tcW w:type="pct" w:w="786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15.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Hasan Zarifović</w:t>
            </w:r>
          </w:p>
        </w:tc>
        <w:tc>
          <w:tcPr>
            <w:tcW w:type="pct" w:w="972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71495848001</w:t>
            </w:r>
          </w:p>
        </w:tc>
        <w:tc>
          <w:tcPr>
            <w:tcW w:type="pct" w:w="993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Vojnić, Svinica Krstinjska 77</w:t>
            </w:r>
          </w:p>
        </w:tc>
        <w:tc>
          <w:tcPr>
            <w:tcW w:type="pct" w:w="1344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31.431,11</w:t>
            </w:r>
            <w:r>
              <w:rPr>
                <w:lang w:eastAsia="en-US"/>
              </w:rPr>
              <w:t xml:space="preserve"> bruto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15.792,00</w:t>
            </w:r>
            <w:r>
              <w:rPr>
                <w:lang w:eastAsia="en-US"/>
              </w:rPr>
              <w:t xml:space="preserve"> neto</w:t>
            </w:r>
          </w:p>
        </w:tc>
      </w:tr>
      <w:tr w:rsidTr="009A5838" w:rsidR="00B95C69" w:rsidRPr="00B95C69">
        <w:trPr>
          <w:jc w:val="center"/>
        </w:trPr>
        <w:tc>
          <w:tcPr>
            <w:tcW w:type="pct" w:w="786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16.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Mirzeta Zarifović</w:t>
            </w:r>
          </w:p>
        </w:tc>
        <w:tc>
          <w:tcPr>
            <w:tcW w:type="pct" w:w="972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48757735459</w:t>
            </w:r>
          </w:p>
        </w:tc>
        <w:tc>
          <w:tcPr>
            <w:tcW w:type="pct" w:w="993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Vojnić, Svinica Krstinjska 77</w:t>
            </w:r>
          </w:p>
        </w:tc>
        <w:tc>
          <w:tcPr>
            <w:tcW w:type="pct" w:w="1344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42.568,12</w:t>
            </w:r>
            <w:r>
              <w:rPr>
                <w:lang w:eastAsia="en-US"/>
              </w:rPr>
              <w:t xml:space="preserve"> bruto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21.337,60</w:t>
            </w:r>
            <w:r>
              <w:rPr>
                <w:lang w:eastAsia="en-US"/>
              </w:rPr>
              <w:t xml:space="preserve"> neto</w:t>
            </w:r>
          </w:p>
        </w:tc>
      </w:tr>
      <w:tr w:rsidTr="009A5838" w:rsidR="00B95C69" w:rsidRPr="00B95C69">
        <w:trPr>
          <w:jc w:val="center"/>
        </w:trPr>
        <w:tc>
          <w:tcPr>
            <w:tcW w:type="pct" w:w="786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17.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Nermina Zarifović</w:t>
            </w:r>
          </w:p>
        </w:tc>
        <w:tc>
          <w:tcPr>
            <w:tcW w:type="pct" w:w="972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60746304204</w:t>
            </w:r>
          </w:p>
        </w:tc>
        <w:tc>
          <w:tcPr>
            <w:tcW w:type="pct" w:w="993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Vojnić, Mracelj 15c</w:t>
            </w:r>
          </w:p>
        </w:tc>
        <w:tc>
          <w:tcPr>
            <w:tcW w:type="pct" w:w="1344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38.360,80</w:t>
            </w:r>
            <w:r>
              <w:rPr>
                <w:lang w:eastAsia="en-US"/>
              </w:rPr>
              <w:t xml:space="preserve"> bruto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19.240,00</w:t>
            </w:r>
            <w:r>
              <w:rPr>
                <w:lang w:eastAsia="en-US"/>
              </w:rPr>
              <w:t xml:space="preserve"> neto</w:t>
            </w:r>
          </w:p>
        </w:tc>
      </w:tr>
      <w:tr w:rsidTr="009A5838" w:rsidR="00B95C69" w:rsidRPr="00B95C69">
        <w:trPr>
          <w:jc w:val="center"/>
        </w:trPr>
        <w:tc>
          <w:tcPr>
            <w:tcW w:type="pct" w:w="786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18.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Ismet Ćatić</w:t>
            </w:r>
          </w:p>
        </w:tc>
        <w:tc>
          <w:tcPr>
            <w:tcW w:type="pct" w:w="972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70525763712</w:t>
            </w:r>
          </w:p>
        </w:tc>
        <w:tc>
          <w:tcPr>
            <w:tcW w:type="pct" w:w="993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Karlovac, dr. Ante Starčevića 36</w:t>
            </w:r>
          </w:p>
        </w:tc>
        <w:tc>
          <w:tcPr>
            <w:tcW w:type="pct" w:w="1344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173.242,35</w:t>
            </w:r>
            <w:r>
              <w:rPr>
                <w:lang w:eastAsia="en-US"/>
              </w:rPr>
              <w:t xml:space="preserve"> bruto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86.857,79</w:t>
            </w:r>
            <w:r>
              <w:rPr>
                <w:lang w:eastAsia="en-US"/>
              </w:rPr>
              <w:t xml:space="preserve"> neto</w:t>
            </w:r>
          </w:p>
        </w:tc>
      </w:tr>
      <w:tr w:rsidTr="009A5838" w:rsidR="00B95C69" w:rsidRPr="00B95C69">
        <w:trPr>
          <w:jc w:val="center"/>
        </w:trPr>
        <w:tc>
          <w:tcPr>
            <w:tcW w:type="pct" w:w="786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19.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Suzana Antunović</w:t>
            </w:r>
          </w:p>
        </w:tc>
        <w:tc>
          <w:tcPr>
            <w:tcW w:type="pct" w:w="972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3268260942</w:t>
            </w:r>
          </w:p>
        </w:tc>
        <w:tc>
          <w:tcPr>
            <w:tcW w:type="pct" w:w="993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Glina, Trstik 5</w:t>
            </w:r>
          </w:p>
        </w:tc>
        <w:tc>
          <w:tcPr>
            <w:tcW w:type="pct" w:w="1344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3.217,36</w:t>
            </w:r>
            <w:r>
              <w:rPr>
                <w:lang w:eastAsia="en-US"/>
              </w:rPr>
              <w:t xml:space="preserve">  bruto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1.600,00</w:t>
            </w:r>
            <w:r>
              <w:rPr>
                <w:lang w:eastAsia="en-US"/>
              </w:rPr>
              <w:t xml:space="preserve"> neto</w:t>
            </w:r>
          </w:p>
        </w:tc>
      </w:tr>
      <w:tr w:rsidTr="009A5838" w:rsidR="00B95C69" w:rsidRPr="00B95C69">
        <w:trPr>
          <w:jc w:val="center"/>
        </w:trPr>
        <w:tc>
          <w:tcPr>
            <w:tcW w:type="pct" w:w="786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20.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</w:p>
        </w:tc>
        <w:tc>
          <w:tcPr>
            <w:tcW w:type="pct" w:w="905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Nermin Zarifović</w:t>
            </w:r>
          </w:p>
        </w:tc>
        <w:tc>
          <w:tcPr>
            <w:tcW w:type="pct" w:w="972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68337643864</w:t>
            </w:r>
          </w:p>
        </w:tc>
        <w:tc>
          <w:tcPr>
            <w:tcW w:type="pct" w:w="993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Vojnić, Mracelj 15c</w:t>
            </w:r>
          </w:p>
        </w:tc>
        <w:tc>
          <w:tcPr>
            <w:tcW w:type="pct" w:w="1344"/>
          </w:tcPr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23.758,95</w:t>
            </w:r>
            <w:r>
              <w:rPr>
                <w:lang w:eastAsia="en-US"/>
              </w:rPr>
              <w:t xml:space="preserve"> bruto</w:t>
            </w:r>
          </w:p>
          <w:p w:rsidRDefault="00B95C69" w:rsidP="00B95C69" w:rsidR="00B95C69" w:rsidRPr="00B95C69">
            <w:pPr>
              <w:spacing w:after="80"/>
              <w:rPr>
                <w:lang w:eastAsia="en-US"/>
              </w:rPr>
            </w:pPr>
            <w:r w:rsidRPr="00B95C69">
              <w:rPr>
                <w:lang w:eastAsia="en-US"/>
              </w:rPr>
              <w:t>11.928,00</w:t>
            </w:r>
            <w:r>
              <w:rPr>
                <w:lang w:eastAsia="en-US"/>
              </w:rPr>
              <w:t xml:space="preserve"> neto</w:t>
            </w:r>
          </w:p>
        </w:tc>
      </w:tr>
    </w:tbl>
    <w:p w:rsidRDefault="006722C4" w:rsidP="006722C4" w:rsidR="006722C4" w:rsidRPr="006722C4">
      <w:pPr>
        <w:ind w:left="1134"/>
        <w:jc w:val="both"/>
      </w:pPr>
    </w:p>
    <w:p w:rsidRDefault="00EC1540" w:rsidP="00E46A16" w:rsidR="00EC1540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46A16" w:rsidR="00B95C69">
      <w:pPr>
        <w:jc w:val="center"/>
      </w:pPr>
    </w:p>
    <w:p w:rsidRDefault="00B95C69" w:rsidP="00E16331" w:rsidR="00B95C69">
      <w:pPr>
        <w:ind w:left="5664"/>
        <w:jc w:val="both"/>
      </w:pPr>
    </w:p>
    <w:p w:rsidRDefault="00B95C69" w:rsidP="00E16331" w:rsidR="00B95C69">
      <w:pPr>
        <w:ind w:left="5664"/>
        <w:jc w:val="both"/>
      </w:pPr>
    </w:p>
    <w:p w:rsidRDefault="00B95C69" w:rsidP="00E16331" w:rsidR="00B95C69">
      <w:pPr>
        <w:ind w:left="5664"/>
        <w:jc w:val="both"/>
      </w:pPr>
    </w:p>
    <w:p w:rsidRDefault="00B95C69" w:rsidP="00E16331" w:rsidR="00B95C69">
      <w:pPr>
        <w:ind w:left="5664"/>
        <w:jc w:val="both"/>
      </w:pPr>
    </w:p>
    <w:p w:rsidRDefault="00B95C69" w:rsidP="00E16331" w:rsidR="00B95C69">
      <w:pPr>
        <w:ind w:left="5664"/>
        <w:jc w:val="both"/>
      </w:pPr>
    </w:p>
    <w:p w:rsidRDefault="00B95C69" w:rsidP="00E16331" w:rsidR="00B95C69">
      <w:pPr>
        <w:ind w:left="5664"/>
        <w:jc w:val="both"/>
      </w:pPr>
    </w:p>
    <w:p w:rsidRDefault="00B95C69" w:rsidP="00E16331" w:rsidR="00B95C69">
      <w:pPr>
        <w:ind w:left="5664"/>
        <w:jc w:val="both"/>
      </w:pPr>
    </w:p>
    <w:p w:rsidRDefault="00B95C69" w:rsidP="00E16331" w:rsidR="00B95C69">
      <w:pPr>
        <w:ind w:left="5664"/>
        <w:jc w:val="both"/>
      </w:pPr>
    </w:p>
    <w:p w:rsidRDefault="00B95C69" w:rsidP="00E16331" w:rsidR="00B95C69">
      <w:pPr>
        <w:ind w:left="5664"/>
        <w:jc w:val="both"/>
      </w:pPr>
    </w:p>
    <w:p w:rsidRDefault="00B95C69" w:rsidP="00E16331" w:rsidR="00B95C69">
      <w:pPr>
        <w:ind w:left="5664"/>
        <w:jc w:val="both"/>
      </w:pPr>
    </w:p>
    <w:p w:rsidRDefault="00B95C69" w:rsidP="00E16331" w:rsidR="00B95C69">
      <w:pPr>
        <w:ind w:left="5664"/>
        <w:jc w:val="both"/>
      </w:pPr>
    </w:p>
    <w:p w:rsidRDefault="00B95C69" w:rsidP="00E16331" w:rsidR="00B95C69">
      <w:pPr>
        <w:ind w:left="5664"/>
        <w:jc w:val="both"/>
      </w:pPr>
    </w:p>
    <w:p w:rsidRDefault="00B95C69" w:rsidP="00E16331" w:rsidR="00B95C69">
      <w:pPr>
        <w:ind w:left="5664"/>
        <w:jc w:val="both"/>
      </w:pPr>
    </w:p>
    <w:p w:rsidRDefault="00B95C69" w:rsidP="00E16331" w:rsidR="00B95C69">
      <w:pPr>
        <w:ind w:left="5664"/>
        <w:jc w:val="both"/>
      </w:pPr>
    </w:p>
    <w:p w:rsidRDefault="00B95C69" w:rsidP="00E16331" w:rsidR="00B95C69">
      <w:pPr>
        <w:ind w:left="5664"/>
        <w:jc w:val="both"/>
      </w:pPr>
    </w:p>
    <w:p w:rsidRDefault="00B95C69" w:rsidP="00E16331" w:rsidR="00B95C69">
      <w:pPr>
        <w:ind w:left="5664"/>
        <w:jc w:val="both"/>
      </w:pPr>
    </w:p>
    <w:p w:rsidRDefault="00B95C69" w:rsidP="00E16331" w:rsidR="00B95C69">
      <w:pPr>
        <w:ind w:left="5664"/>
        <w:jc w:val="both"/>
      </w:pPr>
    </w:p>
    <w:p w:rsidRDefault="00B95C69" w:rsidP="00E16331" w:rsidR="00B95C69">
      <w:pPr>
        <w:ind w:left="5664"/>
        <w:jc w:val="both"/>
      </w:pPr>
    </w:p>
    <w:p w:rsidRDefault="00B95C69" w:rsidP="00E16331" w:rsidR="00B95C69">
      <w:pPr>
        <w:ind w:left="5664"/>
        <w:jc w:val="both"/>
      </w:pPr>
    </w:p>
    <w:p w:rsidRDefault="00B95C69" w:rsidP="00E16331" w:rsidR="00B95C69">
      <w:pPr>
        <w:ind w:left="5664"/>
        <w:jc w:val="both"/>
      </w:pPr>
    </w:p>
    <w:p w:rsidRDefault="00B95C69" w:rsidP="00B95C69" w:rsidR="00B95C69">
      <w:pPr>
        <w:pStyle w:val="Odlomakpopisa"/>
        <w:numPr>
          <w:ilvl w:val="0"/>
          <w:numId w:val="15"/>
        </w:numPr>
      </w:pPr>
      <w:r>
        <w:t>Drugi viši isplatni red</w:t>
      </w:r>
    </w:p>
    <w:p w:rsidRDefault="00B95C69" w:rsidP="00B95C69" w:rsidR="00B95C69"/>
    <w:p w:rsidRDefault="00B95C69" w:rsidP="00B95C69" w:rsidR="00B95C69" w:rsidRPr="00B95C69">
      <w:pPr>
        <w:pStyle w:val="Odlomakpopisa"/>
        <w:numPr>
          <w:ilvl w:val="1"/>
          <w:numId w:val="15"/>
        </w:numPr>
        <w:spacing w:lineRule="auto" w:line="276"/>
        <w:jc w:val="both"/>
      </w:pPr>
      <w:r w:rsidRPr="00B95C69">
        <w:t>HRVATSKE ŠUME društvo s ograničenom odgovornošću,</w:t>
      </w:r>
    </w:p>
    <w:p w:rsidRDefault="00B95C69" w:rsidP="00B95C69" w:rsidR="00B95C69">
      <w:pPr>
        <w:spacing w:lineRule="auto" w:line="276"/>
        <w:ind w:left="1068"/>
        <w:jc w:val="both"/>
      </w:pPr>
      <w:r>
        <w:t xml:space="preserve">     </w:t>
      </w:r>
      <w:r w:rsidRPr="00B95C69">
        <w:t xml:space="preserve">Zagreb,Ulica kneza Branimira 1, OIB: 69693144506, </w:t>
      </w:r>
    </w:p>
    <w:p w:rsidRDefault="00B95C69" w:rsidP="00B95C69" w:rsidR="00B95C69">
      <w:pPr>
        <w:spacing w:lineRule="auto" w:line="276"/>
        <w:ind w:left="1068"/>
        <w:jc w:val="both"/>
      </w:pPr>
      <w:r>
        <w:t xml:space="preserve">      </w:t>
      </w:r>
      <w:r w:rsidRPr="00B95C69">
        <w:t xml:space="preserve">u iznosu od  </w:t>
      </w:r>
      <w:r>
        <w:t xml:space="preserve">                                                                                     </w:t>
      </w:r>
      <w:r w:rsidRPr="00B95C69">
        <w:t>66.936,93 kn</w:t>
      </w:r>
    </w:p>
    <w:p w:rsidRDefault="00B95C69" w:rsidP="00B95C69" w:rsidR="00B95C69" w:rsidRPr="00B95C69">
      <w:pPr>
        <w:pStyle w:val="Odlomakpopisa"/>
        <w:numPr>
          <w:ilvl w:val="1"/>
          <w:numId w:val="15"/>
        </w:numPr>
        <w:spacing w:lineRule="auto" w:line="276"/>
        <w:jc w:val="both"/>
      </w:pPr>
      <w:r w:rsidRPr="00B95C69">
        <w:t>HRVATSKA AGENCIJA ZA MALO GOSPODARSTVO,</w:t>
      </w:r>
    </w:p>
    <w:p w:rsidRDefault="00B95C69" w:rsidP="00B95C69" w:rsidR="00B95C69" w:rsidRPr="00B95C69">
      <w:pPr>
        <w:spacing w:lineRule="auto" w:line="276"/>
        <w:ind w:left="1068"/>
        <w:jc w:val="both"/>
      </w:pPr>
      <w:r>
        <w:t xml:space="preserve">     </w:t>
      </w:r>
      <w:r w:rsidRPr="00B95C69">
        <w:t>INOVACIJE I INVESTICIJE, Zagreb, Ksaver 208,</w:t>
      </w:r>
    </w:p>
    <w:p w:rsidRDefault="00B95C69" w:rsidP="00B95C69" w:rsidR="00B95C69" w:rsidRPr="00B95C69">
      <w:pPr>
        <w:spacing w:lineRule="auto" w:line="276"/>
        <w:ind w:left="1068"/>
        <w:jc w:val="both"/>
      </w:pPr>
      <w:r>
        <w:t xml:space="preserve">     </w:t>
      </w:r>
      <w:r w:rsidRPr="00B95C69">
        <w:t>OIB: 25609559342, u iznosu od                                                  3.521.451,22 kn</w:t>
      </w:r>
    </w:p>
    <w:p w:rsidRDefault="00B95C69" w:rsidP="00B95C69" w:rsidR="00B95C69" w:rsidRPr="00B95C69">
      <w:pPr>
        <w:pStyle w:val="Odlomakpopisa"/>
        <w:numPr>
          <w:ilvl w:val="1"/>
          <w:numId w:val="15"/>
        </w:numPr>
        <w:spacing w:lineRule="auto" w:line="276"/>
        <w:jc w:val="both"/>
      </w:pPr>
      <w:r w:rsidRPr="00B95C69">
        <w:t>AGRAM BANKA d.d. (ranije KREDITNA BANKA</w:t>
      </w:r>
    </w:p>
    <w:p w:rsidRDefault="00B95C69" w:rsidP="00B95C69" w:rsidR="00B95C6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>ZAGREB d.d.), Zagreb, Ulica grada Vukovara 74,</w:t>
      </w:r>
    </w:p>
    <w:p w:rsidRDefault="00B95C69" w:rsidP="00B95C69" w:rsidR="00B95C6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 xml:space="preserve">OIB: 70663193635, u iznosu od                                                      </w:t>
      </w:r>
      <w:r>
        <w:t xml:space="preserve">  </w:t>
      </w:r>
      <w:r w:rsidRPr="00B95C69">
        <w:t>4.583,00 kn</w:t>
      </w:r>
    </w:p>
    <w:p w:rsidRDefault="00B95C69" w:rsidP="00B95C69" w:rsidR="00B95C69" w:rsidRPr="00B95C69">
      <w:pPr>
        <w:pStyle w:val="Odlomakpopisa"/>
        <w:numPr>
          <w:ilvl w:val="1"/>
          <w:numId w:val="15"/>
        </w:numPr>
        <w:spacing w:lineRule="auto" w:line="276"/>
        <w:jc w:val="both"/>
      </w:pPr>
      <w:r w:rsidRPr="00B95C69">
        <w:t xml:space="preserve">PORSCHE LEASING d.o.o., Zagreb, </w:t>
      </w:r>
    </w:p>
    <w:p w:rsidRDefault="00B95C69" w:rsidP="00B95C69" w:rsidR="00B95C6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>Velimira Škorpika 21, OIB: 90275854576, u iznosu od               118.978,62 kn</w:t>
      </w:r>
    </w:p>
    <w:p w:rsidRDefault="00B95C69" w:rsidP="00B95C69" w:rsidR="00B95C69" w:rsidRPr="00B95C69">
      <w:pPr>
        <w:pStyle w:val="Odlomakpopisa"/>
        <w:numPr>
          <w:ilvl w:val="1"/>
          <w:numId w:val="15"/>
        </w:numPr>
        <w:spacing w:lineRule="auto" w:line="276"/>
        <w:jc w:val="both"/>
      </w:pPr>
      <w:r w:rsidRPr="00B95C69">
        <w:t>Republika Hrvatska, Ministarstvo financija, Zagreb,</w:t>
      </w:r>
    </w:p>
    <w:p w:rsidRDefault="00B95C69" w:rsidP="00B95C69" w:rsidR="00B95C6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>Katančićeva 5, OIB: 18683136487, u iznosu od                        3.303.809,33 kn</w:t>
      </w:r>
    </w:p>
    <w:p w:rsidRDefault="00B95C69" w:rsidP="00B95C69" w:rsidR="00B95C69" w:rsidRPr="00B95C69">
      <w:pPr>
        <w:pStyle w:val="Odlomakpopisa"/>
        <w:numPr>
          <w:ilvl w:val="1"/>
          <w:numId w:val="15"/>
        </w:numPr>
        <w:spacing w:lineRule="auto" w:line="276"/>
        <w:jc w:val="both"/>
      </w:pPr>
      <w:r w:rsidRPr="00B95C69">
        <w:t>Hrvatske autoceste d.o.o., Zagreb, Širolina 4,</w:t>
      </w:r>
    </w:p>
    <w:p w:rsidRDefault="00B95C69" w:rsidP="00B95C69" w:rsidR="00B95C6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 xml:space="preserve">OIB: 57500462912, u iznosu od                                                      </w:t>
      </w:r>
      <w:r w:rsidR="009A5838">
        <w:t xml:space="preserve"> </w:t>
      </w:r>
      <w:r w:rsidRPr="00B95C69">
        <w:t xml:space="preserve"> 1.634,87 kn</w:t>
      </w:r>
    </w:p>
    <w:p w:rsidRDefault="00B95C69" w:rsidP="00B95C69" w:rsidR="00B95C69" w:rsidRPr="00B95C69">
      <w:pPr>
        <w:pStyle w:val="Odlomakpopisa"/>
        <w:numPr>
          <w:ilvl w:val="1"/>
          <w:numId w:val="15"/>
        </w:numPr>
        <w:spacing w:lineRule="auto" w:line="276"/>
        <w:jc w:val="both"/>
      </w:pPr>
      <w:r w:rsidRPr="00B95C69">
        <w:t xml:space="preserve">EUROHERC osiguranje d.d., Zagreb, Ulica grada </w:t>
      </w:r>
    </w:p>
    <w:p w:rsidRDefault="00B95C69" w:rsidP="00B95C69" w:rsidR="00B95C69" w:rsidRPr="00B95C69">
      <w:pPr>
        <w:spacing w:lineRule="auto" w:line="276"/>
        <w:ind w:left="1068"/>
        <w:jc w:val="both"/>
      </w:pPr>
      <w:r>
        <w:t xml:space="preserve">      </w:t>
      </w:r>
      <w:r w:rsidRPr="00B95C69">
        <w:t xml:space="preserve">Vukovara 282, OIB: 22694857747, u iznosu od                    </w:t>
      </w:r>
      <w:r w:rsidR="009A5838">
        <w:t xml:space="preserve"> </w:t>
      </w:r>
      <w:r w:rsidRPr="00B95C69">
        <w:t xml:space="preserve">   1.384.380,09 kn</w:t>
      </w:r>
    </w:p>
    <w:p w:rsidRDefault="00B95C69" w:rsidP="00B95C69" w:rsidR="00B95C69" w:rsidRPr="00B95C69">
      <w:pPr>
        <w:pStyle w:val="Odlomakpopisa"/>
        <w:numPr>
          <w:ilvl w:val="1"/>
          <w:numId w:val="15"/>
        </w:numPr>
        <w:spacing w:lineRule="auto" w:line="276"/>
        <w:jc w:val="both"/>
      </w:pPr>
      <w:r w:rsidRPr="00B95C69">
        <w:t>Grad Zagreb, Zagreb, Trg Stjepana Radića 1,</w:t>
      </w:r>
    </w:p>
    <w:p w:rsidRDefault="009A5838" w:rsidP="00B95C69" w:rsidR="00B95C69" w:rsidRPr="00B95C69">
      <w:pPr>
        <w:spacing w:lineRule="auto" w:line="276"/>
        <w:ind w:left="1068"/>
        <w:jc w:val="both"/>
      </w:pPr>
      <w:r>
        <w:t xml:space="preserve">      </w:t>
      </w:r>
      <w:r w:rsidR="00B95C69" w:rsidRPr="00B95C69">
        <w:t xml:space="preserve">OIB: 61817894937, u iznosu od                 </w:t>
      </w:r>
      <w:r>
        <w:t xml:space="preserve"> </w:t>
      </w:r>
      <w:r w:rsidR="00B95C69" w:rsidRPr="00B95C69">
        <w:t xml:space="preserve">                                  283.470,25 kn</w:t>
      </w:r>
    </w:p>
    <w:p w:rsidRDefault="00B95C69" w:rsidP="00B95C69" w:rsidR="00B95C69" w:rsidRPr="00B95C69">
      <w:pPr>
        <w:pStyle w:val="Odlomakpopisa"/>
        <w:numPr>
          <w:ilvl w:val="1"/>
          <w:numId w:val="15"/>
        </w:numPr>
        <w:spacing w:lineRule="auto" w:line="276"/>
        <w:jc w:val="both"/>
      </w:pPr>
      <w:r w:rsidRPr="00B95C69">
        <w:t>Hrvatske vode, Zagreb, Ulica grada Vukovara 220,</w:t>
      </w:r>
    </w:p>
    <w:p w:rsidRDefault="009A5838" w:rsidP="00B95C69" w:rsidR="00B95C69" w:rsidRPr="00B95C69">
      <w:pPr>
        <w:spacing w:lineRule="auto" w:line="276"/>
        <w:ind w:left="1068"/>
        <w:jc w:val="both"/>
      </w:pPr>
      <w:r>
        <w:t xml:space="preserve">      </w:t>
      </w:r>
      <w:r w:rsidR="00B95C69" w:rsidRPr="00B95C69">
        <w:t xml:space="preserve">OIB: 28921383001, u iznosu od           </w:t>
      </w:r>
      <w:r>
        <w:t xml:space="preserve"> </w:t>
      </w:r>
      <w:r w:rsidR="00B95C69" w:rsidRPr="00B95C69">
        <w:t xml:space="preserve">                                          42.454,66 kn</w:t>
      </w:r>
    </w:p>
    <w:p w:rsidRDefault="00B95C69" w:rsidP="00B95C69" w:rsidR="00B95C69" w:rsidRPr="00B95C69">
      <w:pPr>
        <w:pStyle w:val="Odlomakpopisa"/>
        <w:numPr>
          <w:ilvl w:val="1"/>
          <w:numId w:val="15"/>
        </w:numPr>
        <w:spacing w:lineRule="auto" w:line="276"/>
        <w:jc w:val="both"/>
      </w:pPr>
      <w:r w:rsidRPr="00B95C69">
        <w:t xml:space="preserve">Financijska agencija, Zagreb, Ulica grada </w:t>
      </w:r>
    </w:p>
    <w:p w:rsidRDefault="009A5838" w:rsidP="00B95C69" w:rsidR="00B95C69" w:rsidRPr="00B95C69">
      <w:pPr>
        <w:spacing w:lineRule="auto" w:line="276"/>
        <w:ind w:left="1068"/>
        <w:jc w:val="both"/>
      </w:pPr>
      <w:r>
        <w:t xml:space="preserve">     </w:t>
      </w:r>
      <w:r w:rsidR="00B95C69" w:rsidRPr="00B95C69">
        <w:t>Vukovara 70, OIB: 85821130368, u iznosu od                                  9.050,66 kn</w:t>
      </w:r>
    </w:p>
    <w:p w:rsidRDefault="00B95C69" w:rsidP="00B95C69" w:rsidR="00B95C69" w:rsidRPr="00B95C69">
      <w:pPr>
        <w:pStyle w:val="Odlomakpopisa"/>
        <w:numPr>
          <w:ilvl w:val="1"/>
          <w:numId w:val="15"/>
        </w:numPr>
        <w:spacing w:lineRule="auto" w:line="276"/>
        <w:jc w:val="both"/>
      </w:pPr>
      <w:r w:rsidRPr="00B95C69">
        <w:t>SOCIETA PER LA GESTIONE DI ATTIVITA -</w:t>
      </w:r>
    </w:p>
    <w:p w:rsidRDefault="009A5838" w:rsidP="00B95C69" w:rsidR="00B95C69" w:rsidRPr="00B95C69">
      <w:pPr>
        <w:spacing w:lineRule="auto" w:line="276"/>
        <w:ind w:left="1068"/>
        <w:jc w:val="both"/>
      </w:pPr>
      <w:r>
        <w:t xml:space="preserve">     </w:t>
      </w:r>
      <w:r w:rsidR="00B95C69" w:rsidRPr="00B95C69">
        <w:t>SGA S.p.A. d.d., Via San Giacomo 19, Napulj,</w:t>
      </w:r>
    </w:p>
    <w:p w:rsidRDefault="009A5838" w:rsidP="00B95C69" w:rsidR="00B95C69" w:rsidRPr="00B95C69">
      <w:pPr>
        <w:spacing w:lineRule="auto" w:line="276"/>
        <w:ind w:left="1068"/>
        <w:jc w:val="both"/>
      </w:pPr>
      <w:r>
        <w:t xml:space="preserve">     </w:t>
      </w:r>
      <w:r w:rsidR="00B95C69" w:rsidRPr="00B95C69">
        <w:t xml:space="preserve">Italija, OIB: 17779370167, u iznosu od                                     </w:t>
      </w:r>
      <w:r>
        <w:t xml:space="preserve"> </w:t>
      </w:r>
      <w:r w:rsidR="00B95C69" w:rsidRPr="00B95C69">
        <w:t xml:space="preserve"> 4.339.636,88 kn</w:t>
      </w:r>
    </w:p>
    <w:p w:rsidRDefault="00B95C69" w:rsidP="00B95C69" w:rsidR="00B95C69" w:rsidRPr="00B95C69">
      <w:pPr>
        <w:pStyle w:val="Odlomakpopisa"/>
        <w:numPr>
          <w:ilvl w:val="1"/>
          <w:numId w:val="15"/>
        </w:numPr>
        <w:spacing w:lineRule="auto" w:line="276"/>
        <w:jc w:val="both"/>
      </w:pPr>
      <w:r w:rsidRPr="00B95C69">
        <w:t>LAGER BAŠIĆ, d.o.o., Donji Stupnik,</w:t>
      </w:r>
    </w:p>
    <w:p w:rsidRDefault="009A5838" w:rsidP="00B95C69" w:rsidR="00B95C69" w:rsidRPr="00B95C69">
      <w:pPr>
        <w:spacing w:lineRule="auto" w:line="276"/>
        <w:ind w:left="1068"/>
        <w:jc w:val="both"/>
      </w:pPr>
      <w:r>
        <w:t xml:space="preserve">      </w:t>
      </w:r>
      <w:r w:rsidR="00B95C69" w:rsidRPr="00B95C69">
        <w:t xml:space="preserve">Trgovačka ulica 3, OIB: 49617677906, u iznosu od          </w:t>
      </w:r>
      <w:r>
        <w:t xml:space="preserve"> </w:t>
      </w:r>
      <w:r w:rsidR="00B95C69" w:rsidRPr="00B95C69">
        <w:t xml:space="preserve">       </w:t>
      </w:r>
      <w:r>
        <w:t xml:space="preserve"> </w:t>
      </w:r>
      <w:r w:rsidR="00B95C69" w:rsidRPr="00B95C69">
        <w:t xml:space="preserve">    13.390,32 kn</w:t>
      </w:r>
    </w:p>
    <w:p w:rsidRDefault="00B95C69" w:rsidP="00B95C69" w:rsidR="00B95C69" w:rsidRPr="00B95C69">
      <w:pPr>
        <w:pStyle w:val="Odlomakpopisa"/>
        <w:numPr>
          <w:ilvl w:val="1"/>
          <w:numId w:val="15"/>
        </w:numPr>
        <w:spacing w:lineRule="auto" w:line="276"/>
        <w:jc w:val="both"/>
      </w:pPr>
      <w:r w:rsidRPr="00B95C69">
        <w:t xml:space="preserve">MERCATOR-H d.o.o., Sesvete, Ljudevita </w:t>
      </w:r>
    </w:p>
    <w:p w:rsidRDefault="009A5838" w:rsidP="00B95C69" w:rsidR="00B95C69" w:rsidRPr="00B95C69">
      <w:pPr>
        <w:spacing w:lineRule="auto" w:line="276"/>
        <w:ind w:left="1068"/>
        <w:jc w:val="both"/>
      </w:pPr>
      <w:r>
        <w:t xml:space="preserve">      </w:t>
      </w:r>
      <w:r w:rsidR="00B95C69" w:rsidRPr="00B95C69">
        <w:t>Posavskog 5, OIB: 10045107278, u iznosu od                               70.647,37 kn</w:t>
      </w:r>
    </w:p>
    <w:p w:rsidRDefault="00B95C69" w:rsidP="00B95C69" w:rsidR="00B95C69" w:rsidRPr="00B95C69">
      <w:pPr>
        <w:pStyle w:val="Odlomakpopisa"/>
        <w:numPr>
          <w:ilvl w:val="1"/>
          <w:numId w:val="15"/>
        </w:numPr>
        <w:spacing w:lineRule="auto" w:line="276"/>
        <w:jc w:val="both"/>
      </w:pPr>
      <w:r w:rsidRPr="00B95C69">
        <w:t>HEP-TOPLINARSTVO d.o.o., Zagreb, Miševečka 15a,</w:t>
      </w:r>
    </w:p>
    <w:p w:rsidRDefault="009A5838" w:rsidP="00B95C69" w:rsidR="00B95C69" w:rsidRPr="00B95C69">
      <w:pPr>
        <w:spacing w:lineRule="auto" w:line="276"/>
        <w:ind w:left="1068"/>
        <w:jc w:val="both"/>
      </w:pPr>
      <w:r>
        <w:t xml:space="preserve">      </w:t>
      </w:r>
      <w:r w:rsidR="00B95C69" w:rsidRPr="00B95C69">
        <w:t xml:space="preserve">OIB: 15907062900, u iznosu od              </w:t>
      </w:r>
      <w:r>
        <w:t xml:space="preserve">  </w:t>
      </w:r>
      <w:r w:rsidR="00B95C69" w:rsidRPr="00B95C69">
        <w:t xml:space="preserve">                                   221.322,52 kn</w:t>
      </w:r>
    </w:p>
    <w:p w:rsidRDefault="00B95C69" w:rsidP="00B95C69" w:rsidR="00B95C69" w:rsidRPr="00B95C69">
      <w:pPr>
        <w:pStyle w:val="Odlomakpopisa"/>
        <w:numPr>
          <w:ilvl w:val="1"/>
          <w:numId w:val="15"/>
        </w:numPr>
        <w:spacing w:lineRule="auto" w:line="276"/>
        <w:jc w:val="both"/>
      </w:pPr>
      <w:r w:rsidRPr="00B95C69">
        <w:t xml:space="preserve">ZAGREBAČKI HOLDING d.o.o., Zagreb, </w:t>
      </w:r>
    </w:p>
    <w:p w:rsidRDefault="009A5838" w:rsidP="00B95C69" w:rsidR="00B95C69" w:rsidRPr="00B95C69">
      <w:pPr>
        <w:spacing w:lineRule="auto" w:line="276"/>
        <w:ind w:left="1068"/>
        <w:jc w:val="both"/>
      </w:pPr>
      <w:r>
        <w:t xml:space="preserve">      </w:t>
      </w:r>
      <w:r w:rsidR="00B95C69" w:rsidRPr="00B95C69">
        <w:t>Ulica grada Vukovara 41, OIB: 85584865987, u iznosu od           12.709,26 kn</w:t>
      </w:r>
    </w:p>
    <w:p w:rsidRDefault="00B95C69" w:rsidP="00B95C69" w:rsidR="00B95C69" w:rsidRPr="00B95C69">
      <w:pPr>
        <w:pStyle w:val="Odlomakpopisa"/>
        <w:numPr>
          <w:ilvl w:val="1"/>
          <w:numId w:val="15"/>
        </w:numPr>
        <w:spacing w:lineRule="auto" w:line="276"/>
        <w:jc w:val="both"/>
      </w:pPr>
      <w:r w:rsidRPr="00B95C69">
        <w:t>Hrvatsko društvo skladatelja, Zagreb, Berislavićeva 9</w:t>
      </w:r>
    </w:p>
    <w:p w:rsidRDefault="009A5838" w:rsidP="00B95C69" w:rsidR="00B95C69" w:rsidRPr="00B95C69">
      <w:pPr>
        <w:spacing w:lineRule="auto" w:line="276"/>
        <w:ind w:left="1068"/>
        <w:jc w:val="both"/>
      </w:pPr>
      <w:r>
        <w:t xml:space="preserve">      </w:t>
      </w:r>
      <w:r w:rsidR="00B95C69" w:rsidRPr="00B95C69">
        <w:t>OIB: 56668956985, u iznosu od                                                     36.104,94 kn</w:t>
      </w:r>
    </w:p>
    <w:p w:rsidRDefault="00B95C69" w:rsidP="00B95C69" w:rsidR="00B95C69" w:rsidRPr="00B95C69">
      <w:pPr>
        <w:pStyle w:val="Odlomakpopisa"/>
        <w:numPr>
          <w:ilvl w:val="1"/>
          <w:numId w:val="15"/>
        </w:numPr>
        <w:spacing w:lineRule="auto" w:line="276"/>
        <w:jc w:val="both"/>
      </w:pPr>
      <w:r w:rsidRPr="00B95C69">
        <w:t>ERSTE &amp; STEIERMÄRKISCHE BANK d.d., Rijeka,</w:t>
      </w:r>
    </w:p>
    <w:p w:rsidRDefault="009A5838" w:rsidP="00B95C69" w:rsidR="00B95C69" w:rsidRPr="00B95C69">
      <w:pPr>
        <w:spacing w:lineRule="auto" w:line="276"/>
        <w:ind w:left="1068"/>
        <w:jc w:val="both"/>
      </w:pPr>
      <w:r>
        <w:t xml:space="preserve">     </w:t>
      </w:r>
      <w:r w:rsidR="00B95C69" w:rsidRPr="00B95C69">
        <w:t>Jadranski trg 3a, OIB: 23057039320, u iznosu od                       1.173.185,82 kn</w:t>
      </w:r>
    </w:p>
    <w:p w:rsidRDefault="00B95C69" w:rsidP="00B95C69" w:rsidR="00B95C69" w:rsidRPr="00B95C69">
      <w:pPr>
        <w:pStyle w:val="Odlomakpopisa"/>
        <w:numPr>
          <w:ilvl w:val="1"/>
          <w:numId w:val="15"/>
        </w:numPr>
        <w:spacing w:lineRule="auto" w:line="276"/>
        <w:jc w:val="both"/>
      </w:pPr>
      <w:r w:rsidRPr="00B95C69">
        <w:lastRenderedPageBreak/>
        <w:t>HEP ELEKTRA d.o.o., Zagreb, Ulica grada</w:t>
      </w:r>
    </w:p>
    <w:p w:rsidRDefault="009A5838" w:rsidP="00B95C69" w:rsidR="00B95C69" w:rsidRPr="00B95C69">
      <w:pPr>
        <w:spacing w:lineRule="auto" w:line="276"/>
        <w:ind w:left="1068"/>
        <w:jc w:val="both"/>
      </w:pPr>
      <w:r>
        <w:t xml:space="preserve">     </w:t>
      </w:r>
      <w:r w:rsidR="00B95C69" w:rsidRPr="00B95C69">
        <w:t>Vukovara 37, OIB: 43965974818, u iznosu od                                  1.869,40 kn</w:t>
      </w:r>
    </w:p>
    <w:p w:rsidRDefault="00B95C69" w:rsidP="00B95C69" w:rsidR="00B95C69" w:rsidRPr="00B95C69">
      <w:pPr>
        <w:pStyle w:val="Odlomakpopisa"/>
        <w:numPr>
          <w:ilvl w:val="1"/>
          <w:numId w:val="15"/>
        </w:numPr>
        <w:spacing w:lineRule="auto" w:line="276"/>
        <w:jc w:val="both"/>
      </w:pPr>
      <w:r w:rsidRPr="00B95C69">
        <w:t>VODOOPSKRBA I ODVODNJA d.o.o., Zagreb,</w:t>
      </w:r>
    </w:p>
    <w:p w:rsidRDefault="009A5838" w:rsidP="00B95C69" w:rsidR="00B95C69" w:rsidRPr="00B95C69">
      <w:pPr>
        <w:spacing w:lineRule="auto" w:line="276"/>
        <w:ind w:left="1068"/>
        <w:jc w:val="both"/>
      </w:pPr>
      <w:r>
        <w:t xml:space="preserve">      </w:t>
      </w:r>
      <w:r w:rsidR="00B95C69" w:rsidRPr="00B95C69">
        <w:t>Folnegovićeva 1, OIB: 83416546499, u iznosu od                         84.840,59 kn</w:t>
      </w:r>
    </w:p>
    <w:p w:rsidRDefault="00B95C69" w:rsidP="00B95C69" w:rsidR="00B95C69" w:rsidRPr="00B95C69">
      <w:pPr>
        <w:pStyle w:val="Odlomakpopisa"/>
        <w:numPr>
          <w:ilvl w:val="1"/>
          <w:numId w:val="15"/>
        </w:numPr>
        <w:spacing w:lineRule="auto" w:line="276"/>
        <w:jc w:val="both"/>
      </w:pPr>
      <w:r w:rsidRPr="00B95C69">
        <w:t xml:space="preserve">Hrvatska radiotelevizija, Zagreb, Prisavlje 3, </w:t>
      </w:r>
    </w:p>
    <w:p w:rsidRDefault="009A5838" w:rsidP="00B95C69" w:rsidR="00B95C69" w:rsidRPr="00B95C69">
      <w:pPr>
        <w:spacing w:lineRule="auto" w:line="276"/>
        <w:ind w:left="1068"/>
        <w:jc w:val="both"/>
      </w:pPr>
      <w:r>
        <w:t xml:space="preserve">      </w:t>
      </w:r>
      <w:r w:rsidR="00B95C69" w:rsidRPr="00B95C69">
        <w:t xml:space="preserve">OIB: 68419124305, u iznosu od                                                     23.354,61 kn </w:t>
      </w:r>
    </w:p>
    <w:p w:rsidRDefault="00B95C69" w:rsidP="00E16331" w:rsidR="00B95C69">
      <w:pPr>
        <w:ind w:left="5664"/>
        <w:jc w:val="both"/>
      </w:pPr>
    </w:p>
    <w:p w:rsidRDefault="009A5838" w:rsidP="00E16331" w:rsidR="009A5838">
      <w:pPr>
        <w:ind w:left="5664"/>
        <w:jc w:val="both"/>
      </w:pPr>
    </w:p>
    <w:p w:rsidRDefault="00F235F4" w:rsidP="009A5838" w:rsidR="00B95C69">
      <w:pPr>
        <w:jc w:val="center"/>
      </w:pPr>
      <w:r>
        <w:t>U Karlovcu, 15</w:t>
      </w:r>
      <w:r w:rsidR="009A5838">
        <w:t>. veljače 2019.</w:t>
      </w:r>
    </w:p>
    <w:p w:rsidRDefault="00B95C69" w:rsidP="00E16331" w:rsidR="00B95C69">
      <w:pPr>
        <w:ind w:left="5664"/>
        <w:jc w:val="both"/>
      </w:pPr>
    </w:p>
    <w:p w:rsidRDefault="009A5838" w:rsidP="00E16331" w:rsidR="00E16331" w:rsidRPr="00E16331">
      <w:pPr>
        <w:ind w:left="5664"/>
        <w:jc w:val="both"/>
      </w:pPr>
      <w:r>
        <w:t xml:space="preserve">              </w:t>
      </w:r>
      <w:r w:rsidR="00E16331" w:rsidRPr="00E16331">
        <w:t>Stečajni sudac:</w:t>
      </w:r>
    </w:p>
    <w:p w:rsidRDefault="00E16331" w:rsidP="00E16331" w:rsid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9A5838" w:rsidP="00E16331" w:rsidR="009A5838">
      <w:pPr>
        <w:jc w:val="center"/>
      </w:pPr>
    </w:p>
    <w:p w:rsidRDefault="009A5838" w:rsidP="00E16331" w:rsidR="009A5838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058" w:rsidR="00E05058">
      <w:r>
        <w:separator/>
      </w:r>
    </w:p>
  </w:endnote>
  <w:endnote w:id="0" w:type="continuationSeparator">
    <w:p w:rsidRDefault="00E05058" w:rsidR="00E05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058" w:rsidR="00E05058">
      <w:r>
        <w:separator/>
      </w:r>
    </w:p>
  </w:footnote>
  <w:footnote w:id="0" w:type="continuationSeparator">
    <w:p w:rsidRDefault="00E05058" w:rsidR="00E05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59C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  <w:p w:rsidRDefault="009B7938" w:rsidP="009B7938" w:rsidR="008248D0">
    <w:pPr>
      <w:pStyle w:val="Zaglavlje"/>
      <w:jc w:val="right"/>
    </w:pPr>
    <w:r>
      <w:t>1 St-</w:t>
    </w:r>
    <w:r w:rsidR="00B95C69">
      <w:t>4742</w:t>
    </w:r>
    <w:r w:rsidR="00AE5A79">
      <w:t>/2016</w:t>
    </w:r>
  </w:p>
  <w:p w:rsidRDefault="00AE5A79" w:rsidP="009B7938" w:rsidR="00AE5A79">
    <w:pPr>
      <w:pStyle w:val="Zaglavlje"/>
      <w:jc w:val="right"/>
    </w:pPr>
  </w:p>
  <w:p w:rsidRDefault="00AE5A79" w:rsidP="009B7938" w:rsidR="00AE5A7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9C6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0844C9E"/>
    <w:multiLevelType w:val="hybridMultilevel"/>
    <w:tmpl w:val="7C0E874A"/>
    <w:lvl w:tplc="39B67386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4">
    <w:nsid w:val="11577B60"/>
    <w:multiLevelType w:val="multilevel"/>
    <w:tmpl w:val="C5A85874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5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6">
    <w:nsid w:val="17932977"/>
    <w:multiLevelType w:val="multilevel"/>
    <w:tmpl w:val="D1649842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344"/>
      </w:pPr>
      <w:rPr>
        <w:rFonts w:hint="default"/>
      </w:rPr>
    </w:lvl>
  </w:abstractNum>
  <w:abstractNum w:abstractNumId="7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11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2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3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6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7">
    <w:nsid w:val="3D4411E8"/>
    <w:multiLevelType w:val="hybridMultilevel"/>
    <w:tmpl w:val="956CDCEE"/>
    <w:lvl w:tplc="6D76D81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9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0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3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4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5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6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8">
    <w:nsid w:val="67E63A8B"/>
    <w:multiLevelType w:val="hybridMultilevel"/>
    <w:tmpl w:val="812E27F4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1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734626E3"/>
    <w:multiLevelType w:val="hybridMultilevel"/>
    <w:tmpl w:val="414C7690"/>
    <w:lvl w:tplc="62D881C8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13"/>
  </w:num>
  <w:num w:numId="5">
    <w:abstractNumId w:val="8"/>
  </w:num>
  <w:num w:numId="6">
    <w:abstractNumId w:val="1"/>
  </w:num>
  <w:num w:numId="7">
    <w:abstractNumId w:val="27"/>
  </w:num>
  <w:num w:numId="8">
    <w:abstractNumId w:val="33"/>
  </w:num>
  <w:num w:numId="9">
    <w:abstractNumId w:val="7"/>
  </w:num>
  <w:num w:numId="10">
    <w:abstractNumId w:val="3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19"/>
  </w:num>
  <w:num w:numId="17">
    <w:abstractNumId w:val="11"/>
  </w:num>
  <w:num w:numId="18">
    <w:abstractNumId w:val="18"/>
  </w:num>
  <w:num w:numId="19">
    <w:abstractNumId w:val="29"/>
  </w:num>
  <w:num w:numId="20">
    <w:abstractNumId w:val="16"/>
  </w:num>
  <w:num w:numId="21">
    <w:abstractNumId w:val="10"/>
  </w:num>
  <w:num w:numId="22">
    <w:abstractNumId w:val="25"/>
  </w:num>
  <w:num w:numId="23">
    <w:abstractNumId w:val="3"/>
  </w:num>
  <w:num w:numId="24">
    <w:abstractNumId w:val="22"/>
  </w:num>
  <w:num w:numId="25">
    <w:abstractNumId w:val="23"/>
  </w:num>
  <w:num w:numId="26">
    <w:abstractNumId w:val="12"/>
  </w:num>
  <w:num w:numId="27">
    <w:abstractNumId w:val="26"/>
  </w:num>
  <w:num w:numId="28">
    <w:abstractNumId w:val="24"/>
  </w:num>
  <w:num w:numId="29">
    <w:abstractNumId w:val="9"/>
  </w:num>
  <w:num w:numId="30">
    <w:abstractNumId w:val="28"/>
  </w:num>
  <w:num w:numId="31">
    <w:abstractNumId w:val="32"/>
  </w:num>
  <w:num w:numId="32">
    <w:abstractNumId w:val="17"/>
  </w:num>
  <w:num w:numId="33">
    <w:abstractNumId w:val="14"/>
  </w:num>
  <w:num w:numId="34">
    <w:abstractNumId w:val="15"/>
  </w:num>
  <w:num w:numId="35">
    <w:abstractNumId w:val="2"/>
  </w:num>
  <w:num w:numId="36">
    <w:abstractNumId w:val="4"/>
  </w:num>
  <w:num w:numId="3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C2DE8"/>
    <w:rsid w:val="003C76A0"/>
    <w:rsid w:val="003E669C"/>
    <w:rsid w:val="00410FBE"/>
    <w:rsid w:val="00460FC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722C4"/>
    <w:rsid w:val="00690F17"/>
    <w:rsid w:val="006C7DBF"/>
    <w:rsid w:val="00723DB6"/>
    <w:rsid w:val="00726C9C"/>
    <w:rsid w:val="00764D42"/>
    <w:rsid w:val="0077253A"/>
    <w:rsid w:val="00780F35"/>
    <w:rsid w:val="007A59F1"/>
    <w:rsid w:val="007E1386"/>
    <w:rsid w:val="00803CD3"/>
    <w:rsid w:val="00817828"/>
    <w:rsid w:val="008248D0"/>
    <w:rsid w:val="008309F4"/>
    <w:rsid w:val="00855A6E"/>
    <w:rsid w:val="008827DE"/>
    <w:rsid w:val="008E5CCB"/>
    <w:rsid w:val="008E75ED"/>
    <w:rsid w:val="009068DA"/>
    <w:rsid w:val="0093541B"/>
    <w:rsid w:val="009625F1"/>
    <w:rsid w:val="009A5838"/>
    <w:rsid w:val="009A7007"/>
    <w:rsid w:val="009B2282"/>
    <w:rsid w:val="009B68DC"/>
    <w:rsid w:val="009B7938"/>
    <w:rsid w:val="009D6D08"/>
    <w:rsid w:val="009E3AD5"/>
    <w:rsid w:val="00A07EE2"/>
    <w:rsid w:val="00A1659E"/>
    <w:rsid w:val="00A32D76"/>
    <w:rsid w:val="00A3625C"/>
    <w:rsid w:val="00A50AF8"/>
    <w:rsid w:val="00A600A0"/>
    <w:rsid w:val="00AB5722"/>
    <w:rsid w:val="00AE5A79"/>
    <w:rsid w:val="00AE6411"/>
    <w:rsid w:val="00B05E9C"/>
    <w:rsid w:val="00B14D5A"/>
    <w:rsid w:val="00B15752"/>
    <w:rsid w:val="00B214A1"/>
    <w:rsid w:val="00B3371D"/>
    <w:rsid w:val="00B918B5"/>
    <w:rsid w:val="00B95C69"/>
    <w:rsid w:val="00BA3568"/>
    <w:rsid w:val="00BB265F"/>
    <w:rsid w:val="00BB749C"/>
    <w:rsid w:val="00BC3EB0"/>
    <w:rsid w:val="00BF1A2F"/>
    <w:rsid w:val="00BF59C6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05058"/>
    <w:rsid w:val="00E16331"/>
    <w:rsid w:val="00E46A16"/>
    <w:rsid w:val="00E70D43"/>
    <w:rsid w:val="00E86B11"/>
    <w:rsid w:val="00EA102D"/>
    <w:rsid w:val="00EB257F"/>
    <w:rsid w:val="00EC04DD"/>
    <w:rsid w:val="00EC1540"/>
    <w:rsid w:val="00EC66D2"/>
    <w:rsid w:val="00F070E3"/>
    <w:rsid w:val="00F12D3A"/>
    <w:rsid w:val="00F235F4"/>
    <w:rsid w:val="00F52E6E"/>
    <w:rsid w:val="00F54CA5"/>
    <w:rsid w:val="00F62175"/>
    <w:rsid w:val="00FB75FD"/>
    <w:rsid w:val="00FD43FA"/>
    <w:rsid w:val="00FE69E8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fusnote" w:type="paragraph">
    <w:name w:val="footnote text"/>
    <w:basedOn w:val="Normal"/>
    <w:link w:val="TekstfusnoteChar"/>
    <w:rsid w:val="00B95C69"/>
    <w:rPr>
      <w:rFonts w:hAnsi="Tahoma" w:ascii="Tahoma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rsid w:val="00B95C69"/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BF5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9C6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9C6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9C6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9C6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fusnote" w:type="paragraph">
    <w:name w:val="footnote text"/>
    <w:basedOn w:val="Normal"/>
    <w:link w:val="TekstfusnoteChar"/>
    <w:rsid w:val="00B95C69"/>
    <w:rPr>
      <w:rFonts w:ascii="Tahoma" w:hAnsi="Tahoma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rsid w:val="00B95C69"/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BF5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9C6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9C6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9C6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9C6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4742</izvorni_sadrzaj>
    <derivirana_varijabla naziv="DomainObject.Predmet.Broj_1">4742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St-4742/2016</izvorni_sadrzaj>
    <derivirana_varijabla naziv="DomainObject.Predmet.OznakaBroj_1">St-4742/2016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ECO-PHARM d.o.o. za proizvodnju i preradu ekoloških proizvoda u stečaju zastupanog po punomoćniku Ervin Abdić</izvorni_sadrzaj>
    <derivirana_varijabla naziv="DomainObject.Predmet.ProtustrankaFormated_1">  ECO-PHARM d.o.o. za proizvodnju i preradu ekoloških proizvoda u stečaju zastupanog po punomoćniku Ervin Abdić</derivirana_varijabla>
  </DomainObject.Predmet.ProtustrankaFormated>
  <DomainObject.Predmet.ProtustrankaFormatedOIB>
    <izvorni_sadrzaj>  ECO-PHARM d.o.o. za proizvodnju i preradu ekoloških proizvoda u stečaju, OIB 76617487158 zastupanog po punomoćniku Ervin Abdić</izvorni_sadrzaj>
    <derivirana_varijabla naziv="DomainObject.Predmet.ProtustrankaFormatedOIB_1">  ECO-PHARM d.o.o. za proizvodnju i preradu ekoloških proizvoda u stečaju, OIB 76617487158 zastupanog po punomoćniku Ervin Abdić</derivirana_varijabla>
  </DomainObject.Predmet.ProtustrankaFormatedOIB>
  <DomainObject.Predmet.ProtustrankaFormatedWithAdress>
    <izvorni_sadrzaj> ECO-PHARM d.o.o. za proizvodnju i preradu ekoloških proizvoda u stečaju, Maljevac 50, 47222 Cetingrad zastupanog po punomoćniku Ervin Abdić</izvorni_sadrzaj>
    <derivirana_varijabla naziv="DomainObject.Predmet.ProtustrankaFormatedWithAdress_1"> ECO-PHARM d.o.o. za proizvodnju i preradu ekoloških proizvoda u stečaju, Maljevac 50, 47222 Cetingrad zastupanog po punomoćniku Ervin Abdić</derivirana_varijabla>
  </DomainObject.Predmet.ProtustrankaFormatedWithAdress>
  <DomainObject.Predmet.ProtustrankaFormatedWithAdressOIB>
    <izvorni_sadrzaj> ECO-PHARM d.o.o. za proizvodnju i preradu ekoloških proizvoda u stečaju, OIB 76617487158, Maljevac 50, 47222 Cetingrad zastupanog po punomoćniku Ervin Abdić</izvorni_sadrzaj>
    <derivirana_varijabla naziv="DomainObject.Predmet.ProtustrankaFormatedWithAdressOIB_1"> ECO-PHARM d.o.o. za proizvodnju i preradu ekoloških proizvoda u stečaju, OIB 76617487158, Maljevac 50, 47222 Cetingrad zastupanog po punomoćniku Ervin Abdić</derivirana_varijabla>
  </DomainObject.Predmet.ProtustrankaFormatedWithAdressOIB>
  <DomainObject.Predmet.ProtustrankaWithAdress>
    <izvorni_sadrzaj>ECO-PHARM d.o.o. za proizvodnju i preradu ekoloških proizvoda u stečaju Maljevac 50, 47222 Cetingrad</izvorni_sadrzaj>
    <derivirana_varijabla naziv="DomainObject.Predmet.ProtustrankaWithAdress_1">ECO-PHARM d.o.o. za proizvodnju i preradu ekoloških proizvoda u stečaju Maljevac 50, 47222 Cetingrad</derivirana_varijabla>
  </DomainObject.Predmet.ProtustrankaWithAdress>
  <DomainObject.Predmet.ProtustrankaWithAdressOIB>
    <izvorni_sadrzaj>ECO-PHARM d.o.o. za proizvodnju i preradu ekoloških proizvoda u stečaju, OIB 76617487158, Maljevac 50, 47222 Cetingrad</izvorni_sadrzaj>
    <derivirana_varijabla naziv="DomainObject.Predmet.ProtustrankaWithAdressOIB_1">ECO-PHARM d.o.o. za proizvodnju i preradu ekoloških proizvoda u stečaju, OIB 76617487158, Maljevac 50, 47222 Cetingrad</derivirana_varijabla>
  </DomainObject.Predmet.ProtustrankaWithAdressOIB>
  <DomainObject.Predmet.ProtustrankaNazivFormated>
    <izvorni_sadrzaj>ECO-PHARM d.o.o. za proizvodnju i preradu ekoloških proizvoda u stečaju</izvorni_sadrzaj>
    <derivirana_varijabla naziv="DomainObject.Predmet.ProtustrankaNazivFormated_1">ECO-PHARM d.o.o. za proizvodnju i preradu ekoloških proizvoda u stečaju</derivirana_varijabla>
  </DomainObject.Predmet.ProtustrankaNazivFormated>
  <DomainObject.Predmet.ProtustrankaNazivFormatedOIB>
    <izvorni_sadrzaj>ECO-PHARM d.o.o. za proizvodnju i preradu ekoloških proizvoda u stečaju, OIB 76617487158</izvorni_sadrzaj>
    <derivirana_varijabla naziv="DomainObject.Predmet.ProtustrankaNazivFormatedOIB_1">ECO-PHARM d.o.o. za proizvodnju i preradu ekoloških proizvoda u stečaju, OIB 76617487158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ECO-PHARM d.o.o. za proizvodnju i preradu ekoloških proizvoda u stečaju zastupanog po punomoćniku Ervin Abdić</item>
    </izvorni_sadrzaj>
    <derivirana_varijabla naziv="DomainObject.Predmet.ProtuStrankaListFormated_1">
      <item>ECO-PHARM d.o.o. za proizvodnju i preradu ekoloških proizvoda u stečaju zastupanog po punomoćniku Ervin Abdić</item>
    </derivirana_varijabla>
  </DomainObject.Predmet.ProtuStrankaListFormated>
  <DomainObject.Predmet.ProtuStrankaListFormatedOIB>
    <izvorni_sadrzaj>
      <item>ECO-PHARM d.o.o. za proizvodnju i preradu ekoloških proizvoda u stečaju, OIB 76617487158 zastupanog po punomoćniku Ervin Abdić</item>
    </izvorni_sadrzaj>
    <derivirana_varijabla naziv="DomainObject.Predmet.ProtuStrankaListFormatedOIB_1">
      <item>ECO-PHARM d.o.o. za proizvodnju i preradu ekoloških proizvoda u stečaju, OIB 76617487158 zastupanog po punomoćniku Ervin Abdić</item>
    </derivirana_varijabla>
  </DomainObject.Predmet.ProtuStrankaListFormatedOIB>
  <DomainObject.Predmet.ProtuStrankaListFormatedWithAdress>
    <izvorni_sadrzaj>
      <item>ECO-PHARM d.o.o. za proizvodnju i preradu ekoloških proizvoda u stečaju, Maljevac 50, 47222 Cetingrad zastupanog po punomoćniku Ervin Abdić</item>
    </izvorni_sadrzaj>
    <derivirana_varijabla naziv="DomainObject.Predmet.ProtuStrankaListFormatedWithAdress_1">
      <item>ECO-PHARM d.o.o. za proizvodnju i preradu ekoloških proizvoda u stečaju, Maljevac 50, 47222 Cetingrad zastupanog po punomoćniku Ervin Abdić</item>
    </derivirana_varijabla>
  </DomainObject.Predmet.ProtuStrankaListFormatedWithAdress>
  <DomainObject.Predmet.ProtuStrankaListFormatedWithAdressOIB>
    <izvorni_sadrzaj>
      <item>ECO-PHARM d.o.o. za proizvodnju i preradu ekoloških proizvoda u stečaju, OIB 76617487158, Maljevac 50, 47222 Cetingrad zastupanog po punomoćniku Ervin Abdić</item>
    </izvorni_sadrzaj>
    <derivirana_varijabla naziv="DomainObject.Predmet.ProtuStrankaListFormatedWithAdressOIB_1">
      <item>ECO-PHARM d.o.o. za proizvodnju i preradu ekoloških proizvoda u stečaju, OIB 76617487158, Maljevac 50, 47222 Cetingrad zastupanog po punomoćniku Ervin Abdić</item>
    </derivirana_varijabla>
  </DomainObject.Predmet.ProtuStrankaListFormatedWithAdressOIB>
  <DomainObject.Predmet.ProtuStrankaListNazivFormated>
    <izvorni_sadrzaj>
      <item>ECO-PHARM d.o.o. za proizvodnju i preradu ekoloških proizvoda u stečaju</item>
    </izvorni_sadrzaj>
    <derivirana_varijabla naziv="DomainObject.Predmet.ProtuStrankaListNazivFormated_1">
      <item>ECO-PHARM d.o.o. za proizvodnju i preradu ekoloških proizvoda u stečaju</item>
    </derivirana_varijabla>
  </DomainObject.Predmet.ProtuStrankaListNazivFormated>
  <DomainObject.Predmet.ProtuStrankaListNazivFormatedOIB>
    <izvorni_sadrzaj>
      <item>ECO-PHARM d.o.o. za proizvodnju i preradu ekoloških proizvoda u stečaju, OIB 76617487158</item>
    </izvorni_sadrzaj>
    <derivirana_varijabla naziv="DomainObject.Predmet.ProtuStrankaListNazivFormatedOIB_1">
      <item>ECO-PHARM d.o.o. za proizvodnju i preradu ekoloških proizvoda u stečaju, OIB 76617487158</item>
    </derivirana_varijabla>
  </DomainObject.Predmet.ProtuStrankaListNazivFormatedOIB>
  <DomainObject.Predmet.OstaliListFormated>
    <izvorni_sadrzaj>
      <item>Ervin Abdić punomoćnik sudionika u postupku ECO-PHARM d.o.o. za proizvodnju i preradu ekoloških proizvoda u stečaju</item>
    </izvorni_sadrzaj>
    <derivirana_varijabla naziv="DomainObject.Predmet.OstaliListFormated_1">
      <item>Ervin Abdić punomoćnik sudionika u postupku ECO-PHARM d.o.o. za proizvodnju i preradu ekoloških proizvoda u stečaju</item>
    </derivirana_varijabla>
  </DomainObject.Predmet.OstaliListFormated>
  <DomainObject.Predmet.OstaliListFormatedOIB>
    <izvorni_sadrzaj>
      <item>Ervin Abdić, OIB 44544625973 punomoćnik sudionika u postupku ECO-PHARM d.o.o. za proizvodnju i preradu ekoloških proizvoda u stečaju</item>
    </izvorni_sadrzaj>
    <derivirana_varijabla naziv="DomainObject.Predmet.OstaliListFormatedOIB_1">
      <item>Ervin Abdić, OIB 44544625973 punomoćnik sudionika u postupku ECO-PHARM d.o.o. za proizvodnju i preradu ekoloških proizvoda u stečaju</item>
    </derivirana_varijabla>
  </DomainObject.Predmet.OstaliListFormatedOIB>
  <DomainObject.Predmet.OstaliListFormatedWithAdress>
    <izvorni_sadrzaj>
      <item>Ervin Abdić, Štivar 5, 51215 Kastav punomoćnik sudionika u postupku ECO-PHARM d.o.o. za proizvodnju i preradu ekoloških proizvoda u stečaju</item>
    </izvorni_sadrzaj>
    <derivirana_varijabla naziv="DomainObject.Predmet.OstaliListFormatedWithAdress_1">
      <item>Ervin Abdić, Štivar 5, 51215 Kastav punomoćnik sudionika u postupku ECO-PHARM d.o.o. za proizvodnju i preradu ekoloških proizvoda u stečaju</item>
    </derivirana_varijabla>
  </DomainObject.Predmet.OstaliListFormatedWithAdress>
  <DomainObject.Predmet.OstaliListFormatedWithAdressOIB>
    <izvorni_sadrzaj>
      <item>Ervin Abdić, OIB 44544625973, Štivar 5, 51215 Kastav punomoćnik sudionika u postupku ECO-PHARM d.o.o. za proizvodnju i preradu ekoloških proizvoda u stečaju</item>
    </izvorni_sadrzaj>
    <derivirana_varijabla naziv="DomainObject.Predmet.OstaliListFormatedWithAdressOIB_1">
      <item>Ervin Abdić, OIB 44544625973, Štivar 5, 51215 Kastav punomoćnik sudionika u postupku ECO-PHARM d.o.o. za proizvodnju i preradu ekoloških proizvoda u stečaju</item>
    </derivirana_varijabla>
  </DomainObject.Predmet.OstaliListFormatedWithAdressOIB>
  <DomainObject.Predmet.OstaliListNazivFormated>
    <izvorni_sadrzaj>
      <item>Ervin Abdić</item>
    </izvorni_sadrzaj>
    <derivirana_varijabla naziv="DomainObject.Predmet.OstaliListNazivFormated_1">
      <item>Ervin Abdić</item>
    </derivirana_varijabla>
  </DomainObject.Predmet.OstaliListNazivFormated>
  <DomainObject.Predmet.OstaliListNazivFormatedOIB>
    <izvorni_sadrzaj>
      <item>Ervin Abdić, OIB 44544625973</item>
    </izvorni_sadrzaj>
    <derivirana_varijabla naziv="DomainObject.Predmet.OstaliListNazivFormatedOIB_1">
      <item>Ervin Abdić, OIB 44544625973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ECO-PHARM d.o.o. za proizvodnju i preradu ekoloških proizvoda u stečaju</izvorni_sadrzaj>
    <derivirana_varijabla naziv="DomainObject.Predmet.ProtustrankaIDrugi_1">ECO-PHARM d.o.o. za proizvodnju i preradu ekoloških proizvoda u stečaju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ECO-PHARM d.o.o. za proizvodnju i preradu ekoloških proizvoda u stečaju, OIB 76617487158, Maljevac 50, 47222 Cetingrad</izvorni_sadrzaj>
    <derivirana_varijabla naziv="DomainObject.Predmet.ProtustrankaIDrugiAdressOIB_1">ECO-PHARM d.o.o. za proizvodnju i preradu ekoloških proizvoda u stečaju, OIB 76617487158, Maljevac 50,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ECO-PHARM d.o.o. za proizvodnju i preradu ekoloških proizvoda u stečaju</item>
      <item>Ervin Abdić</item>
    </izvorni_sadrzaj>
    <derivirana_varijabla naziv="DomainObject.Predmet.SudioniciListNaziv_1">
      <item>FINA, Regionalni centar Zagreb, podružnica Karlovac</item>
      <item>ECO-PHARM d.o.o. za proizvodnju i preradu ekoloških proizvoda u stečaju</item>
      <item>Ervin Abdić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ECO-PHARM d.o.o. za proizvodnju i preradu ekoloških proizvoda u stečaju, OIB 76617487158, Maljevac 50,47222 Cetingrad</item>
      <item>Ervin Abdić, OIB 44544625973, Štivar 5,51215 Kastav</item>
    </izvorni_sadrzaj>
    <derivirana_varijabla naziv="DomainObject.Predmet.SudioniciListAdressOIB_1">
      <item>FINA, Regionalni centar Zagreb, podružnica Karlovac, OIB 85821130368, Pavla Vitezovića 1,47000 Karlovac</item>
      <item>ECO-PHARM d.o.o. za proizvodnju i preradu ekoloških proizvoda u stečaju, OIB 76617487158, Maljevac 50,47222 Cetingrad</item>
      <item>Ervin Abdić, OIB 44544625973, Štivar 5,51215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76617487158</item>
      <item>, OIB 44544625973</item>
    </izvorni_sadrzaj>
    <derivirana_varijabla naziv="DomainObject.Predmet.SudioniciListNazivOIB_1">
      <item>, OIB 85821130368</item>
      <item>, OIB 76617487158</item>
      <item>, OIB 44544625973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St-4742/2016-43</izvorni_sadrzaj>
    <derivirana_varijabla naziv="DomainObject.PredzadnjaOdlukaIzPredmeta.Oznaka_1">St-4742/2016-43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690</properties:Words>
  <properties:Characters>4025</properties:Characters>
  <properties:Lines>330</properties:Lines>
  <properties:Paragraphs>186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2019-02-13T13:27:00Z</dcterms:created>
  <dc:creator>Korisnik</dc:creator>
  <cp:lastModifiedBy>Draženka Prpić</cp:lastModifiedBy>
  <cp:lastPrinted>2019-02-15T09:20:00Z</cp:lastPrinted>
  <dcterms:modified xmlns:xsi="http://www.w3.org/2001/XMLSchema-instance" xsi:type="dcterms:W3CDTF">2019-02-15T09:21:00Z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ECO-PHARM d.o.o.-St-4742-16.docx)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