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26fb" w14:paraId="5af26fb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3B50D0">
        <w:t>2</w:t>
      </w:r>
      <w:r w:rsidR="00461AC2">
        <w:t>0</w:t>
      </w:r>
      <w:r w:rsidR="001A2A28">
        <w:t>06</w:t>
      </w:r>
      <w:r>
        <w:t>/201</w:t>
      </w:r>
      <w:r w:rsidR="004B7268">
        <w:t>6</w:t>
      </w:r>
      <w:r>
        <w:t>-</w:t>
      </w:r>
      <w:r w:rsidR="001A2A28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3B50D0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1A2A28">
        <w:t>Zagreb</w:t>
      </w:r>
      <w:r w:rsidR="004B7268">
        <w:t>,</w:t>
      </w:r>
      <w:r w:rsidR="000875F3">
        <w:t xml:space="preserve"> Podružnica </w:t>
      </w:r>
      <w:r w:rsidR="001A2A28">
        <w:t>Zagreb</w:t>
      </w:r>
      <w:r w:rsidR="00782657">
        <w:t>,</w:t>
      </w:r>
      <w:r>
        <w:t xml:space="preserve"> za provedbu skraćenog stečajnog postupka po službenoj dužnosti nad dužnikom </w:t>
      </w:r>
      <w:r w:rsidR="001A2A28">
        <w:t>JOHNNY j.d.o.o. za trgovinu i usluge</w:t>
      </w:r>
      <w:r w:rsidR="00A038B8">
        <w:t>,</w:t>
      </w:r>
      <w:r>
        <w:t xml:space="preserve"> OIB: </w:t>
      </w:r>
      <w:r w:rsidR="001A2A28">
        <w:t>83211948779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proofErr w:type="spellStart"/>
      <w:r w:rsidR="001A2A28">
        <w:t>Poljačka</w:t>
      </w:r>
      <w:proofErr w:type="spellEnd"/>
      <w:r w:rsidR="001A2A28">
        <w:t xml:space="preserve"> ulica 52</w:t>
      </w:r>
      <w:r w:rsidR="00346B0E">
        <w:t xml:space="preserve">, </w:t>
      </w:r>
      <w:r w:rsidR="001A2A28">
        <w:t>10000  Zagreb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1A2A28">
        <w:t xml:space="preserve">JOHNNY j.d.o.o. za trgovinu i usluge, OIB: 83211948779 sa sjedištem u </w:t>
      </w:r>
      <w:proofErr w:type="spellStart"/>
      <w:r w:rsidR="001A2A28">
        <w:t>Poljačka</w:t>
      </w:r>
      <w:proofErr w:type="spellEnd"/>
      <w:r w:rsidR="001A2A28">
        <w:t xml:space="preserve"> ulica 52, 10000 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1A2A28">
        <w:t>Dinka Trumbić</w:t>
      </w:r>
      <w:r w:rsidR="003B50D0">
        <w:t xml:space="preserve">, </w:t>
      </w:r>
      <w:r w:rsidR="00B87157">
        <w:t xml:space="preserve"> </w:t>
      </w:r>
      <w:proofErr w:type="spellStart"/>
      <w:r w:rsidR="001A2A28">
        <w:t>Lovretska</w:t>
      </w:r>
      <w:proofErr w:type="spellEnd"/>
      <w:r w:rsidR="001A2A28">
        <w:t xml:space="preserve"> 10</w:t>
      </w:r>
      <w:r w:rsidR="003B50D0">
        <w:t xml:space="preserve">, </w:t>
      </w:r>
      <w:r w:rsidR="001A2A28">
        <w:t>Split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1A2A28">
        <w:t>43468134790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1A2A28">
        <w:t xml:space="preserve">JOHNNY j.d.o.o. za trgovinu i usluge, OIB: 83211948779 sa sjedištem u </w:t>
      </w:r>
      <w:proofErr w:type="spellStart"/>
      <w:r w:rsidR="001A2A28">
        <w:t>Poljačka</w:t>
      </w:r>
      <w:proofErr w:type="spellEnd"/>
      <w:r w:rsidR="001A2A28">
        <w:t xml:space="preserve"> ulica 52, 10000 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1A2A28">
        <w:t>29</w:t>
      </w:r>
      <w:r>
        <w:t xml:space="preserve">. </w:t>
      </w:r>
      <w:r w:rsidR="001A2A2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84378C">
        <w:t>Bernarda Razum, Bitoljska 32,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59BE"/>
    <w:rsid w:val="000E42EE"/>
    <w:rsid w:val="000F1B14"/>
    <w:rsid w:val="00111DAA"/>
    <w:rsid w:val="001120ED"/>
    <w:rsid w:val="001A2A28"/>
    <w:rsid w:val="001D7A27"/>
    <w:rsid w:val="00213589"/>
    <w:rsid w:val="00245422"/>
    <w:rsid w:val="00266CB6"/>
    <w:rsid w:val="002945BE"/>
    <w:rsid w:val="002B0E86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378EB"/>
    <w:rsid w:val="00454574"/>
    <w:rsid w:val="00461AC2"/>
    <w:rsid w:val="004B7268"/>
    <w:rsid w:val="004D63F3"/>
    <w:rsid w:val="0053442F"/>
    <w:rsid w:val="005E0E2A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4378C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038B8"/>
    <w:rsid w:val="00A37E9C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D3FB2"/>
    <w:rsid w:val="00BE7D72"/>
    <w:rsid w:val="00BF2611"/>
    <w:rsid w:val="00C25D83"/>
    <w:rsid w:val="00C43064"/>
    <w:rsid w:val="00C74209"/>
    <w:rsid w:val="00D1420F"/>
    <w:rsid w:val="00E73D85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BD3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BD3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BD3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BD3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D3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D3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40</izvorni_sadrzaj>
    <derivirana_varijabla naziv="DomainObject.BrojStranica_1">40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JOHNNY jednostavno društvo s ograničenom odgovornošću za trgovinu i usluge</izvorni_sadrzaj>
    <derivirana_varijabla naziv="DomainObject.Predmet.ProtustrankaFormated_1">  JOHNNY jednostavno društvo s ograničenom odgovornošću za trgovinu i usluge</derivirana_varijabla>
  </DomainObject.Predmet.ProtustrankaFormated>
  <DomainObject.Predmet.ProtustrankaFormatedOIB>
    <izvorni_sadrzaj>  JOHNNY jednostavno društvo s ograničenom odgovornošću za trgovinu i usluge, OIB 83211948779</izvorni_sadrzaj>
    <derivirana_varijabla naziv="DomainObject.Predmet.ProtustrankaFormatedOIB_1">  JOHNNY jednostavno društvo s ograničenom odgovornošću za trgovinu i usluge, OIB 83211948779</derivirana_varijabla>
  </DomainObject.Predmet.ProtustrankaFormatedOIB>
  <DomainObject.Predmet.ProtustrankaFormatedWithAdress>
    <izvorni_sadrzaj> JOHNNY jednostavno društvo s ograničenom odgovornošću za trgovinu i usluge, Poljačka ulica 52, 10000 Zagreb</izvorni_sadrzaj>
    <derivirana_varijabla naziv="DomainObject.Predmet.ProtustrankaFormatedWithAdress_1"> JOHNNY jednostavno društvo s ograničenom odgovornošću za trgovinu i usluge, Poljačka ulica 52, 10000 Zagreb</derivirana_varijabla>
  </DomainObject.Predmet.ProtustrankaFormatedWithAdress>
  <DomainObject.Predmet.ProtustrankaFormatedWithAdressOIB>
    <izvorni_sadrzaj> JOHNNY jednostavno društvo s ograničenom odgovornošću za trgovinu i usluge, OIB 83211948779, Poljačka ulica 52, 10000 Zagreb</izvorni_sadrzaj>
    <derivirana_varijabla naziv="DomainObject.Predmet.ProtustrankaFormatedWithAdressOIB_1"> JOHNNY jednostavno društvo s ograničenom odgovornošću za trgovinu i usluge, OIB 83211948779, Poljačka ulica 52, 10000 Zagreb</derivirana_varijabla>
  </DomainObject.Predmet.ProtustrankaFormatedWithAdressOIB>
  <DomainObject.Predmet.ProtustrankaWithAdress>
    <izvorni_sadrzaj>JOHNNY jednostavno društvo s ograničenom odgovornošću za trgovinu i usluge Poljačka ulica 52, 10000 Zagreb</izvorni_sadrzaj>
    <derivirana_varijabla naziv="DomainObject.Predmet.ProtustrankaWithAdress_1">JOHNNY jednostavno društvo s ograničenom odgovornošću za trgovinu i usluge Poljačka ulica 52, 10000 Zagreb</derivirana_varijabla>
  </DomainObject.Predmet.ProtustrankaWithAdress>
  <DomainObject.Predmet.ProtustrankaWithAdressOIB>
    <izvorni_sadrzaj>JOHNNY jednostavno društvo s ograničenom odgovornošću za trgovinu i usluge, OIB 83211948779, Poljačka ulica 52, 10000 Zagreb</izvorni_sadrzaj>
    <derivirana_varijabla naziv="DomainObject.Predmet.ProtustrankaWithAdressOIB_1">JOHNNY jednostavno društvo s ograničenom odgovornošću za trgovinu i usluge, OIB 83211948779, Poljačka ulica 52, 10000 Zagreb</derivirana_varijabla>
  </DomainObject.Predmet.ProtustrankaWithAdressOIB>
  <DomainObject.Predmet.ProtustrankaNazivFormated>
    <izvorni_sadrzaj>JOHNNY jednostavno društvo s ograničenom odgovornošću za trgovinu i usluge</izvorni_sadrzaj>
    <derivirana_varijabla naziv="DomainObject.Predmet.ProtustrankaNazivFormated_1">JOHNNY jednostavno društvo s ograničenom odgovornošću za trgovinu i usluge</derivirana_varijabla>
  </DomainObject.Predmet.ProtustrankaNazivFormated>
  <DomainObject.Predmet.ProtustrankaNazivFormatedOIB>
    <izvorni_sadrzaj>JOHNNY jednostavno društvo s ograničenom odgovornošću za trgovinu i usluge, OIB 83211948779</izvorni_sadrzaj>
    <derivirana_varijabla naziv="DomainObject.Predmet.ProtustrankaNazivFormatedOIB_1">JOHNNY jednostavno društvo s ograničenom odgovornošću za trgovinu i usluge, OIB 83211948779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14089.75</izvorni_sadrzaj>
    <derivirana_varijabla naziv="DomainObject.Predmet.TrenutnaVrijednost_1">14089.75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jednostavno društvo s ograničenom odgovornošću za trgovinu i usluge</item>
    </izvorni_sadrzaj>
    <derivirana_varijabla naziv="DomainObject.Predmet.ProtuStrankaListFormated_1">
      <item>JOHNNY jednostavno društvo s ograničenom odgovornošću za trgovinu i usluge</item>
    </derivirana_varijabla>
  </DomainObject.Predmet.ProtuStrankaListFormated>
  <DomainObject.Predmet.ProtuStrankaListFormatedOIB>
    <izvorni_sadrzaj>
      <item>JOHNNY jednostavno društvo s ograničenom odgovornošću za trgovinu i usluge, OIB 83211948779</item>
    </izvorni_sadrzaj>
    <derivirana_varijabla naziv="DomainObject.Predmet.ProtuStrankaListFormatedOIB_1">
      <item>JOHNNY jednostavno društvo s ograničenom odgovornošću za trgovinu i usluge, OIB 83211948779</item>
    </derivirana_varijabla>
  </DomainObject.Predmet.ProtuStrankaListFormatedOIB>
  <DomainObject.Predmet.ProtuStrankaListFormatedWithAdress>
    <izvorni_sadrzaj>
      <item>JOHNNY jednostavno društvo s ograničenom odgovornošću za trgovinu i usluge, Poljačka ulica 52, 10000 Zagreb</item>
    </izvorni_sadrzaj>
    <derivirana_varijabla naziv="DomainObject.Predmet.ProtuStrankaListFormatedWithAdress_1">
      <item>JOHNNY jednostavno društvo s ograničenom odgovornošću za trgovinu i usluge, Poljačka ulica 52, 10000 Zagreb</item>
    </derivirana_varijabla>
  </DomainObject.Predmet.ProtuStrankaListFormatedWithAdress>
  <DomainObject.Predmet.ProtuStrankaListFormatedWithAdressOIB>
    <izvorni_sadrzaj>
      <item>JOHNNY jednostavno društvo s ograničenom odgovornošću za trgovinu i usluge, OIB 83211948779, Poljačka ulica 52, 10000 Zagreb</item>
    </izvorni_sadrzaj>
    <derivirana_varijabla naziv="DomainObject.Predmet.ProtuStrankaListFormatedWithAdressOIB_1">
      <item>JOHNNY jednostavno društvo s ograničenom odgovornošću za trgovinu i usluge, OIB 83211948779, Poljačka ulica 52, 10000 Zagreb</item>
    </derivirana_varijabla>
  </DomainObject.Predmet.ProtuStrankaListFormatedWithAdressOIB>
  <DomainObject.Predmet.ProtuStrankaListNazivFormated>
    <izvorni_sadrzaj>
      <item>JOHNNY jednostavno društvo s ograničenom odgovornošću za trgovinu i usluge</item>
    </izvorni_sadrzaj>
    <derivirana_varijabla naziv="DomainObject.Predmet.ProtuStrankaListNazivFormated_1">
      <item>JOHNNY jednostavno društvo s ograničenom odgovornošću za trgovinu i usluge</item>
    </derivirana_varijabla>
  </DomainObject.Predmet.ProtuStrankaListNazivFormated>
  <DomainObject.Predmet.ProtuStrankaListNazivFormatedOIB>
    <izvorni_sadrzaj>
      <item>JOHNNY jednostavno društvo s ograničenom odgovornošću za trgovinu i usluge, OIB 83211948779</item>
    </izvorni_sadrzaj>
    <derivirana_varijabla naziv="DomainObject.Predmet.ProtuStrankaListNazivFormatedOIB_1">
      <item>JOHNNY jednostavno društvo s ograničenom odgovornošću za trgovinu i usluge, OIB 83211948779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jednostavno društvo s ograničenom odgovornošću za trgovinu i usluge</izvorni_sadrzaj>
    <derivirana_varijabla naziv="DomainObject.Predmet.ProtustrankaIDrugi_1">JOHNNY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JOHNNY jednostavno društvo s ograničenom odgovornošću za trgovinu i usluge, OIB 83211948779, Poljačka ulica 52, 10000 Zagreb</izvorni_sadrzaj>
    <derivirana_varijabla naziv="DomainObject.Predmet.ProtustrankaIDrugiAdressOIB_1">JOHNNY jednostavno društvo s ograničenom odgovornošću za trgovinu i usluge, OIB 83211948779, Poljačka ulica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JOHNNY jednostavno društvo s ograničenom odgovornošću za trgovinu i usluge</item>
      <item>FINA Regionalni centar Zagreb</item>
    </izvorni_sadrzaj>
    <derivirana_varijabla naziv="DomainObject.Predmet.SudioniciListNaziv_1">
      <item>JOHNNY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JOHNNY jednostavno društvo s ograničenom odgovornošću za trgovinu i usluge, OIB 83211948779, Poljačka ulica 52,10000 Zagreb</item>
      <item>FINA Regionalni centar Zagreb, OIB 85821130368, Trg svibanjskih žrtava 1995. br. 1,10000 Zagreb</item>
    </izvorni_sadrzaj>
    <derivirana_varijabla naziv="DomainObject.Predmet.SudioniciListAdressOIB_1">
      <item>JOHNNY jednostavno društvo s ograničenom odgovornošću za trgovinu i usluge, OIB 83211948779, Poljačka ulica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83211948779</item>
      <item>, OIB 85821130368</item>
    </izvorni_sadrzaj>
    <derivirana_varijabla naziv="DomainObject.Predmet.SudioniciListNazivOIB_1">
      <item>, OIB 83211948779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845</properties:Words>
  <properties:Characters>4573</properties:Characters>
  <properties:Lines>162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2016-08-31T07:27:00Z</dcterms:created>
  <dc:creator>bconka</dc:creator>
  <cp:lastModifiedBy>Davorin Pavičić</cp:lastModifiedBy>
  <cp:lastPrinted>2016-08-31T07:24:00Z</cp:lastPrinted>
  <dcterms:modified xmlns:xsi="http://www.w3.org/2001/XMLSchema-instance" xsi:type="dcterms:W3CDTF">2016-08-31T11:48:00Z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