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3d03" w14:paraId="bd93d0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2D3CA2">
        <w:t>55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DF32CB">
        <w:t xml:space="preserve"> 1</w:t>
      </w:r>
      <w:r w:rsidR="002D3CA2">
        <w:t>9. travnja</w:t>
      </w:r>
      <w:r w:rsidR="00A772D7">
        <w:t xml:space="preserve"> 2017. </w:t>
      </w:r>
      <w:r>
        <w:t xml:space="preserve">        </w:t>
      </w:r>
    </w:p>
    <w:p w:rsidRDefault="00C52426" w:rsidP="00904741" w:rsidR="00C52426">
      <w:pPr>
        <w:jc w:val="both"/>
      </w:pP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242D5" w:rsidP="00C52426" w:rsidR="001C27F1" w:rsidRPr="00C52426">
      <w:pPr>
        <w:numPr>
          <w:ilvl w:val="0"/>
          <w:numId w:val="24"/>
        </w:numPr>
        <w:jc w:val="both"/>
      </w:pPr>
      <w:r>
        <w:t>1.</w:t>
      </w:r>
      <w:r w:rsidR="002D3CA2">
        <w:t>032.504,77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2D3CA2">
        <w:t>šesta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2D3CA2">
        <w:t>9. svibnja</w:t>
      </w:r>
      <w:r w:rsidR="00A772D7">
        <w:t xml:space="preserve"> 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F32CB">
        <w:t>1</w:t>
      </w:r>
      <w:r w:rsidR="002D3CA2">
        <w:t>0</w:t>
      </w:r>
      <w:r w:rsidR="00DF32CB">
        <w:t>,30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2D3CA2">
        <w:t>šestom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2D3CA2">
        <w:t xml:space="preserve">šestom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7A624E" w:rsidP="007A624E" w:rsidR="007A624E">
      <w:pPr>
        <w:jc w:val="right"/>
      </w:pPr>
      <w:r>
        <w:t>13 St-380/13-55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2D3CA2">
        <w:t>55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2D3CA2">
        <w:rPr>
          <w:bCs/>
        </w:rPr>
        <w:t>pete</w:t>
      </w:r>
      <w:r w:rsidR="00DF32CB">
        <w:rPr>
          <w:bCs/>
        </w:rPr>
        <w:t xml:space="preserve"> 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 xml:space="preserve">itelja, početna cijena na šestoj </w:t>
      </w:r>
      <w:r w:rsidR="009242D5">
        <w:rPr>
          <w:bCs/>
        </w:rPr>
        <w:t xml:space="preserve"> javnoj dražbi umanjena je za </w:t>
      </w:r>
      <w:r w:rsidR="002D3CA2">
        <w:rPr>
          <w:bCs/>
        </w:rPr>
        <w:t>2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DF32CB">
        <w:t>1</w:t>
      </w:r>
      <w:r w:rsidR="002D3CA2">
        <w:t>9. travanj</w:t>
      </w:r>
      <w:r w:rsidR="00A772D7">
        <w:t xml:space="preserve">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2D3CA2">
        <w:t xml:space="preserve">9/5 </w:t>
      </w:r>
      <w:r w:rsidR="001569F3">
        <w:t xml:space="preserve"> 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09DB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St-380/2013-55</izvorni_sadrzaj>
    <derivirana_varijabla naziv="DomainObject.Oznaka_1">St-380/2013-55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St-380/2013-55</izvorni_sadrzaj>
    <derivirana_varijabla naziv="DomainObject.PoslovniBrojDokumenta_1">St-380/2013-55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40DD7-8D01-41D4-B63A-C07F27D6E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5143</properties:Characters>
  <properties:Lines>151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6231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2017-04-19T08:29:00Z</dcterms:created>
  <dc:creator>Korisnik</dc:creator>
  <cp:lastModifiedBy>Maja Kocijan</cp:lastModifiedBy>
  <cp:lastPrinted>2017-02-15T07:42:00Z</cp:lastPrinted>
  <dcterms:modified xmlns:xsi="http://www.w3.org/2001/XMLSchema-instance" xsi:type="dcterms:W3CDTF">2017-04-19T08:53:00Z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St-380/2013-55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