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f095" w14:paraId="6e3f095" w:rsidRDefault="00D06919" w:rsidP="00D06919" w:rsidR="00D069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919" w:rsidP="00D06919" w:rsidR="00D06919" w:rsidRPr="008379A6">
      <w:r w:rsidRPr="008379A6">
        <w:t>REPUBLIKA HRVATSKA</w:t>
      </w:r>
    </w:p>
    <w:p w:rsidRDefault="00D06919" w:rsidP="00D06919" w:rsidR="00D06919" w:rsidRPr="008379A6">
      <w:r w:rsidRPr="008379A6">
        <w:t>TRGOVAČKI SUD U ZAGREBU</w:t>
      </w:r>
    </w:p>
    <w:p w:rsidRDefault="00D06919" w:rsidP="00D06919" w:rsidR="00D06919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>
        <w:t xml:space="preserve"> </w:t>
      </w:r>
      <w:r w:rsidR="00C17E05">
        <w:t xml:space="preserve">      </w:t>
      </w:r>
      <w:r w:rsidR="00CB580D">
        <w:t xml:space="preserve">  </w:t>
      </w:r>
    </w:p>
    <w:p w:rsidRDefault="00D06919" w:rsidP="00D06919" w:rsidR="00D06919"/>
    <w:p w:rsidRDefault="00C17E05" w:rsidP="00D06919" w:rsidR="00D2654B">
      <w:pPr>
        <w:jc w:val="center"/>
      </w:pPr>
      <w:r>
        <w:t xml:space="preserve"> </w:t>
      </w:r>
    </w:p>
    <w:p w:rsidRDefault="00C17E05" w:rsidP="00D06919" w:rsidR="00D06919" w:rsidRPr="008379A6">
      <w:pPr>
        <w:jc w:val="center"/>
      </w:pPr>
      <w:r>
        <w:t xml:space="preserve">  </w:t>
      </w:r>
      <w:r w:rsidR="00D06919" w:rsidRPr="008379A6">
        <w:t>R</w:t>
      </w:r>
      <w:r w:rsidR="00D2654B">
        <w:t xml:space="preserve"> </w:t>
      </w:r>
      <w:r w:rsidR="00D06919" w:rsidRPr="008379A6">
        <w:t>E</w:t>
      </w:r>
      <w:r w:rsidR="00D2654B">
        <w:t xml:space="preserve"> </w:t>
      </w:r>
      <w:r w:rsidR="00D06919" w:rsidRPr="008379A6">
        <w:t>P</w:t>
      </w:r>
      <w:r w:rsidR="00D2654B">
        <w:t xml:space="preserve"> </w:t>
      </w:r>
      <w:r w:rsidR="00D06919" w:rsidRPr="008379A6">
        <w:t>U</w:t>
      </w:r>
      <w:r w:rsidR="00D2654B">
        <w:t xml:space="preserve"> </w:t>
      </w:r>
      <w:r w:rsidR="00D06919" w:rsidRPr="008379A6">
        <w:t>B</w:t>
      </w:r>
      <w:r w:rsidR="00D2654B">
        <w:t xml:space="preserve"> </w:t>
      </w:r>
      <w:r w:rsidR="00D06919" w:rsidRPr="008379A6">
        <w:t>L</w:t>
      </w:r>
      <w:r w:rsidR="00D2654B">
        <w:t xml:space="preserve"> </w:t>
      </w:r>
      <w:r w:rsidR="00D06919" w:rsidRPr="008379A6">
        <w:t>I</w:t>
      </w:r>
      <w:r w:rsidR="00D2654B">
        <w:t xml:space="preserve"> </w:t>
      </w:r>
      <w:r w:rsidR="00D06919" w:rsidRPr="008379A6">
        <w:t>K</w:t>
      </w:r>
      <w:r w:rsidR="00D2654B">
        <w:t xml:space="preserve"> </w:t>
      </w:r>
      <w:r w:rsidR="00D06919" w:rsidRPr="008379A6">
        <w:t xml:space="preserve">A </w:t>
      </w:r>
      <w:r w:rsidR="00D2654B">
        <w:t xml:space="preserve"> </w:t>
      </w:r>
      <w:r w:rsidR="00D06919" w:rsidRPr="008379A6">
        <w:t>H</w:t>
      </w:r>
      <w:r w:rsidR="00D2654B">
        <w:t xml:space="preserve"> </w:t>
      </w:r>
      <w:r w:rsidR="00D06919" w:rsidRPr="008379A6">
        <w:t>R</w:t>
      </w:r>
      <w:r w:rsidR="00D2654B">
        <w:t xml:space="preserve"> </w:t>
      </w:r>
      <w:r w:rsidR="00D06919" w:rsidRPr="008379A6">
        <w:t>V</w:t>
      </w:r>
      <w:r w:rsidR="00D2654B">
        <w:t xml:space="preserve"> </w:t>
      </w:r>
      <w:r w:rsidR="00D06919" w:rsidRPr="008379A6">
        <w:t>A</w:t>
      </w:r>
      <w:r w:rsidR="00D2654B">
        <w:t xml:space="preserve"> </w:t>
      </w:r>
      <w:r w:rsidR="00D06919" w:rsidRPr="008379A6">
        <w:t>T</w:t>
      </w:r>
      <w:r w:rsidR="00D2654B">
        <w:t xml:space="preserve"> </w:t>
      </w:r>
      <w:r w:rsidR="00D06919" w:rsidRPr="008379A6">
        <w:t>S</w:t>
      </w:r>
      <w:r w:rsidR="00D2654B">
        <w:t xml:space="preserve"> </w:t>
      </w:r>
      <w:r w:rsidR="00D06919" w:rsidRPr="008379A6">
        <w:t>K</w:t>
      </w:r>
      <w:r w:rsidR="00D2654B">
        <w:t xml:space="preserve">  </w:t>
      </w:r>
      <w:r w:rsidR="00D06919" w:rsidRPr="008379A6">
        <w:t>A</w:t>
      </w:r>
    </w:p>
    <w:p w:rsidRDefault="00D06919" w:rsidP="00D06919" w:rsidR="00D06919">
      <w:pPr>
        <w:jc w:val="center"/>
      </w:pPr>
      <w:r>
        <w:t>R J E Š E NJ E</w:t>
      </w:r>
    </w:p>
    <w:p w:rsidRDefault="003C49E9" w:rsidP="00D06919" w:rsidR="003C49E9">
      <w:pPr>
        <w:jc w:val="center"/>
      </w:pPr>
    </w:p>
    <w:p w:rsidRDefault="003C49E9" w:rsidP="003C49E9" w:rsidR="003C49E9">
      <w:pPr>
        <w:autoSpaceDE w:val="false"/>
        <w:autoSpaceDN w:val="false"/>
        <w:adjustRightInd w:val="false"/>
        <w:jc w:val="both"/>
      </w:pPr>
      <w:r w:rsidRPr="003A469E">
        <w:t>Trgovački sud u Zagrebu, po sucu Nikoli Ribariću, u postupku predstečajne nagodbe u povodu prijedloga dužnika PREMIUM PROJEKT d.o.o. za graditeljstvo i trgovinu, Zagreb, Štoosova</w:t>
      </w:r>
      <w:r w:rsidR="00D5152B">
        <w:t xml:space="preserve"> 19</w:t>
      </w:r>
      <w:r w:rsidRPr="003A469E">
        <w:t xml:space="preserve">, OIB: </w:t>
      </w:r>
      <w:r>
        <w:t>01541616741</w:t>
      </w:r>
      <w:r w:rsidRPr="00695A97">
        <w:t>,</w:t>
      </w:r>
      <w:r>
        <w:t xml:space="preserve"> radi</w:t>
      </w:r>
      <w:r w:rsidRPr="00695A97">
        <w:t xml:space="preserve"> sklapan</w:t>
      </w:r>
      <w:r>
        <w:t xml:space="preserve">ja predstečajne nagodbe, dana </w:t>
      </w:r>
      <w:r w:rsidR="00573616">
        <w:t>8</w:t>
      </w:r>
      <w:r w:rsidRPr="00695A97">
        <w:t>.</w:t>
      </w:r>
      <w:r w:rsidR="00573616">
        <w:t xml:space="preserve"> studenoga</w:t>
      </w:r>
      <w:r w:rsidRPr="00695A97">
        <w:t xml:space="preserve"> 201</w:t>
      </w:r>
      <w:r>
        <w:t>8</w:t>
      </w:r>
      <w:r w:rsidRPr="00695A97">
        <w:t xml:space="preserve">. godine 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3C49E9" w:rsidP="00A73AF6" w:rsidR="00471994" w:rsidRPr="001E5B92">
      <w:r w:rsidRPr="003A469E">
        <w:t xml:space="preserve">PREMIUM PROJEKT d.o.o. za graditeljstvo i trgovinu, Zagreb, Štoosova, OIB: </w:t>
      </w:r>
      <w:r>
        <w:t>01541616741</w:t>
      </w:r>
      <w:r w:rsidRPr="00695A97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573616" w:rsidP="00D2654B" w:rsidR="00D2654B">
      <w:pPr>
        <w:jc w:val="center"/>
        <w:rPr>
          <w:b/>
        </w:rPr>
      </w:pPr>
      <w:r>
        <w:rPr>
          <w:b/>
        </w:rPr>
        <w:t>11</w:t>
      </w:r>
      <w:r w:rsidR="00CB580D">
        <w:rPr>
          <w:b/>
        </w:rPr>
        <w:t>.</w:t>
      </w:r>
      <w:r>
        <w:rPr>
          <w:b/>
        </w:rPr>
        <w:t xml:space="preserve"> prosinca</w:t>
      </w:r>
      <w:r w:rsidR="001E5B92" w:rsidRPr="006208CC">
        <w:rPr>
          <w:b/>
        </w:rPr>
        <w:t xml:space="preserve"> 201</w:t>
      </w:r>
      <w:r w:rsidR="00265AAB">
        <w:rPr>
          <w:b/>
        </w:rPr>
        <w:t>8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B2227D">
        <w:rPr>
          <w:b/>
        </w:rPr>
        <w:t>1</w:t>
      </w:r>
      <w:r w:rsidR="00CB580D">
        <w:rPr>
          <w:b/>
        </w:rPr>
        <w:t>0</w:t>
      </w:r>
      <w:r w:rsidR="00E84329" w:rsidRPr="006208CC">
        <w:rPr>
          <w:b/>
        </w:rPr>
        <w:t>,</w:t>
      </w:r>
      <w:r w:rsidR="00265AAB"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>sati</w:t>
      </w:r>
    </w:p>
    <w:p w:rsidRDefault="00D2654B" w:rsidP="00D2654B" w:rsidR="00D2654B">
      <w:pPr>
        <w:jc w:val="center"/>
        <w:rPr>
          <w:b/>
        </w:rPr>
      </w:pPr>
    </w:p>
    <w:p w:rsidRDefault="00471994" w:rsidP="00471994" w:rsidR="00471994" w:rsidRPr="006208CC">
      <w:pPr>
        <w:rPr>
          <w:b/>
        </w:rPr>
      </w:pPr>
      <w:r w:rsidRPr="006208CC">
        <w:rPr>
          <w:b/>
        </w:rPr>
        <w:t xml:space="preserve">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573616">
        <w:t>8</w:t>
      </w:r>
      <w:r w:rsidR="00471994" w:rsidRPr="00D15B09">
        <w:t>.</w:t>
      </w:r>
      <w:r w:rsidR="00573616">
        <w:t xml:space="preserve"> studenoga</w:t>
      </w:r>
      <w:r w:rsidR="00471994" w:rsidRPr="00D15B09">
        <w:t xml:space="preserve"> 201</w:t>
      </w:r>
      <w:r w:rsidR="00265AAB">
        <w:t>8</w:t>
      </w:r>
      <w:r w:rsidR="00471994" w:rsidRPr="00D15B09">
        <w:t>.</w:t>
      </w:r>
    </w:p>
    <w:p w:rsidRDefault="00471994" w:rsidP="00471994" w:rsidR="00471994" w:rsidRPr="001E5B92"/>
    <w:p w:rsidRDefault="00CB580D" w:rsidP="00D1775C" w:rsidR="00CB580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580D" w:rsidP="00D1775C" w:rsidR="003D172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D172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D172C" w:rsidP="00D1775C" w:rsidR="003D172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D172C" w:rsidP="003D172C" w:rsidR="003D172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>Za točnost otpravka - ovlašteni službenik</w:t>
      </w:r>
    </w:p>
    <w:p w:rsidRDefault="003D172C" w:rsidP="003D172C" w:rsidR="00CB580D" w:rsidRPr="003D172C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3D172C">
        <w:rPr>
          <w:rFonts w:hAnsi="Times New Roman" w:ascii="Times New Roman"/>
          <w:b w:val="false"/>
          <w:color w:val="auto"/>
        </w:rPr>
        <w:t>Maja Hajtek</w:t>
      </w:r>
      <w:r w:rsidR="00CB580D" w:rsidRPr="003D172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B77AC" w:rsidP="00265AAB" w:rsidR="00471994" w:rsidRPr="001E5B92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D172C" w:rsidP="00471994" w:rsidR="003D172C"/>
    <w:p w:rsidRDefault="003D172C" w:rsidP="00471994" w:rsidR="003D172C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CB580D" w:rsidP="001E5B92" w:rsidR="00CB580D"/>
    <w:p w:rsidRDefault="00CB580D" w:rsidP="001E5B92" w:rsidR="00CB580D"/>
    <w:p w:rsidRDefault="00471994" w:rsidP="00D1775C" w:rsidR="00471994" w:rsidRPr="001E5B92">
      <w:pPr>
        <w:ind w:firstLine="360"/>
      </w:pPr>
    </w:p>
    <w:sectPr w:rsidR="00471994" w:rsidRPr="001E5B9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54B" w:rsidP="00D2654B" w:rsidR="00D2654B">
      <w:r>
        <w:separator/>
      </w:r>
    </w:p>
  </w:endnote>
  <w:endnote w:id="0" w:type="continuationSeparator">
    <w:p w:rsidRDefault="00D2654B" w:rsidP="00D2654B" w:rsidR="00D26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54B" w:rsidP="00D2654B" w:rsidR="00D2654B">
      <w:r>
        <w:separator/>
      </w:r>
    </w:p>
  </w:footnote>
  <w:footnote w:id="0" w:type="continuationSeparator">
    <w:p w:rsidRDefault="00D2654B" w:rsidP="00D2654B" w:rsidR="00D26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54B" w:rsidP="00D2654B" w:rsidR="00D2654B">
    <w:pPr>
      <w:pStyle w:val="Zaglavlje"/>
      <w:jc w:val="right"/>
    </w:pPr>
    <w:r>
      <w:rPr>
        <w:lang w:eastAsia="en-US"/>
      </w:rPr>
      <w:t>72. St-1465/2018-20</w:t>
    </w:r>
  </w:p>
  <w:p w:rsidRDefault="00D2654B" w:rsidR="00D2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8F2E9D"/>
    <w:multiLevelType w:val="hybridMultilevel"/>
    <w:tmpl w:val="BB2E8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C50EC"/>
    <w:rsid w:val="000E4173"/>
    <w:rsid w:val="001E5B92"/>
    <w:rsid w:val="00226B99"/>
    <w:rsid w:val="00265AAB"/>
    <w:rsid w:val="002A35AF"/>
    <w:rsid w:val="002A61CA"/>
    <w:rsid w:val="002B77AC"/>
    <w:rsid w:val="002D6522"/>
    <w:rsid w:val="003C49E9"/>
    <w:rsid w:val="003D172C"/>
    <w:rsid w:val="003D3D20"/>
    <w:rsid w:val="00414027"/>
    <w:rsid w:val="00424AA3"/>
    <w:rsid w:val="00471994"/>
    <w:rsid w:val="005456F7"/>
    <w:rsid w:val="00573616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2227D"/>
    <w:rsid w:val="00B540B2"/>
    <w:rsid w:val="00B64242"/>
    <w:rsid w:val="00C17E05"/>
    <w:rsid w:val="00C45812"/>
    <w:rsid w:val="00CB529F"/>
    <w:rsid w:val="00CB580D"/>
    <w:rsid w:val="00CE06E8"/>
    <w:rsid w:val="00D06919"/>
    <w:rsid w:val="00D15B09"/>
    <w:rsid w:val="00D1775C"/>
    <w:rsid w:val="00D2654B"/>
    <w:rsid w:val="00D5152B"/>
    <w:rsid w:val="00DA5C01"/>
    <w:rsid w:val="00DD7206"/>
    <w:rsid w:val="00E30FE1"/>
    <w:rsid w:val="00E41604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26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654B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26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65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77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26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654B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26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65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77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ŽDO Zagreb</item>
      <item>RH, Min. financija, Porezna uprava</item>
      <item>Financijska agencija</item>
    </izvorni_sadrzaj>
    <derivirana_varijabla naziv="DomainObject.Predmet.OstaliListFormated_1">
      <item>ŽDO Zagreb</item>
      <item>RH, Min. financija, Porezna uprava</item>
      <item>Financijska agencija</item>
    </derivirana_varijabla>
  </DomainObject.Predmet.OstaliListFormated>
  <DomainObject.Predmet.OstaliList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FormatedOIB_1">
      <item>ŽDO Zagreb</item>
      <item>RH, Min. financija, Porezna uprava, OIB 18683136487</item>
      <item>Financijska agencija, OIB 85821130368</item>
    </derivirana_varijabla>
  </DomainObject.Predmet.OstaliListFormatedOIB>
  <DomainObject.Predmet.OstaliListFormatedWithAdress>
    <izvorni_sadrzaj>
      <item>ŽDO Zagreb</item>
      <item>RH, Min. financija, Porezna uprava, Av. Dubrovnik 32, 10000 Zagreb</item>
      <item>Financijska agencija, Ulica grada Vukovara 70, 10000 Zagreb</item>
    </izvorni_sadrzaj>
    <derivirana_varijabla naziv="DomainObject.Predmet.OstaliListFormatedWithAdress_1">
      <item>ŽDO Zagreb</item>
      <item>RH, Min. financija, Porezna uprava,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ŽDO Zagreb</item>
      <item>RH, Min. financija, Porezna uprava, OIB 18683136487, Av. Dubrovnik 32, 10000 Zagreb</item>
      <item>Financijska agencija, OIB 85821130368, Ulica grada Vukovara 70, 10000 Zagreb</item>
    </izvorni_sadrzaj>
    <derivirana_varijabla naziv="DomainObject.Predmet.OstaliListFormatedWithAdressOIB_1">
      <item>ŽDO Zagreb</item>
      <item>RH, Min. financija, Porezna uprava,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ŽDO Zagreb</item>
      <item>RH, Min. financija, Porezna uprava</item>
      <item>Financijska agencija</item>
    </izvorni_sadrzaj>
    <derivirana_varijabla naziv="DomainObject.Predmet.OstaliListNazivFormated_1">
      <item>ŽDO Zagreb</item>
      <item>RH, Min. financija, Porezna uprava</item>
      <item>Financijska agencija</item>
    </derivirana_varijabla>
  </DomainObject.Predmet.OstaliListNazivFormated>
  <DomainObject.Predmet.OstaliListNaziv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NazivFormatedOIB_1">
      <item>ŽDO Zagreb</item>
      <item>RH, Min. financija, Porezna uprava,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  <item>ŽDO Zagreb</item>
      <item>RH, Min. financija, Porezna uprava</item>
      <item>Financijska agencija</item>
    </izvorni_sadrzaj>
    <derivirana_varijabla naziv="DomainObject.Predmet.SudioniciListNaziv_1">
      <item>PREMIUM PROJEKT d.o.o.</item>
      <item>PREMIUM PROJEKT d.o.o.</item>
      <item>ŽDO Zagreb</item>
      <item>RH, Min. financija, Porezna uprava</item>
      <item>Financijska agencija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  <item>, OIB null</item>
      <item>, OIB 18683136487</item>
      <item>, OIB 85821130368</item>
    </izvorni_sadrzaj>
    <derivirana_varijabla naziv="DomainObject.Predmet.SudioniciListNazivOIB_1">
      <item>, OIB 01541616741</item>
      <item>, OIB 01541616741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St-1465/2018-14</izvorni_sadrzaj>
    <derivirana_varijabla naziv="DomainObject.PredzadnjaOdlukaIzPredmeta.Oznaka_1">St-1465/2018-14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946</properties:Characters>
  <properties:Lines>44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2018-11-08T13:03:00Z</dcterms:created>
  <dc:creator>nribaric</dc:creator>
  <cp:lastModifiedBy>Maja Hajtek</cp:lastModifiedBy>
  <cp:lastPrinted>2018-11-08T13:03:00Z</cp:lastPrinted>
  <dcterms:modified xmlns:xsi="http://www.w3.org/2001/XMLSchema-instance" xsi:type="dcterms:W3CDTF">2018-11-08T13:16:00Z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zakazivanje ročišta premium projekt 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