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0261" w14:paraId="80c0261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2162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Marune 1, od </w:t>
      </w:r>
      <w:r w:rsidR="002162B2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612DC3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 provedbu skraćenoga stečajnog postupka nad dužnikom</w:t>
      </w:r>
      <w:r w:rsidRPr="002162B2">
        <w:rPr>
          <w:rFonts w:cs="Times New Roman" w:hAnsi="Times New Roman" w:ascii="Times New Roman"/>
          <w:sz w:val="24"/>
          <w:szCs w:val="24"/>
        </w:rPr>
        <w:t xml:space="preserve"> </w:t>
      </w:r>
      <w:r w:rsidR="002162B2" w:rsidRPr="002162B2">
        <w:rPr>
          <w:rFonts w:cs="Times New Roman" w:hAnsi="Times New Roman" w:ascii="Times New Roman"/>
          <w:sz w:val="24"/>
          <w:szCs w:val="24"/>
        </w:rPr>
        <w:t>MONTAŽA TEHNIKA SERVIS d.o.o., Šibenik, Prokljanska 43, OIB: 14744117049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62B2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13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2A77A2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2162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21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21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2162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Pr="002162B2">
        <w:rPr>
          <w:rFonts w:cs="Times New Roman" w:hAnsi="Times New Roman" w:ascii="Times New Roman"/>
          <w:sz w:val="24"/>
          <w:szCs w:val="24"/>
        </w:rPr>
        <w:t xml:space="preserve"> </w:t>
      </w:r>
      <w:r w:rsidR="002162B2" w:rsidRPr="002162B2">
        <w:rPr>
          <w:rFonts w:cs="Times New Roman" w:hAnsi="Times New Roman" w:ascii="Times New Roman"/>
          <w:sz w:val="24"/>
          <w:szCs w:val="24"/>
        </w:rPr>
        <w:t>MONTAŽA TEHNIKA SERVIS d.o.o., Šibenik, Prokljanska 43, OIB: 14744117049</w:t>
      </w:r>
      <w:r w:rsidR="009C63D7" w:rsidRPr="002162B2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2162B2"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</w:t>
      </w:r>
      <w:r w:rsidR="00CB3332"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r w:rsidR="002A77A2"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r w:rsidR="00CB3332"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C70B0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13,30 </w:t>
      </w:r>
      <w:r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2162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2162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stečajnu upraviteljicu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2162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2162B2" w:rsidRPr="002162B2">
        <w:rPr>
          <w:rFonts w:cs="Times New Roman" w:hAnsi="Times New Roman" w:ascii="Times New Roman"/>
          <w:color w:themeColor="text1" w:val="000000"/>
          <w:sz w:val="24"/>
          <w:szCs w:val="24"/>
        </w:rPr>
        <w:t>Marica Nekić iz Zadra, Put Gazića 14A, OIB: 75245904208</w:t>
      </w:r>
      <w:r w:rsidR="00326A19" w:rsidRPr="002162B2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2162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2162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2162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Pr="002162B2">
        <w:rPr>
          <w:rFonts w:cs="Times New Roman" w:hAnsi="Times New Roman" w:ascii="Times New Roman"/>
          <w:sz w:val="24"/>
          <w:szCs w:val="24"/>
        </w:rPr>
        <w:t xml:space="preserve"> </w:t>
      </w:r>
      <w:r w:rsidR="002162B2" w:rsidRPr="002162B2">
        <w:rPr>
          <w:rFonts w:cs="Times New Roman" w:hAnsi="Times New Roman" w:ascii="Times New Roman"/>
          <w:sz w:val="24"/>
          <w:szCs w:val="24"/>
        </w:rPr>
        <w:t>MONTAŽA TEHNIKA SERVIS d.o.o., Šibenik, Prokljanska 43, OIB: 14744117049</w:t>
      </w:r>
      <w:r w:rsidRPr="002162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2162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A275CB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A275CB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2162B2">
      <w:t>293</w:t>
    </w:r>
    <w:r>
      <w:t>/2018-</w:t>
    </w:r>
    <w:r w:rsidR="00612DC3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2162B2">
      <w:t>293</w:t>
    </w:r>
    <w:r>
      <w:t>/2018-</w:t>
    </w:r>
    <w:r w:rsidR="002162B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5D09"/>
    <w:rsid w:val="00326A19"/>
    <w:rsid w:val="003D5288"/>
    <w:rsid w:val="004E1345"/>
    <w:rsid w:val="0050470F"/>
    <w:rsid w:val="005432A0"/>
    <w:rsid w:val="005E66F1"/>
    <w:rsid w:val="00612DC3"/>
    <w:rsid w:val="00690C20"/>
    <w:rsid w:val="00751DFA"/>
    <w:rsid w:val="00836F0D"/>
    <w:rsid w:val="009C63D7"/>
    <w:rsid w:val="009F3EED"/>
    <w:rsid w:val="00A275CB"/>
    <w:rsid w:val="00A62F08"/>
    <w:rsid w:val="00B131F4"/>
    <w:rsid w:val="00B630C9"/>
    <w:rsid w:val="00BE31E9"/>
    <w:rsid w:val="00C70B09"/>
    <w:rsid w:val="00CB3332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5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75C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75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75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5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75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75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75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MONTAŽA TEHNIKA SERVIS d.o.o. za trgovinu</izvorni_sadrzaj>
    <derivirana_varijabla naziv="DomainObject.Predmet.ProtustrankaFormated_1">  MONTAŽA TEHNIKA SERVIS d.o.o. za trgovinu</derivirana_varijabla>
  </DomainObject.Predmet.ProtustrankaFormated>
  <DomainObject.Predmet.ProtustrankaFormatedOIB>
    <izvorni_sadrzaj>  MONTAŽA TEHNIKA SERVIS d.o.o. za trgovinu, OIB 14744117049</izvorni_sadrzaj>
    <derivirana_varijabla naziv="DomainObject.Predmet.ProtustrankaFormatedOIB_1">  MONTAŽA TEHNIKA SERVIS d.o.o. za trgovinu, OIB 14744117049</derivirana_varijabla>
  </DomainObject.Predmet.ProtustrankaFormatedOIB>
  <DomainObject.Predmet.ProtustrankaFormatedWithAdress>
    <izvorni_sadrzaj> MONTAŽA TEHNIKA SERVIS d.o.o. za trgovinu, Prokljanska 43, 22000 Šibenik</izvorni_sadrzaj>
    <derivirana_varijabla naziv="DomainObject.Predmet.ProtustrankaFormatedWithAdress_1"> MONTAŽA TEHNIKA SERVIS d.o.o. za trgovinu, Prokljanska 43, 22000 Šibenik</derivirana_varijabla>
  </DomainObject.Predmet.ProtustrankaFormatedWithAdress>
  <DomainObject.Predmet.ProtustrankaFormatedWithAdressOIB>
    <izvorni_sadrzaj> MONTAŽA TEHNIKA SERVIS d.o.o. za trgovinu, OIB 14744117049, Prokljanska 43, 22000 Šibenik</izvorni_sadrzaj>
    <derivirana_varijabla naziv="DomainObject.Predmet.ProtustrankaFormatedWithAdressOIB_1"> MONTAŽA TEHNIKA SERVIS d.o.o. za trgovinu, OIB 14744117049, Prokljanska 43, 22000 Šibenik</derivirana_varijabla>
  </DomainObject.Predmet.ProtustrankaFormatedWithAdressOIB>
  <DomainObject.Predmet.ProtustrankaWithAdress>
    <izvorni_sadrzaj>MONTAŽA TEHNIKA SERVIS d.o.o. za trgovinu Prokljanska 43, 22000 Šibenik</izvorni_sadrzaj>
    <derivirana_varijabla naziv="DomainObject.Predmet.ProtustrankaWithAdress_1">MONTAŽA TEHNIKA SERVIS d.o.o. za trgovinu Prokljanska 43, 22000 Šibenik</derivirana_varijabla>
  </DomainObject.Predmet.ProtustrankaWithAdress>
  <DomainObject.Predmet.ProtustrankaWithAdressOIB>
    <izvorni_sadrzaj>MONTAŽA TEHNIKA SERVIS d.o.o. za trgovinu, OIB 14744117049, Prokljanska 43, 22000 Šibenik</izvorni_sadrzaj>
    <derivirana_varijabla naziv="DomainObject.Predmet.ProtustrankaWithAdressOIB_1">MONTAŽA TEHNIKA SERVIS d.o.o. za trgovinu, OIB 14744117049, Prokljanska 43, 22000 Šibenik</derivirana_varijabla>
  </DomainObject.Predmet.ProtustrankaWithAdressOIB>
  <DomainObject.Predmet.ProtustrankaNazivFormated>
    <izvorni_sadrzaj>MONTAŽA TEHNIKA SERVIS d.o.o. za trgovinu</izvorni_sadrzaj>
    <derivirana_varijabla naziv="DomainObject.Predmet.ProtustrankaNazivFormated_1">MONTAŽA TEHNIKA SERVIS d.o.o. za trgovinu</derivirana_varijabla>
  </DomainObject.Predmet.ProtustrankaNazivFormated>
  <DomainObject.Predmet.ProtustrankaNazivFormatedOIB>
    <izvorni_sadrzaj>MONTAŽA TEHNIKA SERVIS d.o.o. za trgovinu, OIB 14744117049</izvorni_sadrzaj>
    <derivirana_varijabla naziv="DomainObject.Predmet.ProtustrankaNazivFormatedOIB_1">MONTAŽA TEHNIKA SERVIS d.o.o. za trgovinu, OIB 14744117049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Luje Marune 1, 22000 Šibenik</izvorni_sadrzaj>
    <derivirana_varijabla naziv="DomainObject.Predmet.StrankaFormatedWithAdress_1"> FINA -Podružnica Šibenik, Perivoj Luje Marune 1, 22000 Šibenik</derivirana_varijabla>
  </DomainObject.Predmet.StrankaFormatedWithAdress>
  <DomainObject.Predmet.StrankaFormatedWithAdressOIB>
    <izvorni_sadrzaj> FINA -Podružnica Šibenik, OIB 85821130368, Perivoj Luje Marune 1, 22000 Šibenik</izvorni_sadrzaj>
    <derivirana_varijabla naziv="DomainObject.Predmet.StrankaFormatedWithAdressOIB_1"> FINA -Podružnica Šibenik, OIB 85821130368, Perivoj Luje Marune 1, 22000 Šibenik</derivirana_varijabla>
  </DomainObject.Predmet.StrankaFormatedWithAdressOIB>
  <DomainObject.Predmet.StrankaWithAdress>
    <izvorni_sadrzaj>FINA -Podružnica Šibenik Perivoj Luje Marune 1,22000 Šibenik</izvorni_sadrzaj>
    <derivirana_varijabla naziv="DomainObject.Predmet.StrankaWithAdress_1">FINA -Podružnica Šibenik Perivoj Luje Marune 1,22000 Šibenik</derivirana_varijabla>
  </DomainObject.Predmet.StrankaWithAdress>
  <DomainObject.Predmet.StrankaWithAdressOIB>
    <izvorni_sadrzaj>FINA -Podružnica Šibenik, OIB 85821130368, Perivoj Luje Marune 1,22000 Šibenik</izvorni_sadrzaj>
    <derivirana_varijabla naziv="DomainObject.Predmet.StrankaWithAdressOIB_1">FINA -Podružnica Šibenik, OIB 85821130368, Perivoj Luje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Luje Marune 1, 22000 Šibenik</item>
    </izvorni_sadrzaj>
    <derivirana_varijabla naziv="DomainObject.Predmet.StrankaListFormatedWithAdress_1">
      <item>FINA -Podružnica Šibenik, Perivoj Luje Marune 1, 22000 Šibenik</item>
    </derivirana_varijabla>
  </DomainObject.Predmet.StrankaListFormatedWithAdress>
  <DomainObject.Predmet.StrankaListFormatedWithAdressOIB>
    <izvorni_sadrzaj>
      <item>FINA -Podružnica Šibenik, OIB 85821130368, Perivoj Luje Marune 1, 22000 Šibenik</item>
    </izvorni_sadrzaj>
    <derivirana_varijabla naziv="DomainObject.Predmet.StrankaListFormatedWithAdressOIB_1">
      <item>FINA -Podružnica Šibenik, OIB 85821130368, Perivoj Luje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MONTAŽA TEHNIKA SERVIS d.o.o. za trgovinu</item>
    </izvorni_sadrzaj>
    <derivirana_varijabla naziv="DomainObject.Predmet.ProtuStrankaListFormated_1">
      <item>MONTAŽA TEHNIKA SERVIS d.o.o. za trgovinu</item>
    </derivirana_varijabla>
  </DomainObject.Predmet.ProtuStrankaListFormated>
  <DomainObject.Predmet.ProtuStrankaListFormatedOIB>
    <izvorni_sadrzaj>
      <item>MONTAŽA TEHNIKA SERVIS d.o.o. za trgovinu, OIB 14744117049</item>
    </izvorni_sadrzaj>
    <derivirana_varijabla naziv="DomainObject.Predmet.ProtuStrankaListFormatedOIB_1">
      <item>MONTAŽA TEHNIKA SERVIS d.o.o. za trgovinu, OIB 14744117049</item>
    </derivirana_varijabla>
  </DomainObject.Predmet.ProtuStrankaListFormatedOIB>
  <DomainObject.Predmet.ProtuStrankaListFormatedWithAdress>
    <izvorni_sadrzaj>
      <item>MONTAŽA TEHNIKA SERVIS d.o.o. za trgovinu, Prokljanska 43, 22000 Šibenik</item>
    </izvorni_sadrzaj>
    <derivirana_varijabla naziv="DomainObject.Predmet.ProtuStrankaListFormatedWithAdress_1">
      <item>MONTAŽA TEHNIKA SERVIS d.o.o. za trgovinu, Prokljanska 43, 22000 Šibenik</item>
    </derivirana_varijabla>
  </DomainObject.Predmet.ProtuStrankaListFormatedWithAdress>
  <DomainObject.Predmet.ProtuStrankaListFormatedWithAdressOIB>
    <izvorni_sadrzaj>
      <item>MONTAŽA TEHNIKA SERVIS d.o.o. za trgovinu, OIB 14744117049, Prokljanska 43, 22000 Šibenik</item>
    </izvorni_sadrzaj>
    <derivirana_varijabla naziv="DomainObject.Predmet.ProtuStrankaListFormatedWithAdressOIB_1">
      <item>MONTAŽA TEHNIKA SERVIS d.o.o. za trgovinu, OIB 14744117049, Prokljanska 43, 22000 Šibenik</item>
    </derivirana_varijabla>
  </DomainObject.Predmet.ProtuStrankaListFormatedWithAdressOIB>
  <DomainObject.Predmet.ProtuStrankaListNazivFormated>
    <izvorni_sadrzaj>
      <item>MONTAŽA TEHNIKA SERVIS d.o.o. za trgovinu</item>
    </izvorni_sadrzaj>
    <derivirana_varijabla naziv="DomainObject.Predmet.ProtuStrankaListNazivFormated_1">
      <item>MONTAŽA TEHNIKA SERVIS d.o.o. za trgovinu</item>
    </derivirana_varijabla>
  </DomainObject.Predmet.ProtuStrankaListNazivFormated>
  <DomainObject.Predmet.ProtuStrankaListNazivFormatedOIB>
    <izvorni_sadrzaj>
      <item>MONTAŽA TEHNIKA SERVIS d.o.o. za trgovinu, OIB 14744117049</item>
    </izvorni_sadrzaj>
    <derivirana_varijabla naziv="DomainObject.Predmet.ProtuStrankaListNazivFormatedOIB_1">
      <item>MONTAŽA TEHNIKA SERVIS d.o.o. za trgovinu, OIB 14744117049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MONTAŽA TEHNIKA SERVIS d.o.o. za trgovinu</izvorni_sadrzaj>
    <derivirana_varijabla naziv="DomainObject.Predmet.ProtustrankaIDrugi_1">MONTAŽA TEHNIKA SERVIS d.o.o. za trgovinu</derivirana_varijabla>
  </DomainObject.Predmet.ProtustrankaIDrugi>
  <DomainObject.Predmet.StrankaIDrugiAdressOIB>
    <izvorni_sadrzaj>FINA -Podružnica Šibenik, OIB 85821130368, Perivoj Luje Marune 1, 22000 Šibenik</izvorni_sadrzaj>
    <derivirana_varijabla naziv="DomainObject.Predmet.StrankaIDrugiAdressOIB_1">FINA -Podružnica Šibenik, OIB 85821130368, Perivoj Luje Marune 1, 22000 Šibenik</derivirana_varijabla>
  </DomainObject.Predmet.StrankaIDrugiAdressOIB>
  <DomainObject.Predmet.ProtustrankaIDrugiAdressOIB>
    <izvorni_sadrzaj>MONTAŽA TEHNIKA SERVIS d.o.o. za trgovinu, OIB 14744117049, Prokljanska 43, 22000 Šibenik</izvorni_sadrzaj>
    <derivirana_varijabla naziv="DomainObject.Predmet.ProtustrankaIDrugiAdressOIB_1">MONTAŽA TEHNIKA SERVIS d.o.o. za trgovinu, OIB 14744117049, Prokljanska 43,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MONTAŽA TEHNIKA SERVIS d.o.o. za trgovinu</item>
    </izvorni_sadrzaj>
    <derivirana_varijabla naziv="DomainObject.Predmet.SudioniciListNaziv_1">
      <item>FINA -Podružnica Šibenik</item>
      <item>MONTAŽA TEHNIKA SERVIS d.o.o. za trgovinu</item>
    </derivirana_varijabla>
  </DomainObject.Predmet.SudioniciListNaziv>
  <DomainObject.Predmet.SudioniciListAdressOIB>
    <izvorni_sadrzaj>
      <item>FINA -Podružnica Šibenik, OIB 85821130368, Perivoj Luje Marune 1,22000 Šibenik</item>
      <item>MONTAŽA TEHNIKA SERVIS d.o.o. za trgovinu, OIB 14744117049, Prokljanska 43,22000 Šibenik</item>
    </izvorni_sadrzaj>
    <derivirana_varijabla naziv="DomainObject.Predmet.SudioniciListAdressOIB_1">
      <item>FINA -Podružnica Šibenik, OIB 85821130368, Perivoj Luje Marune 1,22000 Šibenik</item>
      <item>MONTAŽA TEHNIKA SERVIS d.o.o. za trgovinu, OIB 14744117049, Prokljanska 43,22000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14744117049</item>
    </izvorni_sadrzaj>
    <derivirana_varijabla naziv="DomainObject.Predmet.SudioniciListNazivOIB_1">
      <item>, OIB 85821130368</item>
      <item>, OIB 14744117049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St-293/2018-4</izvorni_sadrzaj>
    <derivirana_varijabla naziv="DomainObject.PredzadnjaOdlukaIzPredmeta.Oznaka_1">St-293/2018-4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2957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2018-11-13T09:33:00Z</dcterms:created>
  <dc:creator>Anamarija Kovačić Milković</dc:creator>
  <cp:lastModifiedBy>Anamarija Kovačić Milković</cp:lastModifiedBy>
  <cp:lastPrinted>2018-11-13T09:33:00Z</cp:lastPrinted>
  <dcterms:modified xmlns:xsi="http://www.w3.org/2001/XMLSchema-instance" xsi:type="dcterms:W3CDTF">2018-11-13T12:28:00Z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(6-St-293-18-otvaranje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