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c521" w14:paraId="e4ac521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A95D61">
        <w:rPr>
          <w:b/>
        </w:rPr>
        <w:t>861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B34F13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B34F13">
        <w:t xml:space="preserve">TIRATURA d.o.o., Split, Velebitska 57, OIB: 86047198924, </w:t>
      </w:r>
      <w:r w:rsidR="00CD6654">
        <w:t xml:space="preserve">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B34F13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B34F13">
        <w:t>TIRATURA d.o.o., Split, Velebitska 57, OIB: 86047198924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B34F13">
        <w:t>61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B34F13">
        <w:t>TIRATURA d.o.o., Split, Velebitska 57, OIB: 86047198924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0D1B88">
        <w:t>19</w:t>
      </w:r>
      <w:r w:rsidR="003D1676">
        <w:t>.</w:t>
      </w:r>
      <w:r w:rsidR="000D1B88">
        <w:t>312</w:t>
      </w:r>
      <w:r w:rsidR="003716B5">
        <w:t>,</w:t>
      </w:r>
      <w:r w:rsidR="000D1B88">
        <w:t>35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D1B88">
        <w:t>206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B34F13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3C8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0D1B88">
          <w:t>861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D1B88"/>
    <w:rsid w:val="001A5D1D"/>
    <w:rsid w:val="001B47A7"/>
    <w:rsid w:val="00200E01"/>
    <w:rsid w:val="00205AA3"/>
    <w:rsid w:val="002723C8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50A50"/>
    <w:rsid w:val="00583F5B"/>
    <w:rsid w:val="00596610"/>
    <w:rsid w:val="005C12B7"/>
    <w:rsid w:val="005D7505"/>
    <w:rsid w:val="0065181B"/>
    <w:rsid w:val="007634B0"/>
    <w:rsid w:val="00772BD0"/>
    <w:rsid w:val="0083023C"/>
    <w:rsid w:val="00896A3D"/>
    <w:rsid w:val="009D5071"/>
    <w:rsid w:val="00A02FB3"/>
    <w:rsid w:val="00A126EF"/>
    <w:rsid w:val="00A93497"/>
    <w:rsid w:val="00A95D61"/>
    <w:rsid w:val="00B048FA"/>
    <w:rsid w:val="00B34F13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3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3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3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3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23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3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3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3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3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TIRATURA d.o.o. za nakladničku djelatnost i trgovinu</izvorni_sadrzaj>
    <derivirana_varijabla naziv="DomainObject.Predmet.ProtustrankaFormated_1">  TIRATURA d.o.o. za nakladničku djelatnost i trgovinu</derivirana_varijabla>
  </DomainObject.Predmet.ProtustrankaFormated>
  <DomainObject.Predmet.ProtustrankaFormatedOIB>
    <izvorni_sadrzaj>  TIRATURA d.o.o. za nakladničku djelatnost i trgovinu, OIB 86047198924</izvorni_sadrzaj>
    <derivirana_varijabla naziv="DomainObject.Predmet.ProtustrankaFormatedOIB_1">  TIRATURA d.o.o. za nakladničku djelatnost i trgovinu, OIB 86047198924</derivirana_varijabla>
  </DomainObject.Predmet.ProtustrankaFormatedOIB>
  <DomainObject.Predmet.ProtustrankaFormatedWithAdress>
    <izvorni_sadrzaj> TIRATURA d.o.o. za nakladničku djelatnost i trgovinu, Velebitska 57, 21000 Split</izvorni_sadrzaj>
    <derivirana_varijabla naziv="DomainObject.Predmet.ProtustrankaFormatedWithAdress_1"> TIRATURA d.o.o. za nakladničku djelatnost i trgovinu, Velebitska 57, 21000 Split</derivirana_varijabla>
  </DomainObject.Predmet.ProtustrankaFormatedWithAdress>
  <DomainObject.Predmet.ProtustrankaFormatedWithAdressOIB>
    <izvorni_sadrzaj> TIRATURA d.o.o. za nakladničku djelatnost i trgovinu, OIB 86047198924, Velebitska 57, 21000 Split</izvorni_sadrzaj>
    <derivirana_varijabla naziv="DomainObject.Predmet.ProtustrankaFormatedWithAdressOIB_1"> TIRATURA d.o.o. za nakladničku djelatnost i trgovinu, OIB 86047198924, Velebitska 57, 21000 Split</derivirana_varijabla>
  </DomainObject.Predmet.ProtustrankaFormatedWithAdressOIB>
  <DomainObject.Predmet.ProtustrankaWithAdress>
    <izvorni_sadrzaj>TIRATURA d.o.o. za nakladničku djelatnost i trgovinu Velebitska 57, 21000 Split</izvorni_sadrzaj>
    <derivirana_varijabla naziv="DomainObject.Predmet.ProtustrankaWithAdress_1">TIRATURA d.o.o. za nakladničku djelatnost i trgovinu Velebitska 57, 21000 Split</derivirana_varijabla>
  </DomainObject.Predmet.ProtustrankaWithAdress>
  <DomainObject.Predmet.ProtustrankaWithAdressOIB>
    <izvorni_sadrzaj>TIRATURA d.o.o. za nakladničku djelatnost i trgovinu, OIB 86047198924, Velebitska 57, 21000 Split</izvorni_sadrzaj>
    <derivirana_varijabla naziv="DomainObject.Predmet.ProtustrankaWithAdressOIB_1">TIRATURA d.o.o. za nakladničku djelatnost i trgovinu, OIB 86047198924, Velebitska 57, 21000 Split</derivirana_varijabla>
  </DomainObject.Predmet.ProtustrankaWithAdressOIB>
  <DomainObject.Predmet.ProtustrankaNazivFormated>
    <izvorni_sadrzaj>TIRATURA d.o.o. za nakladničku djelatnost i trgovinu</izvorni_sadrzaj>
    <derivirana_varijabla naziv="DomainObject.Predmet.ProtustrankaNazivFormated_1">TIRATURA d.o.o. za nakladničku djelatnost i trgovinu</derivirana_varijabla>
  </DomainObject.Predmet.ProtustrankaNazivFormated>
  <DomainObject.Predmet.ProtustrankaNazivFormatedOIB>
    <izvorni_sadrzaj>TIRATURA d.o.o. za nakladničku djelatnost i trgovinu, OIB 86047198924</izvorni_sadrzaj>
    <derivirana_varijabla naziv="DomainObject.Predmet.ProtustrankaNazivFormatedOIB_1">TIRATURA d.o.o. za nakladničku djelatnost i trgovinu, OIB 86047198924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19312.35</izvorni_sadrzaj>
    <derivirana_varijabla naziv="DomainObject.Predmet.TrenutnaVrijednost_1">19312.35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TIRATURA d.o.o. za nakladničku djelatnost i trgovinu</item>
    </izvorni_sadrzaj>
    <derivirana_varijabla naziv="DomainObject.Predmet.ProtuStrankaListFormated_1">
      <item>TIRATURA d.o.o. za nakladničku djelatnost i trgovinu</item>
    </derivirana_varijabla>
  </DomainObject.Predmet.ProtuStrankaListFormated>
  <DomainObject.Predmet.ProtuStrankaListFormatedOIB>
    <izvorni_sadrzaj>
      <item>TIRATURA d.o.o. za nakladničku djelatnost i trgovinu, OIB 86047198924</item>
    </izvorni_sadrzaj>
    <derivirana_varijabla naziv="DomainObject.Predmet.ProtuStrankaListFormatedOIB_1">
      <item>TIRATURA d.o.o. za nakladničku djelatnost i trgovinu, OIB 86047198924</item>
    </derivirana_varijabla>
  </DomainObject.Predmet.ProtuStrankaListFormatedOIB>
  <DomainObject.Predmet.ProtuStrankaListFormatedWithAdress>
    <izvorni_sadrzaj>
      <item>TIRATURA d.o.o. za nakladničku djelatnost i trgovinu, Velebitska 57, 21000 Split</item>
    </izvorni_sadrzaj>
    <derivirana_varijabla naziv="DomainObject.Predmet.ProtuStrankaListFormatedWithAdress_1">
      <item>TIRATURA d.o.o. za nakladničku djelatnost i trgovinu, Velebitska 57, 21000 Split</item>
    </derivirana_varijabla>
  </DomainObject.Predmet.ProtuStrankaListFormatedWithAdress>
  <DomainObject.Predmet.ProtuStrankaListFormatedWithAdressOIB>
    <izvorni_sadrzaj>
      <item>TIRATURA d.o.o. za nakladničku djelatnost i trgovinu, OIB 86047198924, Velebitska 57, 21000 Split</item>
    </izvorni_sadrzaj>
    <derivirana_varijabla naziv="DomainObject.Predmet.ProtuStrankaListFormatedWithAdressOIB_1">
      <item>TIRATURA d.o.o. za nakladničku djelatnost i trgovinu, OIB 86047198924, Velebitska 57, 21000 Split</item>
    </derivirana_varijabla>
  </DomainObject.Predmet.ProtuStrankaListFormatedWithAdressOIB>
  <DomainObject.Predmet.ProtuStrankaListNazivFormated>
    <izvorni_sadrzaj>
      <item>TIRATURA d.o.o. za nakladničku djelatnost i trgovinu</item>
    </izvorni_sadrzaj>
    <derivirana_varijabla naziv="DomainObject.Predmet.ProtuStrankaListNazivFormated_1">
      <item>TIRATURA d.o.o. za nakladničku djelatnost i trgovinu</item>
    </derivirana_varijabla>
  </DomainObject.Predmet.ProtuStrankaListNazivFormated>
  <DomainObject.Predmet.ProtuStrankaListNazivFormatedOIB>
    <izvorni_sadrzaj>
      <item>TIRATURA d.o.o. za nakladničku djelatnost i trgovinu, OIB 86047198924</item>
    </izvorni_sadrzaj>
    <derivirana_varijabla naziv="DomainObject.Predmet.ProtuStrankaListNazivFormatedOIB_1">
      <item>TIRATURA d.o.o. za nakladničku djelatnost i trgovinu, OIB 86047198924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TIRATURA d.o.o. za nakladničku djelatnost i trgovinu</izvorni_sadrzaj>
    <derivirana_varijabla naziv="DomainObject.Predmet.ProtustrankaIDrugi_1">TIRATURA d.o.o. za nakladničku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TIRATURA d.o.o. za nakladničku djelatnost i trgovinu, OIB 86047198924, Velebitska 57, 21000 Split</izvorni_sadrzaj>
    <derivirana_varijabla naziv="DomainObject.Predmet.ProtustrankaIDrugiAdressOIB_1">TIRATURA d.o.o. za nakladničku djelatnost i trgovinu, OIB 86047198924, Velebitska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TIRATURA d.o.o. za nakladničku djelatnost i trgovinu</item>
      <item>FINANCIJSKA AGENCIJA, RC SPLIT</item>
    </izvorni_sadrzaj>
    <derivirana_varijabla naziv="DomainObject.Predmet.SudioniciListNaziv_1">
      <item>TIRATURA d.o.o. za nakladničku djelatnost i trgovinu</item>
      <item>FINANCIJSKA AGENCIJA, RC SPLIT</item>
    </derivirana_varijabla>
  </DomainObject.Predmet.SudioniciListNaziv>
  <DomainObject.Predmet.SudioniciListAdressOIB>
    <izvorni_sadrzaj>
      <item>TIRATURA d.o.o. za nakladničku djelatnost i trgovinu, OIB 86047198924, Velebitska 57,21000 Split</item>
      <item>FINANCIJSKA AGENCIJA, RC SPLIT, OIB 85821130368, Mažuranićevo šetalište 24 b,21000 Split</item>
    </izvorni_sadrzaj>
    <derivirana_varijabla naziv="DomainObject.Predmet.SudioniciListAdressOIB_1">
      <item>TIRATURA d.o.o. za nakladničku djelatnost i trgovinu, OIB 86047198924, Velebitska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86047198924</item>
      <item>, OIB 85821130368</item>
    </izvorni_sadrzaj>
    <derivirana_varijabla naziv="DomainObject.Predmet.SudioniciListNazivOIB_1">
      <item>, OIB 86047198924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3442</properties:Characters>
  <properties:Lines>91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2016-08-19T11:21:00Z</dcterms:created>
  <dc:creator>Diana Butigan Granić</dc:creator>
  <cp:lastModifiedBy>Mara Marčinko</cp:lastModifiedBy>
  <cp:lastPrinted>2016-08-19T12:17:00Z</cp:lastPrinted>
  <dcterms:modified xmlns:xsi="http://www.w3.org/2001/XMLSchema-instance" xsi:type="dcterms:W3CDTF">2016-08-19T12:20:00Z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