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628a4" w14:paraId="f4628a4" w:rsidRDefault="00C13E35" w:rsidP="00C13E35" w:rsidR="00C13E35" w:rsidRPr="007B2700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290F2E" w:rsidP="000E1AAE" w:rsidR="00C13E35" w:rsidRPr="007B2700">
      <w:pPr>
        <w:jc w:val="right"/>
        <w:rPr>
          <w:rFonts w:hAnsi="Times New Roman" w:ascii="Times New Roman"/>
          <w:b w:val="false"/>
        </w:rPr>
      </w:pPr>
      <w:r w:rsidRPr="00CC0C38">
        <w:rPr>
          <w:rFonts w:hAnsi="Times New Roman" w:ascii="Times New Roman"/>
          <w:b w:val="false"/>
        </w:rPr>
        <w:t>Posl.br. 14 St</w:t>
      </w:r>
      <w:r>
        <w:rPr>
          <w:rFonts w:hAnsi="Times New Roman" w:ascii="Times New Roman"/>
          <w:b w:val="false"/>
        </w:rPr>
        <w:t>pn</w:t>
      </w:r>
      <w:r w:rsidRPr="00CC0C38">
        <w:rPr>
          <w:rFonts w:hAnsi="Times New Roman" w:ascii="Times New Roman"/>
          <w:b w:val="false"/>
        </w:rPr>
        <w:t>-1</w:t>
      </w:r>
      <w:r>
        <w:rPr>
          <w:rFonts w:hAnsi="Times New Roman" w:ascii="Times New Roman"/>
          <w:b w:val="false"/>
        </w:rPr>
        <w:t>11</w:t>
      </w:r>
      <w:r w:rsidRPr="00CC0C38">
        <w:rPr>
          <w:rFonts w:hAnsi="Times New Roman" w:ascii="Times New Roman"/>
          <w:b w:val="false"/>
        </w:rPr>
        <w:t>/2014</w:t>
      </w:r>
      <w:r>
        <w:rPr>
          <w:rFonts w:hAnsi="Times New Roman" w:ascii="Times New Roman"/>
          <w:b w:val="false"/>
        </w:rPr>
        <w:t>-5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E P U B L I K A    H R V A T S K A</w:t>
      </w: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J E Š E N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87554B" w:rsidP="0087554B" w:rsidR="0087554B" w:rsidRPr="0087554B">
      <w:pPr>
        <w:ind w:firstLine="1440"/>
        <w:jc w:val="both"/>
        <w:rPr>
          <w:rFonts w:hAnsi="Times New Roman" w:ascii="Times New Roman"/>
          <w:b w:val="false"/>
        </w:rPr>
      </w:pPr>
      <w:r w:rsidRPr="0087554B">
        <w:rPr>
          <w:rFonts w:hAnsi="Times New Roman" w:ascii="Times New Roman"/>
          <w:b w:val="false"/>
        </w:rPr>
        <w:t xml:space="preserve">Trgovački sud u Rijeci, po sucu ovog suda Veri Jelenović, u postupku sklapanja predstečajne nagodbe nad dužnikom Ugostiteljski obrt TONI, lv. Lino Milanović – Antun iz Motovuna, Brkač 26a, OIB: 73213304388, dana </w:t>
      </w:r>
      <w:r>
        <w:rPr>
          <w:rFonts w:hAnsi="Times New Roman" w:ascii="Times New Roman"/>
          <w:b w:val="false"/>
        </w:rPr>
        <w:t>20. siječnja 2016</w:t>
      </w:r>
      <w:r w:rsidRPr="0087554B">
        <w:rPr>
          <w:rFonts w:hAnsi="Times New Roman" w:ascii="Times New Roman"/>
          <w:b w:val="false"/>
        </w:rPr>
        <w:t xml:space="preserve">. godine </w:t>
      </w:r>
    </w:p>
    <w:p w:rsidRDefault="00C13E35" w:rsidP="00AE12CC" w:rsidR="00C13E35" w:rsidRPr="007B2700">
      <w:pPr>
        <w:jc w:val="center"/>
        <w:rPr>
          <w:rFonts w:hAnsi="Times New Roman" w:ascii="Times New Roman"/>
          <w:b w:val="false"/>
          <w:lang w:val="en-US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r i j e š i o    j 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</w:t>
      </w:r>
      <w:r w:rsidR="00A5044F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>Utvrđuje se prekid postupka u gornjem pravnom predmetu.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II</w:t>
      </w:r>
      <w:r w:rsidR="0033571D"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33571D" w:rsidRPr="007B2700">
        <w:rPr>
          <w:rFonts w:hAnsi="Times New Roman" w:ascii="Times New Roman"/>
          <w:b w:val="false"/>
        </w:rPr>
        <w:t xml:space="preserve">Postupak će se nastaviti </w:t>
      </w:r>
      <w:r w:rsidR="000E1AAE" w:rsidRPr="007B2700">
        <w:rPr>
          <w:rFonts w:hAnsi="Times New Roman" w:ascii="Times New Roman"/>
          <w:b w:val="false"/>
        </w:rPr>
        <w:t xml:space="preserve">nakon pravomoćne odluke </w:t>
      </w:r>
      <w:r w:rsidR="00E56995">
        <w:rPr>
          <w:rFonts w:hAnsi="Times New Roman" w:ascii="Times New Roman"/>
          <w:b w:val="false"/>
        </w:rPr>
        <w:t>kojom se utvrđuju nasljednici iza pokojnog Antuna Kapeloto (OIB: 95809696920)</w:t>
      </w:r>
      <w:r w:rsidR="000E1AAE" w:rsidRPr="007B2700">
        <w:rPr>
          <w:rFonts w:hAnsi="Times New Roman" w:ascii="Times New Roman"/>
          <w:b w:val="false"/>
        </w:rPr>
        <w:t xml:space="preserve">. </w:t>
      </w:r>
    </w:p>
    <w:p w:rsidRDefault="0033571D" w:rsidP="00C13E35" w:rsidR="0033571D" w:rsidRPr="007B2700">
      <w:pPr>
        <w:jc w:val="center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Obrazloženje</w:t>
      </w:r>
    </w:p>
    <w:p w:rsidRDefault="007B2700" w:rsidP="00C13E35" w:rsidR="007B2700" w:rsidRPr="007B2700">
      <w:pPr>
        <w:jc w:val="center"/>
        <w:rPr>
          <w:rFonts w:hAnsi="Times New Roman" w:ascii="Times New Roman"/>
          <w:b w:val="false"/>
        </w:rPr>
      </w:pPr>
    </w:p>
    <w:p w:rsidRDefault="0033571D" w:rsidP="00C13E35" w:rsidR="000423DC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="00B52CB2" w:rsidRPr="007B2700">
        <w:rPr>
          <w:rFonts w:hAnsi="Times New Roman" w:ascii="Times New Roman"/>
          <w:b w:val="false"/>
        </w:rPr>
        <w:tab/>
      </w:r>
      <w:r w:rsidR="007B2700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 xml:space="preserve"> je</w:t>
      </w:r>
      <w:r w:rsidR="00362F19" w:rsidRPr="007B2700">
        <w:rPr>
          <w:rFonts w:hAnsi="Times New Roman" w:ascii="Times New Roman"/>
          <w:b w:val="false"/>
        </w:rPr>
        <w:t xml:space="preserve"> u ovom predmetu podn</w:t>
      </w:r>
      <w:r w:rsidR="007B2700" w:rsidRPr="007B2700">
        <w:rPr>
          <w:rFonts w:hAnsi="Times New Roman" w:ascii="Times New Roman"/>
          <w:b w:val="false"/>
        </w:rPr>
        <w:t>io</w:t>
      </w:r>
      <w:r w:rsidR="00362F19" w:rsidRPr="007B2700">
        <w:rPr>
          <w:rFonts w:hAnsi="Times New Roman" w:ascii="Times New Roman"/>
          <w:b w:val="false"/>
        </w:rPr>
        <w:t xml:space="preserve"> prijedlog </w:t>
      </w:r>
      <w:r w:rsidR="00E56995">
        <w:rPr>
          <w:rFonts w:hAnsi="Times New Roman" w:ascii="Times New Roman"/>
          <w:b w:val="false"/>
        </w:rPr>
        <w:t>radi</w:t>
      </w:r>
      <w:r w:rsidR="00E56995" w:rsidRPr="00E56995">
        <w:rPr>
          <w:rFonts w:hAnsi="Times New Roman" w:ascii="Times New Roman"/>
          <w:b w:val="false"/>
        </w:rPr>
        <w:t xml:space="preserve"> sklapanj</w:t>
      </w:r>
      <w:r w:rsidR="00E56995">
        <w:rPr>
          <w:rFonts w:hAnsi="Times New Roman" w:ascii="Times New Roman"/>
          <w:b w:val="false"/>
        </w:rPr>
        <w:t>a</w:t>
      </w:r>
      <w:r w:rsidR="00E56995" w:rsidRPr="00E56995">
        <w:rPr>
          <w:rFonts w:hAnsi="Times New Roman" w:ascii="Times New Roman"/>
          <w:b w:val="false"/>
        </w:rPr>
        <w:t xml:space="preserve"> predstečajne nagodbe nad dužnikom </w:t>
      </w:r>
      <w:r w:rsidR="0087554B" w:rsidRPr="0087554B">
        <w:rPr>
          <w:rFonts w:hAnsi="Times New Roman" w:ascii="Times New Roman"/>
          <w:b w:val="false"/>
        </w:rPr>
        <w:t>Ugostiteljski obrt TONI, lv. Lino Milanović – Antun iz Motovuna, Brkač 26a, OIB: 73213304388</w:t>
      </w:r>
      <w:r w:rsidR="009E04ED" w:rsidRPr="007B2700">
        <w:rPr>
          <w:rFonts w:hAnsi="Times New Roman" w:ascii="Times New Roman"/>
          <w:b w:val="false"/>
        </w:rPr>
        <w:t>.</w:t>
      </w:r>
    </w:p>
    <w:p w:rsidRDefault="00362F19" w:rsidP="00C13E35" w:rsidR="00362F19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  <w:t xml:space="preserve">Međutim, </w:t>
      </w:r>
      <w:r w:rsidR="00E56995">
        <w:rPr>
          <w:rFonts w:hAnsi="Times New Roman" w:ascii="Times New Roman"/>
          <w:b w:val="false"/>
        </w:rPr>
        <w:t>nakon</w:t>
      </w:r>
      <w:r w:rsidRPr="007B2700">
        <w:rPr>
          <w:rFonts w:hAnsi="Times New Roman" w:ascii="Times New Roman"/>
          <w:b w:val="false"/>
        </w:rPr>
        <w:t xml:space="preserve"> ovog prijedloga </w:t>
      </w:r>
      <w:r w:rsidR="007B2700" w:rsidRPr="007B2700">
        <w:rPr>
          <w:rFonts w:hAnsi="Times New Roman" w:ascii="Times New Roman"/>
          <w:b w:val="false"/>
        </w:rPr>
        <w:t>je</w:t>
      </w:r>
      <w:r w:rsidRPr="007B2700">
        <w:rPr>
          <w:rFonts w:hAnsi="Times New Roman" w:ascii="Times New Roman"/>
          <w:b w:val="false"/>
        </w:rPr>
        <w:t xml:space="preserve"> </w:t>
      </w:r>
      <w:r w:rsidR="00E56995">
        <w:rPr>
          <w:rFonts w:hAnsi="Times New Roman" w:ascii="Times New Roman"/>
          <w:b w:val="false"/>
        </w:rPr>
        <w:t xml:space="preserve">dana 15. lipnja 2015. godine umro jedan od dužnikovih </w:t>
      </w:r>
      <w:r w:rsidR="00956CD9">
        <w:rPr>
          <w:rFonts w:hAnsi="Times New Roman" w:ascii="Times New Roman"/>
          <w:b w:val="false"/>
        </w:rPr>
        <w:t xml:space="preserve">velikih </w:t>
      </w:r>
      <w:r w:rsidR="00E56995">
        <w:rPr>
          <w:rFonts w:hAnsi="Times New Roman" w:ascii="Times New Roman"/>
          <w:b w:val="false"/>
        </w:rPr>
        <w:t>vjerovnika Antun Kapeloto (OIB: 95809696920)</w:t>
      </w:r>
      <w:r w:rsidR="008A6193" w:rsidRPr="007B2700">
        <w:rPr>
          <w:rFonts w:hAnsi="Times New Roman" w:ascii="Times New Roman"/>
          <w:b w:val="false"/>
        </w:rPr>
        <w:t>.</w:t>
      </w:r>
    </w:p>
    <w:p w:rsidRDefault="00B52CB2" w:rsidP="00C13E35" w:rsidR="00B52CB2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</w:r>
      <w:r w:rsidRPr="007B2700">
        <w:rPr>
          <w:rFonts w:hAnsi="Times New Roman" w:ascii="Times New Roman"/>
          <w:b w:val="false"/>
        </w:rPr>
        <w:tab/>
      </w:r>
      <w:r w:rsidR="00956CD9">
        <w:rPr>
          <w:rFonts w:hAnsi="Times New Roman" w:ascii="Times New Roman"/>
          <w:b w:val="false"/>
        </w:rPr>
        <w:t>Slijedom navedenog je s</w:t>
      </w:r>
      <w:r w:rsidRPr="007B2700">
        <w:rPr>
          <w:rFonts w:hAnsi="Times New Roman" w:ascii="Times New Roman"/>
          <w:b w:val="false"/>
        </w:rPr>
        <w:t xml:space="preserve">ud u ovome predmetu prekinuo postupak na temelju članka 213. u svezi sa člankom 12. </w:t>
      </w:r>
      <w:r w:rsidR="00717FEF" w:rsidRPr="007B2700">
        <w:rPr>
          <w:rFonts w:hAnsi="Times New Roman" w:ascii="Times New Roman"/>
          <w:b w:val="false"/>
        </w:rPr>
        <w:t>Zakona o parničnom postupku (NN 53/91, 91/92, 112/99, 88/01, 117/03, 88/05, 2/07-Odluka USRH, 84/08, 96/08, 123/08 i 57/11)</w:t>
      </w:r>
      <w:r w:rsidRPr="007B2700">
        <w:rPr>
          <w:rFonts w:hAnsi="Times New Roman" w:ascii="Times New Roman"/>
          <w:b w:val="false"/>
        </w:rPr>
        <w:t>.</w:t>
      </w:r>
    </w:p>
    <w:p w:rsidRDefault="003B0C37" w:rsidP="00C13E35" w:rsidR="00C13E35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Rijeka, </w:t>
      </w:r>
      <w:r w:rsidR="0087554B">
        <w:rPr>
          <w:rFonts w:hAnsi="Times New Roman" w:ascii="Times New Roman"/>
          <w:b w:val="false"/>
        </w:rPr>
        <w:t>20. siječnja 2016</w:t>
      </w:r>
      <w:r w:rsidR="00C13E35" w:rsidRPr="007B2700">
        <w:rPr>
          <w:rFonts w:hAnsi="Times New Roman" w:ascii="Times New Roman"/>
          <w:b w:val="false"/>
        </w:rPr>
        <w:t>.</w:t>
      </w:r>
      <w:r w:rsidR="00186173">
        <w:rPr>
          <w:rFonts w:hAnsi="Times New Roman" w:ascii="Times New Roman"/>
          <w:b w:val="false"/>
        </w:rPr>
        <w:t xml:space="preserve"> </w:t>
      </w:r>
      <w:r w:rsidR="00C13E35" w:rsidRPr="007B2700">
        <w:rPr>
          <w:rFonts w:hAnsi="Times New Roman" w:ascii="Times New Roman"/>
          <w:b w:val="false"/>
        </w:rPr>
        <w:t>god</w:t>
      </w:r>
      <w:r w:rsidR="00186173">
        <w:rPr>
          <w:rFonts w:hAnsi="Times New Roman" w:ascii="Times New Roman"/>
          <w:b w:val="false"/>
        </w:rPr>
        <w:t>ine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3B0C37" w:rsidP="003B0C37" w:rsidR="003B0C37" w:rsidRPr="007B2700">
      <w:pPr>
        <w:jc w:val="center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956CD9">
        <w:rPr>
          <w:rFonts w:hAnsi="Times New Roman" w:ascii="Times New Roman"/>
          <w:b w:val="false"/>
        </w:rPr>
        <w:t>S</w:t>
      </w:r>
      <w:r w:rsidRPr="007B2700">
        <w:rPr>
          <w:rFonts w:hAnsi="Times New Roman" w:ascii="Times New Roman"/>
          <w:b w:val="false"/>
        </w:rPr>
        <w:t>udac</w:t>
      </w:r>
    </w:p>
    <w:p w:rsidRDefault="003B0C37" w:rsidP="003B0C37" w:rsidR="003B0C37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                </w:t>
      </w:r>
      <w:r w:rsidR="007B2700">
        <w:rPr>
          <w:rFonts w:hAnsi="Times New Roman" w:ascii="Times New Roman"/>
          <w:b w:val="false"/>
        </w:rPr>
        <w:t xml:space="preserve">         </w:t>
      </w:r>
      <w:r w:rsidRPr="007B2700">
        <w:rPr>
          <w:rFonts w:hAnsi="Times New Roman" w:ascii="Times New Roman"/>
          <w:b w:val="false"/>
        </w:rPr>
        <w:t xml:space="preserve">    </w:t>
      </w:r>
      <w:smartTag w:element="PersonName" w:uri="urn:schemas-microsoft-com:office:smarttags">
        <w:r w:rsidRPr="007B2700">
          <w:rPr>
            <w:rFonts w:hAnsi="Times New Roman" w:ascii="Times New Roman"/>
            <w:b w:val="false"/>
          </w:rPr>
          <w:t>Vera Jelenović</w:t>
        </w:r>
      </w:smartTag>
      <w:r w:rsidRPr="007B2700">
        <w:rPr>
          <w:rFonts w:hAnsi="Times New Roman" w:ascii="Times New Roman"/>
          <w:b w:val="false"/>
        </w:rPr>
        <w:t xml:space="preserve"> </w:t>
      </w:r>
    </w:p>
    <w:p w:rsidRDefault="004470C5" w:rsidR="004470C5" w:rsidRPr="007B2700">
      <w:pPr>
        <w:jc w:val="both"/>
        <w:rPr>
          <w:rFonts w:hAnsi="Times New Roman" w:ascii="Times New Roman"/>
          <w:b w:val="false"/>
        </w:rPr>
      </w:pPr>
    </w:p>
    <w:p w:rsidRDefault="0087554B" w:rsidP="0087554B" w:rsidR="003B0C37" w:rsidRPr="007B2700">
      <w:pPr>
        <w:tabs>
          <w:tab w:pos="49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B0C37" w:rsidR="003B0C37" w:rsidRPr="007B2700">
      <w:pPr>
        <w:jc w:val="both"/>
        <w:rPr>
          <w:rFonts w:hAnsi="Times New Roman" w:ascii="Times New Roman"/>
          <w:b w:val="false"/>
        </w:rPr>
      </w:pPr>
    </w:p>
    <w:p w:rsidRDefault="004470C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>U</w:t>
      </w:r>
      <w:r w:rsidR="00C13E35" w:rsidRPr="007B2700">
        <w:rPr>
          <w:rFonts w:hAnsi="Times New Roman" w:ascii="Times New Roman"/>
          <w:b w:val="false"/>
        </w:rPr>
        <w:t>PUTA O PRAVNOM LIJEKU: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3B0C37" w:rsidP="00C13E35" w:rsidR="003B0C37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lastRenderedPageBreak/>
        <w:t>DNA</w:t>
      </w:r>
    </w:p>
    <w:p w:rsidRDefault="0004459A" w:rsidP="00C13E35" w:rsidR="0004459A" w:rsidRPr="007B2700">
      <w:pPr>
        <w:jc w:val="both"/>
        <w:rPr>
          <w:rFonts w:hAnsi="Times New Roman" w:ascii="Times New Roman"/>
          <w:b w:val="false"/>
        </w:rPr>
      </w:pPr>
    </w:p>
    <w:p w:rsidRDefault="003B0C37" w:rsidP="00C13E35" w:rsidR="00C13E35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- </w:t>
      </w:r>
      <w:r w:rsidR="008A6193" w:rsidRPr="007B2700">
        <w:rPr>
          <w:rFonts w:hAnsi="Times New Roman" w:ascii="Times New Roman"/>
          <w:b w:val="false"/>
        </w:rPr>
        <w:t>predlagatelj</w:t>
      </w:r>
      <w:r w:rsidR="00717FEF" w:rsidRPr="007B2700">
        <w:rPr>
          <w:rFonts w:hAnsi="Times New Roman" w:ascii="Times New Roman"/>
          <w:b w:val="false"/>
        </w:rPr>
        <w:t>u</w:t>
      </w:r>
    </w:p>
    <w:p w:rsidRDefault="00956CD9" w:rsidP="00C13E35" w:rsidR="00956CD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e-oglasna ploča</w:t>
      </w:r>
    </w:p>
    <w:p w:rsidRDefault="00956CD9" w:rsidP="00C13E35" w:rsidR="00956CD9" w:rsidRPr="007B270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- Fini uz dopis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U Rijeci dana </w:t>
      </w:r>
      <w:r w:rsidR="0087554B">
        <w:rPr>
          <w:rFonts w:hAnsi="Times New Roman" w:ascii="Times New Roman"/>
          <w:b w:val="false"/>
        </w:rPr>
        <w:t>20. siječnja 2016</w:t>
      </w:r>
      <w:r w:rsidRPr="007B2700">
        <w:rPr>
          <w:rFonts w:hAnsi="Times New Roman" w:ascii="Times New Roman"/>
          <w:b w:val="false"/>
        </w:rPr>
        <w:t xml:space="preserve">.g.  </w:t>
      </w: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</w:p>
    <w:p w:rsidRDefault="00C13E35" w:rsidP="00C13E35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C13E35" w:rsidP="008A6193" w:rsidR="00C13E35" w:rsidRPr="007B2700">
      <w:pPr>
        <w:jc w:val="both"/>
        <w:rPr>
          <w:rFonts w:hAnsi="Times New Roman" w:ascii="Times New Roman"/>
          <w:b w:val="false"/>
        </w:rPr>
      </w:pPr>
      <w:r w:rsidRPr="007B2700">
        <w:rPr>
          <w:rFonts w:hAnsi="Times New Roman" w:ascii="Times New Roman"/>
          <w:b w:val="false"/>
        </w:rPr>
        <w:t xml:space="preserve">                                                                </w:t>
      </w:r>
      <w:r w:rsidR="003B0C37" w:rsidRPr="007B2700">
        <w:rPr>
          <w:rFonts w:hAnsi="Times New Roman" w:ascii="Times New Roman"/>
          <w:b w:val="false"/>
        </w:rPr>
        <w:t xml:space="preserve">     </w:t>
      </w:r>
      <w:r w:rsidRPr="007B2700">
        <w:rPr>
          <w:rFonts w:hAnsi="Times New Roman" w:ascii="Times New Roman"/>
          <w:b w:val="false"/>
        </w:rPr>
        <w:t xml:space="preserve">Vera Jelenović                                       </w:t>
      </w:r>
    </w:p>
    <w:p w:rsidRDefault="00E21439" w:rsidP="00F456A1" w:rsidR="00E21439" w:rsidRPr="007B2700">
      <w:pPr>
        <w:jc w:val="both"/>
        <w:rPr>
          <w:rFonts w:hAnsi="Times New Roman" w:ascii="Times New Roman"/>
          <w:b w:val="false"/>
        </w:rPr>
      </w:pPr>
    </w:p>
    <w:sectPr w:rsidSect="00290F2E" w:rsidR="00E21439" w:rsidRPr="007B2700">
      <w:footerReference w:type="even" r:id="rId8"/>
      <w:footerReference w:type="default" r:id="rId9"/>
      <w:headerReference w:type="firs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810" w:rsidR="002F6810">
      <w:r>
        <w:separator/>
      </w:r>
    </w:p>
  </w:endnote>
  <w:endnote w:id="0" w:type="continuationSeparator">
    <w:p w:rsidRDefault="002F6810" w:rsidR="002F68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173" w:rsidP="00C13E35" w:rsidR="0018617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6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6173" w:rsidR="0018617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810" w:rsidR="002F6810">
      <w:r>
        <w:separator/>
      </w:r>
    </w:p>
  </w:footnote>
  <w:footnote w:id="0" w:type="continuationSeparator">
    <w:p w:rsidRDefault="002F6810" w:rsidR="002F68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F2E" w:rsidP="00290F2E" w:rsidR="00290F2E">
    <w:pPr>
      <w:ind w:firstLine="708"/>
    </w:pPr>
    <w:r>
      <w:rPr>
        <w:noProof/>
        <w:lang w:eastAsia="hr-HR"/>
      </w:rPr>
      <w:drawing>
        <wp:inline distR="0" distL="0" distB="0" distT="0">
          <wp:extent cy="647700" cx="52260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Slika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647700" cx="522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90F2E" w:rsidP="00290F2E" w:rsidR="00290F2E" w:rsidRPr="00290F2E">
    <w:pPr>
      <w:rPr>
        <w:rFonts w:hAnsi="Times New Roman" w:ascii="Times New Roman"/>
        <w:b w:val="false"/>
        <w:sz w:val="20"/>
        <w:szCs w:val="20"/>
      </w:rPr>
    </w:pPr>
    <w:r>
      <w:rPr>
        <w:rFonts w:eastAsia="MS Mincho" w:hAnsi="Times New Roman" w:ascii="Times New Roman"/>
        <w:b w:val="false"/>
        <w:sz w:val="20"/>
        <w:szCs w:val="20"/>
      </w:rPr>
      <w:t xml:space="preserve">  </w:t>
    </w:r>
    <w:r w:rsidRPr="00290F2E">
      <w:rPr>
        <w:rFonts w:eastAsia="MS Mincho" w:hAnsi="Times New Roman" w:ascii="Times New Roman"/>
        <w:b w:val="false"/>
        <w:sz w:val="20"/>
        <w:szCs w:val="20"/>
      </w:rPr>
      <w:t>REPUBLIKA HRVATSKA</w:t>
    </w:r>
  </w:p>
  <w:p w:rsidRDefault="00290F2E" w:rsidP="00290F2E" w:rsidR="00290F2E" w:rsidRPr="00290F2E">
    <w:pPr>
      <w:rPr>
        <w:rFonts w:hAnsi="Times New Roman" w:ascii="Times New Roman"/>
        <w:b w:val="false"/>
        <w:sz w:val="20"/>
        <w:szCs w:val="20"/>
      </w:rPr>
    </w:pPr>
    <w:r w:rsidRPr="00290F2E">
      <w:rPr>
        <w:rFonts w:eastAsia="MS Mincho" w:hAnsi="Times New Roman" w:ascii="Times New Roman"/>
        <w:b w:val="false"/>
        <w:sz w:val="20"/>
        <w:szCs w:val="20"/>
      </w:rPr>
      <w:t>TRGOVAČKI SUD U RIJECI</w:t>
    </w:r>
  </w:p>
  <w:p w:rsidRDefault="00290F2E" w:rsidP="00290F2E" w:rsidR="00290F2E" w:rsidRPr="00290F2E">
    <w:pPr>
      <w:rPr>
        <w:rFonts w:eastAsia="MS Mincho" w:hAnsi="Times New Roman" w:ascii="Times New Roman"/>
        <w:b w:val="false"/>
        <w:sz w:val="20"/>
        <w:szCs w:val="20"/>
      </w:rPr>
    </w:pPr>
    <w:r w:rsidRPr="00290F2E">
      <w:rPr>
        <w:rFonts w:eastAsia="MS Mincho" w:hAnsi="Times New Roman" w:ascii="Times New Roman"/>
        <w:b w:val="false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37E11"/>
    <w:rsid w:val="000423DC"/>
    <w:rsid w:val="0004459A"/>
    <w:rsid w:val="00081B6E"/>
    <w:rsid w:val="000862CB"/>
    <w:rsid w:val="00087064"/>
    <w:rsid w:val="000B2E89"/>
    <w:rsid w:val="000B2EF4"/>
    <w:rsid w:val="000B7CD5"/>
    <w:rsid w:val="000C3D83"/>
    <w:rsid w:val="000C73CD"/>
    <w:rsid w:val="000E1AAE"/>
    <w:rsid w:val="000E70A2"/>
    <w:rsid w:val="00127D19"/>
    <w:rsid w:val="001305BD"/>
    <w:rsid w:val="00131BFB"/>
    <w:rsid w:val="001330E9"/>
    <w:rsid w:val="00134950"/>
    <w:rsid w:val="001409B9"/>
    <w:rsid w:val="0015078D"/>
    <w:rsid w:val="00154F3A"/>
    <w:rsid w:val="0016341F"/>
    <w:rsid w:val="001759C1"/>
    <w:rsid w:val="00186173"/>
    <w:rsid w:val="00187526"/>
    <w:rsid w:val="00190582"/>
    <w:rsid w:val="00193182"/>
    <w:rsid w:val="001974DA"/>
    <w:rsid w:val="001A1D02"/>
    <w:rsid w:val="001A24FD"/>
    <w:rsid w:val="001D0612"/>
    <w:rsid w:val="001D5CD9"/>
    <w:rsid w:val="001E1995"/>
    <w:rsid w:val="001E33C9"/>
    <w:rsid w:val="001F6500"/>
    <w:rsid w:val="00221B84"/>
    <w:rsid w:val="002409AC"/>
    <w:rsid w:val="00242CFF"/>
    <w:rsid w:val="00243A8B"/>
    <w:rsid w:val="00271F2D"/>
    <w:rsid w:val="00290042"/>
    <w:rsid w:val="00290F2E"/>
    <w:rsid w:val="002A4319"/>
    <w:rsid w:val="002C240E"/>
    <w:rsid w:val="002E381E"/>
    <w:rsid w:val="002F312A"/>
    <w:rsid w:val="002F6810"/>
    <w:rsid w:val="00300DA2"/>
    <w:rsid w:val="003317EC"/>
    <w:rsid w:val="0033571D"/>
    <w:rsid w:val="003429FC"/>
    <w:rsid w:val="00362F19"/>
    <w:rsid w:val="00376734"/>
    <w:rsid w:val="003851BE"/>
    <w:rsid w:val="0039003C"/>
    <w:rsid w:val="00396724"/>
    <w:rsid w:val="003A331D"/>
    <w:rsid w:val="003B0C37"/>
    <w:rsid w:val="003B1F63"/>
    <w:rsid w:val="003C5486"/>
    <w:rsid w:val="003D6A26"/>
    <w:rsid w:val="003F57EC"/>
    <w:rsid w:val="003F70F7"/>
    <w:rsid w:val="00401962"/>
    <w:rsid w:val="004051A6"/>
    <w:rsid w:val="00410421"/>
    <w:rsid w:val="00424275"/>
    <w:rsid w:val="004368D1"/>
    <w:rsid w:val="00443853"/>
    <w:rsid w:val="0044560B"/>
    <w:rsid w:val="00445B6C"/>
    <w:rsid w:val="004470C5"/>
    <w:rsid w:val="00450575"/>
    <w:rsid w:val="00457A20"/>
    <w:rsid w:val="00463E39"/>
    <w:rsid w:val="004748C3"/>
    <w:rsid w:val="004776E9"/>
    <w:rsid w:val="00497020"/>
    <w:rsid w:val="004A6AE3"/>
    <w:rsid w:val="004C264B"/>
    <w:rsid w:val="004F09D7"/>
    <w:rsid w:val="00501B90"/>
    <w:rsid w:val="00514869"/>
    <w:rsid w:val="00552297"/>
    <w:rsid w:val="00563815"/>
    <w:rsid w:val="00572826"/>
    <w:rsid w:val="00590E59"/>
    <w:rsid w:val="005A49AC"/>
    <w:rsid w:val="005D12C7"/>
    <w:rsid w:val="005F5530"/>
    <w:rsid w:val="00606DBA"/>
    <w:rsid w:val="00611D05"/>
    <w:rsid w:val="006269DE"/>
    <w:rsid w:val="00631329"/>
    <w:rsid w:val="006402D9"/>
    <w:rsid w:val="00657C00"/>
    <w:rsid w:val="006A5D29"/>
    <w:rsid w:val="006B3628"/>
    <w:rsid w:val="00706F2C"/>
    <w:rsid w:val="00717FEF"/>
    <w:rsid w:val="007219A8"/>
    <w:rsid w:val="00725136"/>
    <w:rsid w:val="00743AEF"/>
    <w:rsid w:val="00754A0E"/>
    <w:rsid w:val="00762B8D"/>
    <w:rsid w:val="00763265"/>
    <w:rsid w:val="00763BD3"/>
    <w:rsid w:val="00773B2B"/>
    <w:rsid w:val="00775492"/>
    <w:rsid w:val="007769B4"/>
    <w:rsid w:val="00781CA8"/>
    <w:rsid w:val="007B2700"/>
    <w:rsid w:val="007E288D"/>
    <w:rsid w:val="007E2B47"/>
    <w:rsid w:val="007F0B05"/>
    <w:rsid w:val="00802877"/>
    <w:rsid w:val="00803565"/>
    <w:rsid w:val="0080404E"/>
    <w:rsid w:val="008265A7"/>
    <w:rsid w:val="0082671F"/>
    <w:rsid w:val="00844F9D"/>
    <w:rsid w:val="00863283"/>
    <w:rsid w:val="00873A30"/>
    <w:rsid w:val="0087554B"/>
    <w:rsid w:val="0088464F"/>
    <w:rsid w:val="008A14BE"/>
    <w:rsid w:val="008A6193"/>
    <w:rsid w:val="008B6023"/>
    <w:rsid w:val="008E4568"/>
    <w:rsid w:val="008E6BF1"/>
    <w:rsid w:val="008F10EA"/>
    <w:rsid w:val="008F11FB"/>
    <w:rsid w:val="0090288D"/>
    <w:rsid w:val="00911F95"/>
    <w:rsid w:val="009243F6"/>
    <w:rsid w:val="009339A2"/>
    <w:rsid w:val="0093473E"/>
    <w:rsid w:val="00955D90"/>
    <w:rsid w:val="00956CD9"/>
    <w:rsid w:val="0096032A"/>
    <w:rsid w:val="009673A1"/>
    <w:rsid w:val="00975267"/>
    <w:rsid w:val="009A2BC6"/>
    <w:rsid w:val="009D04AB"/>
    <w:rsid w:val="009D0A39"/>
    <w:rsid w:val="009E04ED"/>
    <w:rsid w:val="009E252B"/>
    <w:rsid w:val="009E7C57"/>
    <w:rsid w:val="00A06A71"/>
    <w:rsid w:val="00A11A29"/>
    <w:rsid w:val="00A1219D"/>
    <w:rsid w:val="00A163F4"/>
    <w:rsid w:val="00A22D64"/>
    <w:rsid w:val="00A26EDE"/>
    <w:rsid w:val="00A35D03"/>
    <w:rsid w:val="00A411AD"/>
    <w:rsid w:val="00A42C3B"/>
    <w:rsid w:val="00A465D4"/>
    <w:rsid w:val="00A5044F"/>
    <w:rsid w:val="00A62C1E"/>
    <w:rsid w:val="00A763C1"/>
    <w:rsid w:val="00A81A0D"/>
    <w:rsid w:val="00A96D04"/>
    <w:rsid w:val="00AB32A8"/>
    <w:rsid w:val="00AB6FF0"/>
    <w:rsid w:val="00AD1EF5"/>
    <w:rsid w:val="00AE12CC"/>
    <w:rsid w:val="00AE203E"/>
    <w:rsid w:val="00B02871"/>
    <w:rsid w:val="00B03669"/>
    <w:rsid w:val="00B079BE"/>
    <w:rsid w:val="00B23B78"/>
    <w:rsid w:val="00B51EBB"/>
    <w:rsid w:val="00B52CB2"/>
    <w:rsid w:val="00B57248"/>
    <w:rsid w:val="00B60DF6"/>
    <w:rsid w:val="00B7246A"/>
    <w:rsid w:val="00B74247"/>
    <w:rsid w:val="00B8191B"/>
    <w:rsid w:val="00B83626"/>
    <w:rsid w:val="00B96F99"/>
    <w:rsid w:val="00BA4E78"/>
    <w:rsid w:val="00BB2591"/>
    <w:rsid w:val="00BC18E0"/>
    <w:rsid w:val="00BC4FFB"/>
    <w:rsid w:val="00BE18AB"/>
    <w:rsid w:val="00BE376E"/>
    <w:rsid w:val="00BF43AA"/>
    <w:rsid w:val="00C04324"/>
    <w:rsid w:val="00C13E35"/>
    <w:rsid w:val="00C23539"/>
    <w:rsid w:val="00C524C1"/>
    <w:rsid w:val="00C554A7"/>
    <w:rsid w:val="00C6284F"/>
    <w:rsid w:val="00C7148B"/>
    <w:rsid w:val="00C750C5"/>
    <w:rsid w:val="00C863DD"/>
    <w:rsid w:val="00C94360"/>
    <w:rsid w:val="00C95B90"/>
    <w:rsid w:val="00CA1E16"/>
    <w:rsid w:val="00CB1A4A"/>
    <w:rsid w:val="00CC0C38"/>
    <w:rsid w:val="00CC1236"/>
    <w:rsid w:val="00CC3452"/>
    <w:rsid w:val="00CC358A"/>
    <w:rsid w:val="00CD24DE"/>
    <w:rsid w:val="00CD4F57"/>
    <w:rsid w:val="00CE2188"/>
    <w:rsid w:val="00CE3004"/>
    <w:rsid w:val="00CE3A5C"/>
    <w:rsid w:val="00CF4545"/>
    <w:rsid w:val="00CF457A"/>
    <w:rsid w:val="00CF7CFC"/>
    <w:rsid w:val="00D0584F"/>
    <w:rsid w:val="00D36552"/>
    <w:rsid w:val="00D37146"/>
    <w:rsid w:val="00D52496"/>
    <w:rsid w:val="00D64632"/>
    <w:rsid w:val="00D664DC"/>
    <w:rsid w:val="00D74BA3"/>
    <w:rsid w:val="00D75702"/>
    <w:rsid w:val="00DB21E8"/>
    <w:rsid w:val="00DE4D96"/>
    <w:rsid w:val="00DE6D5B"/>
    <w:rsid w:val="00E20B22"/>
    <w:rsid w:val="00E21439"/>
    <w:rsid w:val="00E25A91"/>
    <w:rsid w:val="00E310C9"/>
    <w:rsid w:val="00E40B8B"/>
    <w:rsid w:val="00E56995"/>
    <w:rsid w:val="00E91521"/>
    <w:rsid w:val="00EA2D5A"/>
    <w:rsid w:val="00EB09F4"/>
    <w:rsid w:val="00EC2774"/>
    <w:rsid w:val="00EC4219"/>
    <w:rsid w:val="00EC48A1"/>
    <w:rsid w:val="00EC4FAB"/>
    <w:rsid w:val="00ED3CC2"/>
    <w:rsid w:val="00ED3D09"/>
    <w:rsid w:val="00ED5741"/>
    <w:rsid w:val="00EE1BB9"/>
    <w:rsid w:val="00F14154"/>
    <w:rsid w:val="00F1688D"/>
    <w:rsid w:val="00F2602F"/>
    <w:rsid w:val="00F31611"/>
    <w:rsid w:val="00F456A1"/>
    <w:rsid w:val="00F45E09"/>
    <w:rsid w:val="00F7586F"/>
    <w:rsid w:val="00F83D5D"/>
    <w:rsid w:val="00F97515"/>
    <w:rsid w:val="00FB283B"/>
    <w:rsid w:val="00FB2ADC"/>
    <w:rsid w:val="00FC6114"/>
    <w:rsid w:val="00FC7918"/>
    <w:rsid w:val="00FE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true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90F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0F2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1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6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61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6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6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C13E35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C13E35"/>
  </w:style>
  <w:style w:customStyle="1" w:styleId="tabletextfield" w:type="character">
    <w:name w:val="table_text_field"/>
    <w:basedOn w:val="Zadanifontodlomka"/>
    <w:rsid w:val="00B83626"/>
  </w:style>
  <w:style w:styleId="Zaglavlje" w:type="paragraph">
    <w:name w:val="header"/>
    <w:basedOn w:val="Normal"/>
    <w:rsid w:val="008A61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90F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90F2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31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6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61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6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6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7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1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2014.</izvorni_sadrzaj>
    <derivirana_varijabla naziv="DomainObject.Predmet.DatumOsnivanja_1">15.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Stpn-111/2014</izvorni_sadrzaj>
    <derivirana_varijabla naziv="DomainObject.Predmet.OznakaBroj_1">Stpn-111/2014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MILANOVIĆ  Motovun</izvorni_sadrzaj>
    <derivirana_varijabla naziv="DomainObject.Predmet.StrankaFormated_1">  ANTUN MILANOVIĆ  Motovun</derivirana_varijabla>
  </DomainObject.Predmet.StrankaFormated>
  <DomainObject.Predmet.StrankaFormatedOIB>
    <izvorni_sadrzaj>  ANTUN MILANOVIĆ  Motovun, OIB 73213304388</izvorni_sadrzaj>
    <derivirana_varijabla naziv="DomainObject.Predmet.StrankaFormatedOIB_1">  ANTUN MILANOVIĆ  Motovun, OIB 73213304388</derivirana_varijabla>
  </DomainObject.Predmet.StrankaFormatedOIB>
  <DomainObject.Predmet.StrankaFormatedWithAdress>
    <izvorni_sadrzaj> ANTUN MILANOVIĆ  Motovun, Brkač 26a, 52424 Motovun</izvorni_sadrzaj>
    <derivirana_varijabla naziv="DomainObject.Predmet.StrankaFormatedWithAdress_1"> ANTUN MILANOVIĆ  Motovun, Brkač 26a, 52424 Motovun</derivirana_varijabla>
  </DomainObject.Predmet.StrankaFormatedWithAdress>
  <DomainObject.Predmet.StrankaFormatedWithAdressOIB>
    <izvorni_sadrzaj> ANTUN MILANOVIĆ  Motovun, OIB 73213304388, Brkač 26a, 52424 Motovun</izvorni_sadrzaj>
    <derivirana_varijabla naziv="DomainObject.Predmet.StrankaFormatedWithAdressOIB_1"> ANTUN MILANOVIĆ  Motovun, OIB 73213304388, Brkač 26a, 52424 Motovun</derivirana_varijabla>
  </DomainObject.Predmet.StrankaFormatedWithAdressOIB>
  <DomainObject.Predmet.StrankaWithAdress>
    <izvorni_sadrzaj>ANTUN MILANOVIĆ  Motovun Brkač 26a,52424 Motovun</izvorni_sadrzaj>
    <derivirana_varijabla naziv="DomainObject.Predmet.StrankaWithAdress_1">ANTUN MILANOVIĆ  Motovun Brkač 26a,52424 Motovun</derivirana_varijabla>
  </DomainObject.Predmet.StrankaWithAdress>
  <DomainObject.Predmet.StrankaWithAdressOIB>
    <izvorni_sadrzaj>ANTUN MILANOVIĆ  Motovun, OIB 73213304388, Brkač 26a,52424 Motovun</izvorni_sadrzaj>
    <derivirana_varijabla naziv="DomainObject.Predmet.StrankaWithAdressOIB_1">ANTUN MILANOVIĆ  Motovun, OIB 73213304388, Brkač 26a,52424 Motovun</derivirana_varijabla>
  </DomainObject.Predmet.StrankaWithAdressOIB>
  <DomainObject.Predmet.StrankaNazivFormated>
    <izvorni_sadrzaj>ANTUN MILANOVIĆ  Motovun</izvorni_sadrzaj>
    <derivirana_varijabla naziv="DomainObject.Predmet.StrankaNazivFormated_1">ANTUN MILANOVIĆ  Motovun</derivirana_varijabla>
  </DomainObject.Predmet.StrankaNazivFormated>
  <DomainObject.Predmet.StrankaNazivFormatedOIB>
    <izvorni_sadrzaj>ANTUN MILANOVIĆ  Motovun, OIB 73213304388</izvorni_sadrzaj>
    <derivirana_varijabla naziv="DomainObject.Predmet.StrankaNazivFormatedOIB_1">ANTUN MILANOVIĆ  Motovun, OIB 73213304388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ANTUN MILANOVIĆ  Motovun</item>
    </izvorni_sadrzaj>
    <derivirana_varijabla naziv="DomainObject.Predmet.StrankaListFormated_1">
      <item>ANTUN MILANOVIĆ  Motovun</item>
    </derivirana_varijabla>
  </DomainObject.Predmet.StrankaListFormated>
  <DomainObject.Predmet.StrankaListFormatedOIB>
    <izvorni_sadrzaj>
      <item>ANTUN MILANOVIĆ  Motovun, OIB 73213304388</item>
    </izvorni_sadrzaj>
    <derivirana_varijabla naziv="DomainObject.Predmet.StrankaListFormatedOIB_1">
      <item>ANTUN MILANOVIĆ  Motovun, OIB 73213304388</item>
    </derivirana_varijabla>
  </DomainObject.Predmet.StrankaListFormatedOIB>
  <DomainObject.Predmet.StrankaListFormatedWithAdress>
    <izvorni_sadrzaj>
      <item>ANTUN MILANOVIĆ  Motovun, Brkač 26a, 52424 Motovun</item>
    </izvorni_sadrzaj>
    <derivirana_varijabla naziv="DomainObject.Predmet.StrankaListFormatedWithAdress_1">
      <item>ANTUN MILANOVIĆ  Motovun, Brkač 26a, 52424 Motovun</item>
    </derivirana_varijabla>
  </DomainObject.Predmet.StrankaListFormatedWithAdress>
  <DomainObject.Predmet.StrankaListFormatedWithAdressOIB>
    <izvorni_sadrzaj>
      <item>ANTUN MILANOVIĆ  Motovun, OIB 73213304388, Brkač 26a, 52424 Motovun</item>
    </izvorni_sadrzaj>
    <derivirana_varijabla naziv="DomainObject.Predmet.StrankaListFormatedWithAdressOIB_1">
      <item>ANTUN MILANOVIĆ  Motovun, OIB 73213304388, Brkač 26a, 52424 Motovun</item>
    </derivirana_varijabla>
  </DomainObject.Predmet.StrankaListFormatedWithAdressOIB>
  <DomainObject.Predmet.StrankaListNazivFormated>
    <izvorni_sadrzaj>
      <item>ANTUN MILANOVIĆ  Motovun</item>
    </izvorni_sadrzaj>
    <derivirana_varijabla naziv="DomainObject.Predmet.StrankaListNazivFormated_1">
      <item>ANTUN MILANOVIĆ  Motovun</item>
    </derivirana_varijabla>
  </DomainObject.Predmet.StrankaListNazivFormated>
  <DomainObject.Predmet.StrankaListNazivFormatedOIB>
    <izvorni_sadrzaj>
      <item>ANTUN MILANOVIĆ  Motovun, OIB 73213304388</item>
    </izvorni_sadrzaj>
    <derivirana_varijabla naziv="DomainObject.Predmet.StrankaListNazivFormatedOIB_1">
      <item>ANTUN MILANOVIĆ  Motovun, OIB 73213304388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MILANOVIĆ  Motovun</izvorni_sadrzaj>
    <derivirana_varijabla naziv="DomainObject.Predmet.StrankaIDrugi_1">ANTUN MILANOVIĆ  Motovun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ANTUN MILANOVIĆ  Motovun, OIB 73213304388, Brkač 26a, 52424 Motovun</izvorni_sadrzaj>
    <derivirana_varijabla naziv="DomainObject.Predmet.StrankaIDrugiAdressOIB_1">ANTUN MILANOVIĆ  Motovun, OIB 73213304388, Brkač 26a, 52424 Motovun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MILANOVIĆ  Motovun</item>
    </izvorni_sadrzaj>
    <derivirana_varijabla naziv="DomainObject.Predmet.SudioniciListNaziv_1">
      <item>ANTUN MILANOVIĆ  Motovun</item>
    </derivirana_varijabla>
  </DomainObject.Predmet.SudioniciListNaziv>
  <DomainObject.Predmet.SudioniciListAdressOIB>
    <izvorni_sadrzaj>
      <item>ANTUN MILANOVIĆ  Motovun, OIB 73213304388, Brkač 26a,52424 Motovun</item>
    </izvorni_sadrzaj>
    <derivirana_varijabla naziv="DomainObject.Predmet.SudioniciListAdressOIB_1">
      <item>ANTUN MILANOVIĆ  Motovun, OIB 73213304388, Brkač 26a,52424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73213304388</item>
    </izvorni_sadrzaj>
    <derivirana_varijabla naziv="DomainObject.Predmet.SudioniciListNazivOIB_1">
      <item>, OIB 73213304388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251</properties:Words>
  <properties:Characters>1274</properties:Characters>
  <properties:Lines>54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2016-01-20T14:00:00Z</dcterms:created>
  <dc:creator>korlevicd</dc:creator>
  <cp:lastModifiedBy>Danijela Fumić</cp:lastModifiedBy>
  <cp:lastPrinted>2009-04-03T12:44:00Z</cp:lastPrinted>
  <dcterms:modified xmlns:xsi="http://www.w3.org/2001/XMLSchema-instance" xsi:type="dcterms:W3CDTF">2016-01-20T14:10:00Z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