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57eff" w14:paraId="b657eff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EB359B">
        <w:t>17</w:t>
      </w:r>
      <w:r w:rsidR="0071496C">
        <w:t>92</w:t>
      </w:r>
      <w:r w:rsidR="00832F73">
        <w:t>/16-4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</w:t>
      </w:r>
      <w:r w:rsidR="006E0C7A">
        <w:t>INANCIJSKE AGENCIJE, RC Osijek,</w:t>
      </w:r>
      <w:r>
        <w:t xml:space="preserve"> Podružnica O</w:t>
      </w:r>
      <w:r w:rsidR="00595F9B">
        <w:t>SIJEK</w:t>
      </w:r>
      <w:r>
        <w:t xml:space="preserve">, L. </w:t>
      </w:r>
      <w:proofErr w:type="spellStart"/>
      <w:r>
        <w:t>Jagera</w:t>
      </w:r>
      <w:proofErr w:type="spellEnd"/>
      <w:r>
        <w:t xml:space="preserve"> 3, OIB 85821130368, za provedbom skraćenog stečajnog postupka nad dužnikom</w:t>
      </w:r>
      <w:r w:rsidR="00B720CE">
        <w:t xml:space="preserve"> </w:t>
      </w:r>
      <w:r w:rsidR="0071496C">
        <w:t xml:space="preserve">IVANČIĆ d.o.o. za trgovinu i ugostiteljstvo Čepin, Kardinala F. </w:t>
      </w:r>
      <w:proofErr w:type="spellStart"/>
      <w:r w:rsidR="0071496C">
        <w:t>Šepera</w:t>
      </w:r>
      <w:proofErr w:type="spellEnd"/>
      <w:r w:rsidR="0071496C">
        <w:t xml:space="preserve"> 38, OIB 71955734707, MBS 030097367</w:t>
      </w:r>
      <w:r w:rsidR="00EB359B">
        <w:t>, dan</w:t>
      </w:r>
      <w:r w:rsidR="001268C6">
        <w:t xml:space="preserve">a </w:t>
      </w:r>
      <w:r w:rsidR="00EB359B">
        <w:t>2</w:t>
      </w:r>
      <w:r w:rsidR="00BE3F93">
        <w:t>3</w:t>
      </w:r>
      <w:r w:rsidR="00EB359B">
        <w:t>. kolovoza</w:t>
      </w:r>
      <w:r w:rsidR="00832F73">
        <w:t xml:space="preserve"> </w:t>
      </w:r>
      <w:r w:rsidR="006E0C7A">
        <w:t xml:space="preserve"> 2016.,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71496C">
        <w:t xml:space="preserve">IVANČIĆ d.o.o. za trgovinu i ugostiteljstvo Čepin, Kardinala F. </w:t>
      </w:r>
      <w:proofErr w:type="spellStart"/>
      <w:r w:rsidR="0071496C">
        <w:t>Šepera</w:t>
      </w:r>
      <w:proofErr w:type="spellEnd"/>
      <w:r w:rsidR="0071496C">
        <w:t xml:space="preserve"> 38, OIB 71955734707, MBS 030097367</w:t>
      </w:r>
      <w:r w:rsidR="003E6665">
        <w:t>.</w:t>
      </w:r>
    </w:p>
    <w:p w:rsidRDefault="00A46EC8" w:rsidP="00A46EC8" w:rsidR="00A46EC8">
      <w:pPr>
        <w:pStyle w:val="Odlomakpopisa"/>
        <w:ind w:left="1571"/>
        <w:jc w:val="both"/>
      </w:pPr>
    </w:p>
    <w:p w:rsidRDefault="00BF5CB0" w:rsidP="00BF5CB0" w:rsidR="007843B5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A46EC8">
        <w:t xml:space="preserve"> stečajnog upravitelja imenuje se</w:t>
      </w:r>
      <w:r w:rsidRPr="00BF5CB0">
        <w:t xml:space="preserve"> </w:t>
      </w:r>
      <w:r w:rsidR="00BE3F93">
        <w:t xml:space="preserve">Zdenko Krstić iz Osijeka, Županijska 2, OIB </w:t>
      </w:r>
      <w:r w:rsidR="00BE3F93" w:rsidRPr="00B03FBD">
        <w:t>13827089798</w:t>
      </w:r>
      <w:r w:rsidR="00BE3F93">
        <w:t>.</w:t>
      </w:r>
      <w:r w:rsidR="00EB359B">
        <w:t xml:space="preserve"> </w:t>
      </w:r>
    </w:p>
    <w:p w:rsidRDefault="007843B5" w:rsidP="007843B5" w:rsidR="007843B5">
      <w:pPr>
        <w:pStyle w:val="Odlomakpopisa"/>
        <w:ind w:left="1571"/>
        <w:jc w:val="both"/>
      </w:pPr>
    </w:p>
    <w:p w:rsidRDefault="00A46EC8" w:rsidP="002C7D0A" w:rsidR="002C7D0A" w:rsidRPr="00832F73">
      <w:pPr>
        <w:pStyle w:val="Odlomakpopisa"/>
        <w:numPr>
          <w:ilvl w:val="0"/>
          <w:numId w:val="1"/>
        </w:numPr>
        <w:jc w:val="both"/>
        <w:rPr>
          <w:bCs/>
        </w:rPr>
      </w:pPr>
      <w:r w:rsidRPr="00832F73">
        <w:rPr>
          <w:bCs/>
        </w:rPr>
        <w:t xml:space="preserve">ZAKLJUČUJE SE stečajni postupak nad dužnikom </w:t>
      </w:r>
      <w:r w:rsidR="0071496C">
        <w:t xml:space="preserve">IVANČIĆ d.o.o. za trgovinu i ugostiteljstvo Čepin, Kardinala F. </w:t>
      </w:r>
      <w:proofErr w:type="spellStart"/>
      <w:r w:rsidR="0071496C">
        <w:t>Šepera</w:t>
      </w:r>
      <w:proofErr w:type="spellEnd"/>
      <w:r w:rsidR="0071496C">
        <w:t xml:space="preserve"> 38, OIB 71955734707, MBS 030097367</w:t>
      </w:r>
      <w:r w:rsidR="00121279">
        <w:t>.</w:t>
      </w:r>
    </w:p>
    <w:p w:rsidRDefault="00832F73" w:rsidP="00832F73" w:rsidR="00832F73" w:rsidRPr="00832F73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jc w:val="both"/>
      </w:pPr>
      <w:r>
        <w:t xml:space="preserve">            Financijska agencija Regionalni centar Osijek, Podružnica Osijek podnijela je dana </w:t>
      </w:r>
      <w:r w:rsidR="00595F9B">
        <w:t>2</w:t>
      </w:r>
      <w:r w:rsidR="00223884">
        <w:t>. lipnja</w:t>
      </w:r>
      <w:r w:rsidR="001268C6">
        <w:t xml:space="preserve"> 2016</w:t>
      </w:r>
      <w:r>
        <w:t>. ovom sudu</w:t>
      </w:r>
      <w:r w:rsidR="00595F9B">
        <w:t xml:space="preserve"> zahtjev</w:t>
      </w:r>
      <w:r>
        <w:t xml:space="preserve"> za provedbu skraćenog stečajnog postupka nad  dužnikom </w:t>
      </w:r>
      <w:r w:rsidR="0071496C">
        <w:t xml:space="preserve">IVANČIĆ d.o.o. Čepin, Kardinala F. </w:t>
      </w:r>
      <w:proofErr w:type="spellStart"/>
      <w:r w:rsidR="0071496C">
        <w:t>Šepera</w:t>
      </w:r>
      <w:proofErr w:type="spellEnd"/>
      <w:r w:rsidR="0071496C">
        <w:t xml:space="preserve"> 38,</w:t>
      </w:r>
      <w:r w:rsidR="00223884">
        <w:t xml:space="preserve"> OIB </w:t>
      </w:r>
      <w:r w:rsidR="0071496C">
        <w:t>71955734707, MBS 030097367.</w:t>
      </w:r>
    </w:p>
    <w:p w:rsidRDefault="00A46EC8" w:rsidP="00A46EC8" w:rsidR="00A46EC8"/>
    <w:p w:rsidRDefault="00A46EC8" w:rsidP="00A46EC8" w:rsidR="00A46EC8">
      <w:pPr>
        <w:ind w:firstLine="708"/>
        <w:jc w:val="both"/>
      </w:pPr>
      <w:r>
        <w:t xml:space="preserve">Trgovački sud u Osijeku je </w:t>
      </w:r>
      <w:r w:rsidR="00627821">
        <w:t xml:space="preserve">dana </w:t>
      </w:r>
      <w:r w:rsidR="00595F9B">
        <w:t>8. lipnja 2</w:t>
      </w:r>
      <w:r w:rsidR="00EB1C28">
        <w:t>016</w:t>
      </w:r>
      <w:r>
        <w:t xml:space="preserve">. </w:t>
      </w:r>
      <w:r w:rsidR="00627821">
        <w:t xml:space="preserve"> godine </w:t>
      </w:r>
      <w:r>
        <w:t>objavio oglas na mrežnoj stranici e-Oglasna ploča sudova pod poslovnim brojem St-</w:t>
      </w:r>
      <w:r w:rsidR="00595F9B">
        <w:t>17</w:t>
      </w:r>
      <w:r w:rsidR="007D0B3D">
        <w:t>92</w:t>
      </w:r>
      <w:r w:rsidR="009365DE">
        <w:t xml:space="preserve">/16-3 </w:t>
      </w:r>
      <w:r>
        <w:t>sukladno čl</w:t>
      </w:r>
      <w:r w:rsidR="00EE3A0F">
        <w:t>anku 430.</w:t>
      </w:r>
      <w:r>
        <w:t xml:space="preserve">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</w:t>
      </w:r>
      <w:r>
        <w:lastRenderedPageBreak/>
        <w:t xml:space="preserve">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</w:t>
      </w:r>
      <w:r w:rsidR="007F503E">
        <w:t>azlog iz članka 5. stav 2. SZ-a</w:t>
      </w:r>
      <w:r>
        <w:t xml:space="preserve">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595F9B">
        <w:t>2</w:t>
      </w:r>
      <w:r w:rsidR="00BE3F93">
        <w:t>3</w:t>
      </w:r>
      <w:r w:rsidR="00595F9B">
        <w:t xml:space="preserve">. kolovoza </w:t>
      </w:r>
      <w:r w:rsidR="00F414CC">
        <w:t>2</w:t>
      </w:r>
      <w:r w:rsidR="00A46EC8">
        <w:t xml:space="preserve">016.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2C7D0A" w:rsidP="002C7D0A" w:rsidR="002C7D0A" w:rsidRPr="002C7D0A">
      <w:pPr>
        <w:tabs>
          <w:tab w:pos="1590" w:val="left"/>
        </w:tabs>
      </w:pPr>
    </w:p>
    <w:sectPr w:rsidSect="00595F9B" w:rsidR="002C7D0A" w:rsidRPr="002C7D0A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6515" w:rsidP="00C02BFE" w:rsidR="002D6515">
      <w:r>
        <w:separator/>
      </w:r>
    </w:p>
  </w:endnote>
  <w:endnote w:id="0" w:type="continuationSeparator">
    <w:p w:rsidRDefault="002D6515" w:rsidP="00C02BFE" w:rsidR="002D6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6515" w:rsidP="00C02BFE" w:rsidR="002D6515">
      <w:r>
        <w:separator/>
      </w:r>
    </w:p>
  </w:footnote>
  <w:footnote w:id="0" w:type="continuationSeparator">
    <w:p w:rsidRDefault="002D6515" w:rsidP="00C02BFE" w:rsidR="002D65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595F9B">
      <w:t>17</w:t>
    </w:r>
    <w:r w:rsidR="007D0B3D">
      <w:t>92</w:t>
    </w:r>
    <w:r w:rsidR="007843B5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316CF"/>
    <w:rsid w:val="00050B75"/>
    <w:rsid w:val="00094B08"/>
    <w:rsid w:val="000F7E2C"/>
    <w:rsid w:val="00121279"/>
    <w:rsid w:val="001268C6"/>
    <w:rsid w:val="00141797"/>
    <w:rsid w:val="00161749"/>
    <w:rsid w:val="001C0539"/>
    <w:rsid w:val="001C2E37"/>
    <w:rsid w:val="001D7633"/>
    <w:rsid w:val="00223884"/>
    <w:rsid w:val="002762CF"/>
    <w:rsid w:val="002A3675"/>
    <w:rsid w:val="002B093D"/>
    <w:rsid w:val="002B3018"/>
    <w:rsid w:val="002C7D0A"/>
    <w:rsid w:val="002D6515"/>
    <w:rsid w:val="00344A23"/>
    <w:rsid w:val="00351AA2"/>
    <w:rsid w:val="003902DD"/>
    <w:rsid w:val="003A5A04"/>
    <w:rsid w:val="003A5C60"/>
    <w:rsid w:val="003E3449"/>
    <w:rsid w:val="003E6665"/>
    <w:rsid w:val="003F51E4"/>
    <w:rsid w:val="004041FE"/>
    <w:rsid w:val="00414929"/>
    <w:rsid w:val="00431668"/>
    <w:rsid w:val="00436A52"/>
    <w:rsid w:val="00463599"/>
    <w:rsid w:val="00471875"/>
    <w:rsid w:val="004B4396"/>
    <w:rsid w:val="004E55C1"/>
    <w:rsid w:val="004F3A00"/>
    <w:rsid w:val="005736CB"/>
    <w:rsid w:val="00595F9B"/>
    <w:rsid w:val="005B1364"/>
    <w:rsid w:val="005D44DA"/>
    <w:rsid w:val="005F356E"/>
    <w:rsid w:val="005F512D"/>
    <w:rsid w:val="00625F99"/>
    <w:rsid w:val="00627340"/>
    <w:rsid w:val="00627821"/>
    <w:rsid w:val="00631D0A"/>
    <w:rsid w:val="00644074"/>
    <w:rsid w:val="0066353D"/>
    <w:rsid w:val="00673A33"/>
    <w:rsid w:val="006C28D7"/>
    <w:rsid w:val="006D018E"/>
    <w:rsid w:val="006E0C7A"/>
    <w:rsid w:val="0071496C"/>
    <w:rsid w:val="007843B5"/>
    <w:rsid w:val="007D0B3D"/>
    <w:rsid w:val="007F503E"/>
    <w:rsid w:val="00827C72"/>
    <w:rsid w:val="00832F73"/>
    <w:rsid w:val="008415D2"/>
    <w:rsid w:val="008C1F00"/>
    <w:rsid w:val="009365DE"/>
    <w:rsid w:val="009441A8"/>
    <w:rsid w:val="00955E0E"/>
    <w:rsid w:val="009716F5"/>
    <w:rsid w:val="00986876"/>
    <w:rsid w:val="009877A4"/>
    <w:rsid w:val="009B5AFE"/>
    <w:rsid w:val="009F6327"/>
    <w:rsid w:val="00A229AD"/>
    <w:rsid w:val="00A46EC8"/>
    <w:rsid w:val="00A60733"/>
    <w:rsid w:val="00AB2B2A"/>
    <w:rsid w:val="00AC0495"/>
    <w:rsid w:val="00AC3901"/>
    <w:rsid w:val="00B11BFF"/>
    <w:rsid w:val="00B30AB4"/>
    <w:rsid w:val="00B4199C"/>
    <w:rsid w:val="00B720CE"/>
    <w:rsid w:val="00B83080"/>
    <w:rsid w:val="00BE3F93"/>
    <w:rsid w:val="00BF5CB0"/>
    <w:rsid w:val="00C02BFE"/>
    <w:rsid w:val="00C62BDE"/>
    <w:rsid w:val="00CC340C"/>
    <w:rsid w:val="00CF1046"/>
    <w:rsid w:val="00CF2B6E"/>
    <w:rsid w:val="00D5233E"/>
    <w:rsid w:val="00D676D9"/>
    <w:rsid w:val="00D82629"/>
    <w:rsid w:val="00D86BDC"/>
    <w:rsid w:val="00DC1DED"/>
    <w:rsid w:val="00E50563"/>
    <w:rsid w:val="00EA34A8"/>
    <w:rsid w:val="00EB1C28"/>
    <w:rsid w:val="00EB359B"/>
    <w:rsid w:val="00EB6665"/>
    <w:rsid w:val="00EE3A0F"/>
    <w:rsid w:val="00F009C9"/>
    <w:rsid w:val="00F24ABD"/>
    <w:rsid w:val="00F2586D"/>
    <w:rsid w:val="00F414CC"/>
    <w:rsid w:val="00F71E82"/>
    <w:rsid w:val="00FA119A"/>
    <w:rsid w:val="00FB30E5"/>
    <w:rsid w:val="00FC47AA"/>
    <w:rsid w:val="00FD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36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6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6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6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6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36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6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6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6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6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1792</izvorni_sadrzaj>
    <derivirana_varijabla naziv="DomainObject.Predmet.Broj_1">1792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St-1792/2016</izvorni_sadrzaj>
    <derivirana_varijabla naziv="DomainObject.Predmet.OznakaBroj_1">St-1792/2016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IVANČIĆ d.o.o. za trgovinu i ugostiteljstvo</izvorni_sadrzaj>
    <derivirana_varijabla naziv="DomainObject.Predmet.ProtustrankaFormated_1">  IVANČIĆ d.o.o. za trgovinu i ugostiteljstvo</derivirana_varijabla>
  </DomainObject.Predmet.ProtustrankaFormated>
  <DomainObject.Predmet.ProtustrankaFormatedOIB>
    <izvorni_sadrzaj>  IVANČIĆ d.o.o. za trgovinu i ugostiteljstvo, OIB 71955734707</izvorni_sadrzaj>
    <derivirana_varijabla naziv="DomainObject.Predmet.ProtustrankaFormatedOIB_1">  IVANČIĆ d.o.o. za trgovinu i ugostiteljstvo, OIB 71955734707</derivirana_varijabla>
  </DomainObject.Predmet.ProtustrankaFormatedOIB>
  <DomainObject.Predmet.ProtustrankaFormatedWithAdress>
    <izvorni_sadrzaj> IVANČIĆ d.o.o. za trgovinu i ugostiteljstvo, Kardinala F.Šepera 38, 31431 Čepin</izvorni_sadrzaj>
    <derivirana_varijabla naziv="DomainObject.Predmet.ProtustrankaFormatedWithAdress_1"> IVANČIĆ d.o.o. za trgovinu i ugostiteljstvo, Kardinala F.Šepera 38, 31431 Čepin</derivirana_varijabla>
  </DomainObject.Predmet.ProtustrankaFormatedWithAdress>
  <DomainObject.Predmet.ProtustrankaFormatedWithAdressOIB>
    <izvorni_sadrzaj> IVANČIĆ d.o.o. za trgovinu i ugostiteljstvo, OIB 71955734707, Kardinala F.Šepera 38, 31431 Čepin</izvorni_sadrzaj>
    <derivirana_varijabla naziv="DomainObject.Predmet.ProtustrankaFormatedWithAdressOIB_1"> IVANČIĆ d.o.o. za trgovinu i ugostiteljstvo, OIB 71955734707, Kardinala F.Šepera 38, 31431 Čepin</derivirana_varijabla>
  </DomainObject.Predmet.ProtustrankaFormatedWithAdressOIB>
  <DomainObject.Predmet.ProtustrankaWithAdress>
    <izvorni_sadrzaj>IVANČIĆ d.o.o. za trgovinu i ugostiteljstvo Kardinala F.Šepera 38, 31431 Čepin</izvorni_sadrzaj>
    <derivirana_varijabla naziv="DomainObject.Predmet.ProtustrankaWithAdress_1">IVANČIĆ d.o.o. za trgovinu i ugostiteljstvo Kardinala F.Šepera 38, 31431 Čepin</derivirana_varijabla>
  </DomainObject.Predmet.ProtustrankaWithAdress>
  <DomainObject.Predmet.ProtustrankaWithAdressOIB>
    <izvorni_sadrzaj>IVANČIĆ d.o.o. za trgovinu i ugostiteljstvo, OIB 71955734707, Kardinala F.Šepera 38, 31431 Čepin</izvorni_sadrzaj>
    <derivirana_varijabla naziv="DomainObject.Predmet.ProtustrankaWithAdressOIB_1">IVANČIĆ d.o.o. za trgovinu i ugostiteljstvo, OIB 71955734707, Kardinala F.Šepera 38, 31431 Čepin</derivirana_varijabla>
  </DomainObject.Predmet.ProtustrankaWithAdressOIB>
  <DomainObject.Predmet.ProtustrankaNazivFormated>
    <izvorni_sadrzaj>IVANČIĆ d.o.o. za trgovinu i ugostiteljstvo</izvorni_sadrzaj>
    <derivirana_varijabla naziv="DomainObject.Predmet.ProtustrankaNazivFormated_1">IVANČIĆ d.o.o. za trgovinu i ugostiteljstvo</derivirana_varijabla>
  </DomainObject.Predmet.ProtustrankaNazivFormated>
  <DomainObject.Predmet.ProtustrankaNazivFormatedOIB>
    <izvorni_sadrzaj>IVANČIĆ d.o.o. za trgovinu i ugostiteljstvo, OIB 71955734707</izvorni_sadrzaj>
    <derivirana_varijabla naziv="DomainObject.Predmet.ProtustrankaNazivFormatedOIB_1">IVANČIĆ d.o.o. za trgovinu i ugostiteljstvo, OIB 71955734707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IVANČIĆ d.o.o. za trgovinu i ugostiteljstvo</item>
    </izvorni_sadrzaj>
    <derivirana_varijabla naziv="DomainObject.Predmet.ProtuStrankaListFormated_1">
      <item>IVANČIĆ d.o.o. za trgovinu i ugostiteljstvo</item>
    </derivirana_varijabla>
  </DomainObject.Predmet.ProtuStrankaListFormated>
  <DomainObject.Predmet.ProtuStrankaListFormatedOIB>
    <izvorni_sadrzaj>
      <item>IVANČIĆ d.o.o. za trgovinu i ugostiteljstvo, OIB 71955734707</item>
    </izvorni_sadrzaj>
    <derivirana_varijabla naziv="DomainObject.Predmet.ProtuStrankaListFormatedOIB_1">
      <item>IVANČIĆ d.o.o. za trgovinu i ugostiteljstvo, OIB 71955734707</item>
    </derivirana_varijabla>
  </DomainObject.Predmet.ProtuStrankaListFormatedOIB>
  <DomainObject.Predmet.ProtuStrankaListFormatedWithAdress>
    <izvorni_sadrzaj>
      <item>IVANČIĆ d.o.o. za trgovinu i ugostiteljstvo, Kardinala F.Šepera 38, 31431 Čepin</item>
    </izvorni_sadrzaj>
    <derivirana_varijabla naziv="DomainObject.Predmet.ProtuStrankaListFormatedWithAdress_1">
      <item>IVANČIĆ d.o.o. za trgovinu i ugostiteljstvo, Kardinala F.Šepera 38, 31431 Čepin</item>
    </derivirana_varijabla>
  </DomainObject.Predmet.ProtuStrankaListFormatedWithAdress>
  <DomainObject.Predmet.ProtuStrankaListFormatedWithAdressOIB>
    <izvorni_sadrzaj>
      <item>IVANČIĆ d.o.o. za trgovinu i ugostiteljstvo, OIB 71955734707, Kardinala F.Šepera 38, 31431 Čepin</item>
    </izvorni_sadrzaj>
    <derivirana_varijabla naziv="DomainObject.Predmet.ProtuStrankaListFormatedWithAdressOIB_1">
      <item>IVANČIĆ d.o.o. za trgovinu i ugostiteljstvo, OIB 71955734707, Kardinala F.Šepera 38, 31431 Čepin</item>
    </derivirana_varijabla>
  </DomainObject.Predmet.ProtuStrankaListFormatedWithAdressOIB>
  <DomainObject.Predmet.ProtuStrankaListNazivFormated>
    <izvorni_sadrzaj>
      <item>IVANČIĆ d.o.o. za trgovinu i ugostiteljstvo</item>
    </izvorni_sadrzaj>
    <derivirana_varijabla naziv="DomainObject.Predmet.ProtuStrankaListNazivFormated_1">
      <item>IVANČIĆ d.o.o. za trgovinu i ugostiteljstvo</item>
    </derivirana_varijabla>
  </DomainObject.Predmet.ProtuStrankaListNazivFormated>
  <DomainObject.Predmet.ProtuStrankaListNazivFormatedOIB>
    <izvorni_sadrzaj>
      <item>IVANČIĆ d.o.o. za trgovinu i ugostiteljstvo, OIB 71955734707</item>
    </izvorni_sadrzaj>
    <derivirana_varijabla naziv="DomainObject.Predmet.ProtuStrankaListNazivFormatedOIB_1">
      <item>IVANČIĆ d.o.o. za trgovinu i ugostiteljstvo, OIB 71955734707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IVANČIĆ d.o.o. za trgovinu i ugostiteljstvo</izvorni_sadrzaj>
    <derivirana_varijabla naziv="DomainObject.Predmet.ProtustrankaIDrugi_1">IVANČIĆ 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IVANČIĆ d.o.o. za trgovinu i ugostiteljstvo, OIB 71955734707, Kardinala F.Šepera 38, 31431 Čepin</izvorni_sadrzaj>
    <derivirana_varijabla naziv="DomainObject.Predmet.ProtustrankaIDrugiAdressOIB_1">IVANČIĆ d.o.o. za trgovinu i ugostiteljstvo, OIB 71955734707, Kardinala F.Šepera 38,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IVANČIĆ d.o.o. za trgovinu i ugostiteljstvo</item>
    </izvorni_sadrzaj>
    <derivirana_varijabla naziv="DomainObject.Predmet.SudioniciListNaziv_1">
      <item>FINA RC OSIJEK</item>
      <item>IVANČIĆ d.o.o. za trgovinu i ugostiteljstvo</item>
    </derivirana_varijabla>
  </DomainObject.Predmet.SudioniciListNaziv>
  <DomainObject.Predmet.SudioniciListAdressOIB>
    <izvorni_sadrzaj>
      <item>FINA RC OSIJEK, OIB 85821130368</item>
      <item>IVANČIĆ d.o.o. za trgovinu i ugostiteljstvo, OIB 71955734707, Kardinala F.Šepera 38,31431 Čepin</item>
    </izvorni_sadrzaj>
    <derivirana_varijabla naziv="DomainObject.Predmet.SudioniciListAdressOIB_1">
      <item>FINA RC OSIJEK, OIB 85821130368</item>
      <item>IVANČIĆ d.o.o. za trgovinu i ugostiteljstvo, OIB 71955734707, Kardinala F.Šepera 38,31431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71955734707</item>
    </izvorni_sadrzaj>
    <derivirana_varijabla naziv="DomainObject.Predmet.SudioniciListNazivOIB_1">
      <item>, OIB 85821130368</item>
      <item>, OIB 71955734707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72BE78-72BE-4EE4-B218-D9F6CB3BEB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2116</properties:Characters>
  <properties:Lines>73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2016-08-18T12:17:00Z</dcterms:created>
  <dc:creator>Darija Miličević</dc:creator>
  <cp:lastModifiedBy>Darija Miličević</cp:lastModifiedBy>
  <cp:lastPrinted>2016-08-23T08:30:00Z</cp:lastPrinted>
  <dcterms:modified xmlns:xsi="http://www.w3.org/2001/XMLSchema-instance" xsi:type="dcterms:W3CDTF">2016-08-23T08:31:00Z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