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a031" w14:paraId="70da03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</w:r>
      <w:r w:rsidR="004A1D16">
        <w:tab/>
        <w:t xml:space="preserve">      55 St-</w:t>
      </w:r>
      <w:r w:rsidR="005F3450">
        <w:t>4805</w:t>
      </w:r>
      <w:r w:rsidR="004A1D16">
        <w:t>/2015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E4E9F">
        <w:t>4</w:t>
      </w:r>
      <w:r w:rsidR="005F3450">
        <w:t>805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AE4E9F">
        <w:t xml:space="preserve"> 8. siječnja 2016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F3450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F3450">
        <w:t>CASUS MULTIMEDIA</w:t>
      </w:r>
      <w:r w:rsidR="00853FE2" w:rsidRPr="00853FE2">
        <w:t xml:space="preserve"> d.o.o.,</w:t>
      </w:r>
      <w:r w:rsidR="004A1D16">
        <w:t xml:space="preserve"> OIB: </w:t>
      </w:r>
      <w:r w:rsidR="005F3450" w:rsidRPr="005F3450">
        <w:t>52883953299</w:t>
      </w:r>
      <w:r w:rsidR="004A1D16">
        <w:t xml:space="preserve">, </w:t>
      </w:r>
      <w:r w:rsidR="005F3450">
        <w:t>Zagreb</w:t>
      </w:r>
      <w:r w:rsidR="004A1D16">
        <w:t xml:space="preserve">, </w:t>
      </w:r>
      <w:r w:rsidR="005F3450">
        <w:t>Stjepana Gombaša 14</w:t>
      </w:r>
      <w:r w:rsidR="004A1D16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</w:t>
      </w:r>
      <w:r w:rsidR="005F3450">
        <w:t>110,00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E4E9F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4A1D16">
        <w:t>Božena Zajec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4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143D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33CCD"/>
    <w:rsid w:val="0038246E"/>
    <w:rsid w:val="003D35F9"/>
    <w:rsid w:val="003E3A15"/>
    <w:rsid w:val="003F570A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57B8E"/>
    <w:rsid w:val="007B5AFD"/>
    <w:rsid w:val="007D5A5D"/>
    <w:rsid w:val="008155EE"/>
    <w:rsid w:val="00853FE2"/>
    <w:rsid w:val="008613BD"/>
    <w:rsid w:val="00863025"/>
    <w:rsid w:val="00871F01"/>
    <w:rsid w:val="008C7703"/>
    <w:rsid w:val="00920CA0"/>
    <w:rsid w:val="009419D8"/>
    <w:rsid w:val="00A71431"/>
    <w:rsid w:val="00AC4528"/>
    <w:rsid w:val="00AD027A"/>
    <w:rsid w:val="00AE4E9F"/>
    <w:rsid w:val="00B82F18"/>
    <w:rsid w:val="00C44D71"/>
    <w:rsid w:val="00C836B9"/>
    <w:rsid w:val="00C958E9"/>
    <w:rsid w:val="00CE7362"/>
    <w:rsid w:val="00D01B78"/>
    <w:rsid w:val="00D66226"/>
    <w:rsid w:val="00EC3302"/>
    <w:rsid w:val="00ED6AA8"/>
    <w:rsid w:val="00F034D3"/>
    <w:rsid w:val="00F25D92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7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7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7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7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7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7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4805</izvorni_sadrzaj>
    <derivirana_varijabla naziv="DomainObject.Predmet.Broj_1">4805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St-4805/2015</izvorni_sadrzaj>
    <derivirana_varijabla naziv="DomainObject.Predmet.OznakaBroj_1">St-4805/2015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CASUS MULTIMEDIA d.o.o. zastupanog po punomoćniku Denis Babić; Dario Sirovec</izvorni_sadrzaj>
    <derivirana_varijabla naziv="DomainObject.Predmet.ProtustrankaFormated_1">  CASUS MULTIMEDIA d.o.o. zastupanog po punomoćniku Denis Babić; Dario Sirovec</derivirana_varijabla>
  </DomainObject.Predmet.ProtustrankaFormated>
  <DomainObject.Predmet.ProtustrankaFormatedOIB>
    <izvorni_sadrzaj>  CASUS MULTIMEDIA d.o.o., OIB 52883953299 zastupanog po punomoćniku Denis Babić; Dario Sirovec</izvorni_sadrzaj>
    <derivirana_varijabla naziv="DomainObject.Predmet.ProtustrankaFormatedOIB_1">  CASUS MULTIMEDIA d.o.o., OIB 52883953299 zastupanog po punomoćniku Denis Babić; Dario Sirovec</derivirana_varijabla>
  </DomainObject.Predmet.ProtustrankaFormatedOIB>
  <DomainObject.Predmet.ProtustrankaFormatedWithAdress>
    <izvorni_sadrzaj> CASUS MULTIMEDIA d.o.o., Stjepana Gombaša 14, 10000 Zagreb zastupanog po punomoćniku Denis Babić; Dario Sirovec</izvorni_sadrzaj>
    <derivirana_varijabla naziv="DomainObject.Predmet.ProtustrankaFormatedWithAdress_1"> CASUS MULTIMEDIA d.o.o., Stjepana Gombaša 14, 10000 Zagreb zastupanog po punomoćniku Denis Babić; Dario Sirovec</derivirana_varijabla>
  </DomainObject.Predmet.ProtustrankaFormatedWithAdress>
  <DomainObject.Predmet.ProtustrankaFormatedWithAdressOIB>
    <izvorni_sadrzaj> CASUS MULTIMEDIA d.o.o., OIB 52883953299, Stjepana Gombaša 14, 10000 Zagreb zastupanog po punomoćniku Denis Babić; Dario Sirovec</izvorni_sadrzaj>
    <derivirana_varijabla naziv="DomainObject.Predmet.ProtustrankaFormatedWithAdressOIB_1"> CASUS MULTIMEDIA d.o.o., OIB 52883953299, Stjepana Gombaša 14, 10000 Zagreb zastupanog po punomoćniku Denis Babić; Dario Sirovec</derivirana_varijabla>
  </DomainObject.Predmet.ProtustrankaFormatedWithAdressOIB>
  <DomainObject.Predmet.ProtustrankaWithAdress>
    <izvorni_sadrzaj>CASUS MULTIMEDIA d.o.o. Stjepana Gombaša 14, 10000 Zagreb</izvorni_sadrzaj>
    <derivirana_varijabla naziv="DomainObject.Predmet.ProtustrankaWithAdress_1">CASUS MULTIMEDIA d.o.o. Stjepana Gombaša 14, 10000 Zagreb</derivirana_varijabla>
  </DomainObject.Predmet.ProtustrankaWithAdress>
  <DomainObject.Predmet.ProtustrankaWithAdressOIB>
    <izvorni_sadrzaj>CASUS MULTIMEDIA d.o.o., OIB 52883953299, Stjepana Gombaša 14, 10000 Zagreb</izvorni_sadrzaj>
    <derivirana_varijabla naziv="DomainObject.Predmet.ProtustrankaWithAdressOIB_1">CASUS MULTIMEDIA d.o.o., OIB 52883953299, Stjepana Gombaša 14, 10000 Zagreb</derivirana_varijabla>
  </DomainObject.Predmet.ProtustrankaWithAdressOIB>
  <DomainObject.Predmet.ProtustrankaNazivFormated>
    <izvorni_sadrzaj>CASUS MULTIMEDIA d.o.o.</izvorni_sadrzaj>
    <derivirana_varijabla naziv="DomainObject.Predmet.ProtustrankaNazivFormated_1">CASUS MULTIMEDIA d.o.o.</derivirana_varijabla>
  </DomainObject.Predmet.ProtustrankaNazivFormated>
  <DomainObject.Predmet.ProtustrankaNazivFormatedOIB>
    <izvorni_sadrzaj>CASUS MULTIMEDIA d.o.o., OIB 52883953299</izvorni_sadrzaj>
    <derivirana_varijabla naziv="DomainObject.Predmet.ProtustrankaNazivFormatedOIB_1">CASUS MULTIMEDIA d.o.o., OIB 52883953299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CASUS MULTIMEDIA d.o.o. zastupanog po punomoćniku Denis Babić; Dario Sirovec</item>
    </izvorni_sadrzaj>
    <derivirana_varijabla naziv="DomainObject.Predmet.ProtuStrankaListFormated_1">
      <item>CASUS MULTIMEDIA d.o.o. zastupanog po punomoćniku Denis Babić; Dario Sirovec</item>
    </derivirana_varijabla>
  </DomainObject.Predmet.ProtuStrankaListFormated>
  <DomainObject.Predmet.ProtuStrankaListFormatedOIB>
    <izvorni_sadrzaj>
      <item>CASUS MULTIMEDIA d.o.o., OIB 52883953299 zastupanog po punomoćniku Denis Babić; Dario Sirovec</item>
    </izvorni_sadrzaj>
    <derivirana_varijabla naziv="DomainObject.Predmet.ProtuStrankaListFormatedOIB_1">
      <item>CASUS MULTIMEDIA d.o.o., OIB 52883953299 zastupanog po punomoćniku Denis Babić; Dario Sirovec</item>
    </derivirana_varijabla>
  </DomainObject.Predmet.ProtuStrankaListFormatedOIB>
  <DomainObject.Predmet.ProtuStrankaListFormatedWithAdress>
    <izvorni_sadrzaj>
      <item>CASUS MULTIMEDIA d.o.o., Stjepana Gombaša 14, 10000 Zagreb zastupanog po punomoćniku Denis Babić; Dario Sirovec</item>
    </izvorni_sadrzaj>
    <derivirana_varijabla naziv="DomainObject.Predmet.ProtuStrankaListFormatedWithAdress_1">
      <item>CASUS MULTIMEDIA d.o.o., Stjepana Gombaša 14, 10000 Zagreb zastupanog po punomoćniku Denis Babić; Dario Sirovec</item>
    </derivirana_varijabla>
  </DomainObject.Predmet.ProtuStrankaListFormatedWithAdress>
  <DomainObject.Predmet.ProtuStrankaListFormatedWithAdressOIB>
    <izvorni_sadrzaj>
      <item>CASUS MULTIMEDIA d.o.o., OIB 52883953299, Stjepana Gombaša 14, 10000 Zagreb zastupanog po punomoćniku Denis Babić; Dario Sirovec</item>
    </izvorni_sadrzaj>
    <derivirana_varijabla naziv="DomainObject.Predmet.ProtuStrankaListFormatedWithAdressOIB_1">
      <item>CASUS MULTIMEDIA d.o.o., OIB 52883953299, Stjepana Gombaša 14, 10000 Zagreb zastupanog po punomoćniku Denis Babić; Dario Sirovec</item>
    </derivirana_varijabla>
  </DomainObject.Predmet.ProtuStrankaListFormatedWithAdressOIB>
  <DomainObject.Predmet.ProtuStrankaListNazivFormated>
    <izvorni_sadrzaj>
      <item>CASUS MULTIMEDIA d.o.o.</item>
    </izvorni_sadrzaj>
    <derivirana_varijabla naziv="DomainObject.Predmet.ProtuStrankaListNazivFormated_1">
      <item>CASUS MULTIMEDIA d.o.o.</item>
    </derivirana_varijabla>
  </DomainObject.Predmet.ProtuStrankaListNazivFormated>
  <DomainObject.Predmet.ProtuStrankaListNazivFormatedOIB>
    <izvorni_sadrzaj>
      <item>CASUS MULTIMEDIA d.o.o., OIB 52883953299</item>
    </izvorni_sadrzaj>
    <derivirana_varijabla naziv="DomainObject.Predmet.ProtuStrankaListNazivFormatedOIB_1">
      <item>CASUS MULTIMEDIA d.o.o., OIB 52883953299</item>
    </derivirana_varijabla>
  </DomainObject.Predmet.ProtuStrankaListNazivFormatedOIB>
  <DomainObject.Predmet.OstaliListFormated>
    <izvorni_sadrzaj>
      <item>Denis Babić punomoćnik sudionika u postupku CASUS MULTIMEDIA d.o.o.</item>
      <item>Dario Sirovec punomoćnik sudionika u postupku CASUS MULTIMEDIA d.o.o.</item>
    </izvorni_sadrzaj>
    <derivirana_varijabla naziv="DomainObject.Predmet.OstaliListFormated_1">
      <item>Denis Babić punomoćnik sudionika u postupku CASUS MULTIMEDIA d.o.o.</item>
      <item>Dario Sirovec punomoćnik sudionika u postupku CASUS MULTIMEDIA d.o.o.</item>
    </derivirana_varijabla>
  </DomainObject.Predmet.OstaliListFormated>
  <DomainObject.Predmet.OstaliListFormatedOIB>
    <izvorni_sadrzaj>
      <item>Denis Babić punomoćnik sudionika u postupku CASUS MULTIMEDIA d.o.o.</item>
      <item>Dario Sirovec punomoćnik sudionika u postupku CASUS MULTIMEDIA d.o.o.</item>
    </izvorni_sadrzaj>
    <derivirana_varijabla naziv="DomainObject.Predmet.OstaliListFormatedOIB_1">
      <item>Denis Babić punomoćnik sudionika u postupku CASUS MULTIMEDIA d.o.o.</item>
      <item>Dario Sirovec punomoćnik sudionika u postupku CASUS MULTIMEDIA d.o.o.</item>
    </derivirana_varijabla>
  </DomainObject.Predmet.OstaliListFormatedOIB>
  <DomainObject.Predmet.OstaliListFormatedWithAdress>
    <izvorni_sadrzaj>
      <item>Denis Babić, Gomboševa 14, 10000 Zagreb punomoćnik sudionika u postupku CASUS MULTIMEDIA d.o.o.</item>
      <item>Dario Sirovec, Horvatovac 22, 10000 Zagreb punomoćnik sudionika u postupku CASUS MULTIMEDIA d.o.o.</item>
    </izvorni_sadrzaj>
    <derivirana_varijabla naziv="DomainObject.Predmet.OstaliListFormatedWithAdress_1">
      <item>Denis Babić, Gomboševa 14, 10000 Zagreb punomoćnik sudionika u postupku CASUS MULTIMEDIA d.o.o.</item>
      <item>Dario Sirovec, Horvatovac 22, 10000 Zagreb punomoćnik sudionika u postupku CASUS MULTIMEDIA d.o.o.</item>
    </derivirana_varijabla>
  </DomainObject.Predmet.OstaliListFormatedWithAdress>
  <DomainObject.Predmet.OstaliListFormatedWithAdressOIB>
    <izvorni_sadrzaj>
      <item>Denis Babić, Gomboševa 14, 10000 Zagreb punomoćnik sudionika u postupku CASUS MULTIMEDIA d.o.o.</item>
      <item>Dario Sirovec, Horvatovac 22, 10000 Zagreb punomoćnik sudionika u postupku CASUS MULTIMEDIA d.o.o.</item>
    </izvorni_sadrzaj>
    <derivirana_varijabla naziv="DomainObject.Predmet.OstaliListFormatedWithAdressOIB_1">
      <item>Denis Babić, Gomboševa 14, 10000 Zagreb punomoćnik sudionika u postupku CASUS MULTIMEDIA d.o.o.</item>
      <item>Dario Sirovec, Horvatovac 22, 10000 Zagreb punomoćnik sudionika u postupku CASUS MULTIMEDIA d.o.o.</item>
    </derivirana_varijabla>
  </DomainObject.Predmet.OstaliListFormatedWithAdressOIB>
  <DomainObject.Predmet.OstaliListNazivFormated>
    <izvorni_sadrzaj>
      <item>Denis Babić</item>
      <item>Dario Sirovec</item>
    </izvorni_sadrzaj>
    <derivirana_varijabla naziv="DomainObject.Predmet.OstaliListNazivFormated_1">
      <item>Denis Babić</item>
      <item>Dario Sirovec</item>
    </derivirana_varijabla>
  </DomainObject.Predmet.OstaliListNazivFormated>
  <DomainObject.Predmet.OstaliListNazivFormatedOIB>
    <izvorni_sadrzaj>
      <item>Denis Babić</item>
      <item>Dario Sirovec</item>
    </izvorni_sadrzaj>
    <derivirana_varijabla naziv="DomainObject.Predmet.OstaliListNazivFormatedOIB_1">
      <item>Denis Babić</item>
      <item>Dario Sirovec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CASUS MULTIMEDIA d.o.o.</izvorni_sadrzaj>
    <derivirana_varijabla naziv="DomainObject.Predmet.ProtustrankaIDrugi_1">CASUS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CASUS MULTIMEDIA d.o.o., OIB 52883953299, Stjepana Gombaša 14, 10000 Zagreb</izvorni_sadrzaj>
    <derivirana_varijabla naziv="DomainObject.Predmet.ProtustrankaIDrugiAdressOIB_1">CASUS MULTIMEDIA d.o.o., OIB 52883953299, Stjepana Gombaša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CASUS MULTIMEDIA d.o.o.</item>
      <item>Denis Babić</item>
      <item>Dario Sirovec</item>
    </izvorni_sadrzaj>
    <derivirana_varijabla naziv="DomainObject.Predmet.SudioniciListNaziv_1">
      <item>FINA Regionalni centar Zagreb</item>
      <item>CASUS MULTIMEDIA d.o.o.</item>
      <item>Denis Babić</item>
      <item>Dario Sirovec</item>
    </derivirana_varijabla>
  </DomainObject.Predmet.SudioniciListNaziv>
  <DomainObject.Predmet.SudioniciListAdressOIB>
    <izvorni_sadrzaj>
      <item>FINA Regionalni centar Zagreb, OIB 85821130368, Trg svibanjskih žrtava 1995. 1,10000 Zagreb</item>
      <item>CASUS MULTIMEDIA d.o.o., OIB 52883953299, Stjepana Gombaša 14,10000 Zagreb</item>
      <item>Denis Babić, Gomboševa 14,10000 Zagreb</item>
      <item>Dario Sirovec, Horvatovac 22,10000 Zagreb</item>
    </izvorni_sadrzaj>
    <derivirana_varijabla naziv="DomainObject.Predmet.SudioniciListAdressOIB_1">
      <item>FINA Regionalni centar Zagreb, OIB 85821130368, Trg svibanjskih žrtava 1995. 1,10000 Zagreb</item>
      <item>CASUS MULTIMEDIA d.o.o., OIB 52883953299, Stjepana Gombaša 14,10000 Zagreb</item>
      <item>Denis Babić, Gomboševa 14,10000 Zagreb</item>
      <item>Dario Sirovec, Horvatovac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52883953299</item>
      <item>, OIB null</item>
      <item>, OIB null</item>
    </izvorni_sadrzaj>
    <derivirana_varijabla naziv="DomainObject.Predmet.SudioniciListNazivOIB_1">
      <item>, OIB 85821130368</item>
      <item>, OIB 52883953299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1283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2016-01-07T13:37:00Z</dcterms:created>
  <dc:creator>ilukac</dc:creator>
  <cp:lastModifiedBy>Marija Lukić</cp:lastModifiedBy>
  <cp:lastPrinted>2016-01-07T13:38:00Z</cp:lastPrinted>
  <dcterms:modified xmlns:xsi="http://www.w3.org/2001/XMLSchema-instance" xsi:type="dcterms:W3CDTF">2016-01-11T07:44:00Z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