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faae" w14:paraId="5b8faa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957CC" w:rsidP="004957CC" w:rsidR="004957CC" w:rsidRPr="004957CC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957CC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4957CC">
        <w:rPr>
          <w:rFonts w:cs="Times New Roman" w:eastAsia="Times New Roman"/>
          <w:lang w:eastAsia="hr-HR"/>
        </w:rPr>
        <w:t>Broj: 14. St-2143/2015.</w:t>
      </w:r>
    </w:p>
    <w:p w:rsidRDefault="004957CC" w:rsidP="004957CC" w:rsidR="004957CC" w:rsidRPr="004957CC">
      <w:pPr>
        <w:spacing w:after="0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957CC" w:rsidP="004957CC" w:rsidR="004957CC" w:rsidRPr="004957CC">
      <w:pPr>
        <w:spacing w:after="0"/>
        <w:rPr>
          <w:rFonts w:cs="Times New Roman" w:eastAsia="Times New Roman"/>
          <w:b/>
          <w:lang w:eastAsia="hr-HR"/>
        </w:rPr>
      </w:pPr>
      <w:r w:rsidRPr="004957C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957CC">
        <w:rPr>
          <w:rFonts w:cs="Times New Roman" w:eastAsia="Times New Roman"/>
          <w:b/>
          <w:lang w:eastAsia="hr-HR"/>
        </w:rPr>
        <w:t>Sukoišanska</w:t>
      </w:r>
      <w:proofErr w:type="spellEnd"/>
      <w:r w:rsidRPr="004957C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957CC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4957CC" w:rsidP="004957CC" w:rsidR="004957CC" w:rsidRPr="004957C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957CC" w:rsidP="004957CC" w:rsidR="004957CC" w:rsidRPr="004957C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957CC">
        <w:rPr>
          <w:rFonts w:cs="Times New Roman" w:eastAsia="Times New Roman"/>
          <w:b/>
          <w:lang w:eastAsia="hr-HR"/>
        </w:rPr>
        <w:t>R J E Š E NJ E</w:t>
      </w:r>
    </w:p>
    <w:p w:rsidRDefault="004957CC" w:rsidP="004957CC" w:rsidR="004957CC" w:rsidRPr="004957C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b/>
          <w:lang w:eastAsia="hr-HR"/>
        </w:rPr>
        <w:tab/>
      </w:r>
      <w:r w:rsidRPr="004957CC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ANDREA d.o.o. za trgovinu, Split, Ulica Ivana Gundulića 26., OIB: 25859287042., MBS: 080691091., dana 07. rujna 2016. godine</w:t>
      </w: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center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>r i j e š i o  j e</w:t>
      </w:r>
    </w:p>
    <w:p w:rsidRDefault="004957CC" w:rsidP="004957CC" w:rsidR="004957CC" w:rsidRPr="004957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>Otvara se skraćeni stečajni postupak nad Dužnikom: ANDREA d.o.o. za trgovinu, Split, Ulica Ivana Gundulića 26., OIB: 25859287042., MBS: 080691091. Skraćeni stečajni postupak je otvoren dana 07. rujna 2016. godine u 12,00 sati, kada je ovo rješenje objavljeno na mrežnoj stranici e-Oglasna ploča sudova.</w:t>
      </w:r>
    </w:p>
    <w:p w:rsidRDefault="004957CC" w:rsidP="004957CC" w:rsidR="004957CC" w:rsidRPr="004957C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 xml:space="preserve">Za stečajnog upravitelja imenuje se Nada Mikulandra, </w:t>
      </w:r>
      <w:proofErr w:type="spellStart"/>
      <w:r w:rsidRPr="004957CC">
        <w:rPr>
          <w:rFonts w:cs="Times New Roman" w:eastAsia="Times New Roman"/>
          <w:lang w:eastAsia="hr-HR"/>
        </w:rPr>
        <w:t>Bilice</w:t>
      </w:r>
      <w:proofErr w:type="spellEnd"/>
      <w:r w:rsidRPr="004957CC">
        <w:rPr>
          <w:rFonts w:cs="Times New Roman" w:eastAsia="Times New Roman"/>
          <w:lang w:eastAsia="hr-HR"/>
        </w:rPr>
        <w:t xml:space="preserve">, </w:t>
      </w:r>
      <w:proofErr w:type="spellStart"/>
      <w:r w:rsidRPr="004957CC">
        <w:rPr>
          <w:rFonts w:cs="Times New Roman" w:eastAsia="Times New Roman"/>
          <w:lang w:eastAsia="hr-HR"/>
        </w:rPr>
        <w:t>Stubalj</w:t>
      </w:r>
      <w:proofErr w:type="spellEnd"/>
      <w:r w:rsidRPr="004957CC">
        <w:rPr>
          <w:rFonts w:cs="Times New Roman" w:eastAsia="Times New Roman"/>
          <w:lang w:eastAsia="hr-HR"/>
        </w:rPr>
        <w:t xml:space="preserve"> 238., OIB: 01343352417.</w:t>
      </w:r>
    </w:p>
    <w:p w:rsidRDefault="004957CC" w:rsidP="004957CC" w:rsidR="004957CC" w:rsidRPr="004957C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>Zaključuje se skraćeni stečajni postupak nad Dužnikom: ANDREA d.o.o. za trgovinu, Split, Ulica Ivana Gundulića 26., OIB: 25859287042., MBS: 080691091.</w:t>
      </w:r>
    </w:p>
    <w:p w:rsidRDefault="004957CC" w:rsidP="004957CC" w:rsidR="004957CC" w:rsidRPr="004957C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4957CC" w:rsidP="004957CC" w:rsidR="004957CC" w:rsidRPr="004957CC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center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>Obrazloženje</w:t>
      </w:r>
    </w:p>
    <w:p w:rsidRDefault="004957CC" w:rsidP="004957CC" w:rsidR="004957CC" w:rsidRPr="004957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17. studenog 2015. godine Zahtjev za provedbu skraćenog stečajnog postupka (Zahtjev) nad Dužnikom: ANDREA d.o.o. za trgovinu, Split, Ulica Ivana Gundulića 26.</w:t>
      </w: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506 dana, u ukupnom iznosu od: 8.382,41 kn, kao i da prema podacima koji su dostavljeni od Hrvatskog zavoda za mirovinskog osiguranje, Dužnik nema zaposlenih.</w:t>
      </w:r>
    </w:p>
    <w:p w:rsidRDefault="004957CC" w:rsidP="004957CC" w:rsidR="004957CC" w:rsidRPr="004957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957CC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4957CC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4957C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957CC">
        <w:rPr>
          <w:rFonts w:cs="Times New Roman" w:eastAsia="Times New Roman"/>
          <w:b/>
          <w:lang w:eastAsia="hr-HR" w:val="en-AU"/>
        </w:rPr>
        <w:t xml:space="preserve">: 14. </w:t>
      </w:r>
      <w:r w:rsidRPr="004957CC">
        <w:rPr>
          <w:rFonts w:cs="Times New Roman" w:eastAsia="Times New Roman"/>
          <w:b/>
          <w:lang w:eastAsia="hr-HR"/>
        </w:rPr>
        <w:t>St-2143 /2015.</w:t>
      </w: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4957CC">
        <w:rPr>
          <w:rFonts w:cs="Times New Roman" w:eastAsia="Times New Roman"/>
          <w:i/>
          <w:lang w:eastAsia="hr-HR"/>
        </w:rPr>
        <w:t>Narodne novine</w:t>
      </w:r>
      <w:r w:rsidRPr="004957CC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ab/>
      </w:r>
    </w:p>
    <w:p w:rsidRDefault="004957CC" w:rsidP="004957CC" w:rsidR="004957CC" w:rsidRPr="004957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4957CC" w:rsidP="004957CC" w:rsidR="004957CC" w:rsidRPr="004957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4957CC" w:rsidP="004957CC" w:rsidR="004957CC" w:rsidRPr="004957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4957CC" w:rsidP="004957CC" w:rsidR="004957CC" w:rsidRPr="004957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4957CC" w:rsidP="004957CC" w:rsidR="004957CC" w:rsidRPr="004957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4957CC" w:rsidP="004957CC" w:rsidR="004957CC" w:rsidRPr="004957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>U Splitu, 07. rujna 2016. godine</w:t>
      </w:r>
    </w:p>
    <w:p w:rsidRDefault="004957CC" w:rsidP="004957CC" w:rsidR="004957CC" w:rsidRPr="004957C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>S U D A C</w:t>
      </w:r>
    </w:p>
    <w:p w:rsidRDefault="004957CC" w:rsidP="004957CC" w:rsidR="004957CC" w:rsidRPr="004957C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>Jozo Ćaleta</w:t>
      </w: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957CC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4957CC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4957C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957CC">
        <w:rPr>
          <w:rFonts w:cs="Times New Roman" w:eastAsia="Times New Roman"/>
          <w:b/>
          <w:lang w:eastAsia="hr-HR" w:val="en-AU"/>
        </w:rPr>
        <w:t xml:space="preserve">: 14. </w:t>
      </w:r>
      <w:r w:rsidRPr="004957CC">
        <w:rPr>
          <w:rFonts w:cs="Times New Roman" w:eastAsia="Times New Roman"/>
          <w:b/>
          <w:lang w:eastAsia="hr-HR"/>
        </w:rPr>
        <w:t>St-2143/015.</w:t>
      </w: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>POUKA O PRAVNOM LIJEKU:</w:t>
      </w: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>DNA:</w:t>
      </w:r>
    </w:p>
    <w:p w:rsidRDefault="004957CC" w:rsidP="004957CC" w:rsidR="004957CC" w:rsidRPr="004957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4957CC" w:rsidP="004957CC" w:rsidR="004957CC" w:rsidRPr="004957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>Dužniku,</w:t>
      </w:r>
    </w:p>
    <w:p w:rsidRDefault="004957CC" w:rsidP="004957CC" w:rsidR="004957CC" w:rsidRPr="004957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 xml:space="preserve">stečajnom upravitelju Nada Mikulandra, </w:t>
      </w:r>
      <w:proofErr w:type="spellStart"/>
      <w:r w:rsidRPr="004957CC">
        <w:rPr>
          <w:rFonts w:cs="Times New Roman" w:eastAsia="Times New Roman"/>
          <w:lang w:eastAsia="hr-HR"/>
        </w:rPr>
        <w:t>Bilice</w:t>
      </w:r>
      <w:proofErr w:type="spellEnd"/>
      <w:r w:rsidRPr="004957CC">
        <w:rPr>
          <w:rFonts w:cs="Times New Roman" w:eastAsia="Times New Roman"/>
          <w:lang w:eastAsia="hr-HR"/>
        </w:rPr>
        <w:t xml:space="preserve">, </w:t>
      </w:r>
      <w:proofErr w:type="spellStart"/>
      <w:r w:rsidRPr="004957CC">
        <w:rPr>
          <w:rFonts w:cs="Times New Roman" w:eastAsia="Times New Roman"/>
          <w:lang w:eastAsia="hr-HR"/>
        </w:rPr>
        <w:t>Stubalj</w:t>
      </w:r>
      <w:proofErr w:type="spellEnd"/>
      <w:r w:rsidRPr="004957CC">
        <w:rPr>
          <w:rFonts w:cs="Times New Roman" w:eastAsia="Times New Roman"/>
          <w:lang w:eastAsia="hr-HR"/>
        </w:rPr>
        <w:t xml:space="preserve"> 238., </w:t>
      </w:r>
    </w:p>
    <w:p w:rsidRDefault="004957CC" w:rsidP="004957CC" w:rsidR="004957CC" w:rsidRPr="004957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>Županijsko državno odvjetništvo Split,</w:t>
      </w:r>
    </w:p>
    <w:p w:rsidRDefault="004957CC" w:rsidP="004957CC" w:rsidR="004957CC" w:rsidRPr="004957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 xml:space="preserve">Porezna uprava Split, </w:t>
      </w:r>
    </w:p>
    <w:p w:rsidRDefault="004957CC" w:rsidP="004957CC" w:rsidR="004957CC" w:rsidRPr="004957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>e-Oglasna ploča Suda – rok 20. dana,</w:t>
      </w:r>
    </w:p>
    <w:p w:rsidRDefault="004957CC" w:rsidP="004957CC" w:rsidR="004957CC" w:rsidRPr="004957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>sudski registar – nakon pravomoćnosti</w:t>
      </w:r>
    </w:p>
    <w:p w:rsidRDefault="004957CC" w:rsidP="004957CC" w:rsidR="004957CC" w:rsidRPr="004957C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lang w:eastAsia="hr-HR"/>
        </w:rPr>
        <w:t>u spis.</w:t>
      </w: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57CC" w:rsidP="004957CC" w:rsidR="004957CC" w:rsidRPr="004957CC">
      <w:pPr>
        <w:spacing w:after="0"/>
        <w:rPr>
          <w:rFonts w:cs="Times New Roman" w:eastAsia="Times New Roman"/>
          <w:lang w:eastAsia="hr-HR"/>
        </w:rPr>
      </w:pPr>
      <w:r w:rsidRPr="004957CC">
        <w:rPr>
          <w:rFonts w:cs="Times New Roman" w:eastAsia="Times New Roman"/>
          <w:noProof/>
          <w:lang w:eastAsia="hr-HR"/>
        </w:rPr>
        <w:t xml:space="preserve">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7CC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40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St-2143/2015-5</izvorni_sadrzaj>
    <derivirana_varijabla naziv="DomainObject.Oznaka_1">St-2143/2015-5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2143</izvorni_sadrzaj>
    <derivirana_varijabla naziv="DomainObject.Predmet.Broj_1">2143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St-2143/2015</izvorni_sadrzaj>
    <derivirana_varijabla naziv="DomainObject.Predmet.OznakaBroj_1">St-2143/2015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ANDREA d.o.o. za trgovinu</izvorni_sadrzaj>
    <derivirana_varijabla naziv="DomainObject.Predmet.ProtustrankaFormated_1">  ANDREA d.o.o. za trgovinu</derivirana_varijabla>
  </DomainObject.Predmet.ProtustrankaFormated>
  <DomainObject.Predmet.ProtustrankaFormatedOIB>
    <izvorni_sadrzaj>  ANDREA d.o.o. za trgovinu, OIB 25859287042</izvorni_sadrzaj>
    <derivirana_varijabla naziv="DomainObject.Predmet.ProtustrankaFormatedOIB_1">  ANDREA d.o.o. za trgovinu, OIB 25859287042</derivirana_varijabla>
  </DomainObject.Predmet.ProtustrankaFormatedOIB>
  <DomainObject.Predmet.ProtustrankaFormatedWithAdress>
    <izvorni_sadrzaj> ANDREA d.o.o. za trgovinu, Ulica Ivana Gundulića 26, 21000 Split</izvorni_sadrzaj>
    <derivirana_varijabla naziv="DomainObject.Predmet.ProtustrankaFormatedWithAdress_1"> ANDREA d.o.o. za trgovinu, Ulica Ivana Gundulića 26, 21000 Split</derivirana_varijabla>
  </DomainObject.Predmet.ProtustrankaFormatedWithAdress>
  <DomainObject.Predmet.ProtustrankaFormatedWithAdressOIB>
    <izvorni_sadrzaj> ANDREA d.o.o. za trgovinu, OIB 25859287042, Ulica Ivana Gundulića 26, 21000 Split</izvorni_sadrzaj>
    <derivirana_varijabla naziv="DomainObject.Predmet.ProtustrankaFormatedWithAdressOIB_1"> ANDREA d.o.o. za trgovinu, OIB 25859287042, Ulica Ivana Gundulića 26, 21000 Split</derivirana_varijabla>
  </DomainObject.Predmet.ProtustrankaFormatedWithAdressOIB>
  <DomainObject.Predmet.ProtustrankaWithAdress>
    <izvorni_sadrzaj>ANDREA d.o.o. za trgovinu Ulica Ivana Gundulića 26, 21000 Split</izvorni_sadrzaj>
    <derivirana_varijabla naziv="DomainObject.Predmet.ProtustrankaWithAdress_1">ANDREA d.o.o. za trgovinu Ulica Ivana Gundulića 26, 21000 Split</derivirana_varijabla>
  </DomainObject.Predmet.ProtustrankaWithAdress>
  <DomainObject.Predmet.ProtustrankaWithAdressOIB>
    <izvorni_sadrzaj>ANDREA d.o.o. za trgovinu, OIB 25859287042, Ulica Ivana Gundulića 26, 21000 Split</izvorni_sadrzaj>
    <derivirana_varijabla naziv="DomainObject.Predmet.ProtustrankaWithAdressOIB_1">ANDREA d.o.o. za trgovinu, OIB 25859287042, Ulica Ivana Gundulića 26, 21000 Split</derivirana_varijabla>
  </DomainObject.Predmet.ProtustrankaWithAdressOIB>
  <DomainObject.Predmet.ProtustrankaNazivFormated>
    <izvorni_sadrzaj>ANDREA d.o.o. za trgovinu</izvorni_sadrzaj>
    <derivirana_varijabla naziv="DomainObject.Predmet.ProtustrankaNazivFormated_1">ANDREA d.o.o. za trgovinu</derivirana_varijabla>
  </DomainObject.Predmet.ProtustrankaNazivFormated>
  <DomainObject.Predmet.ProtustrankaNazivFormatedOIB>
    <izvorni_sadrzaj>ANDREA d.o.o. za trgovinu, OIB 25859287042</izvorni_sadrzaj>
    <derivirana_varijabla naziv="DomainObject.Predmet.ProtustrankaNazivFormatedOIB_1">ANDREA d.o.o. za trgovinu, OIB 25859287042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8382.41</izvorni_sadrzaj>
    <derivirana_varijabla naziv="DomainObject.Predmet.TrenutnaVrijednost_1">8382.41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ANDREA d.o.o. za trgovinu</item>
    </izvorni_sadrzaj>
    <derivirana_varijabla naziv="DomainObject.Predmet.ProtuStrankaListFormated_1">
      <item>ANDREA d.o.o. za trgovinu</item>
    </derivirana_varijabla>
  </DomainObject.Predmet.ProtuStrankaListFormated>
  <DomainObject.Predmet.ProtuStrankaListFormatedOIB>
    <izvorni_sadrzaj>
      <item>ANDREA d.o.o. za trgovinu, OIB 25859287042</item>
    </izvorni_sadrzaj>
    <derivirana_varijabla naziv="DomainObject.Predmet.ProtuStrankaListFormatedOIB_1">
      <item>ANDREA d.o.o. za trgovinu, OIB 25859287042</item>
    </derivirana_varijabla>
  </DomainObject.Predmet.ProtuStrankaListFormatedOIB>
  <DomainObject.Predmet.ProtuStrankaListFormatedWithAdress>
    <izvorni_sadrzaj>
      <item>ANDREA d.o.o. za trgovinu, Ulica Ivana Gundulića 26, 21000 Split</item>
    </izvorni_sadrzaj>
    <derivirana_varijabla naziv="DomainObject.Predmet.ProtuStrankaListFormatedWithAdress_1">
      <item>ANDREA d.o.o. za trgovinu, Ulica Ivana Gundulića 26, 21000 Split</item>
    </derivirana_varijabla>
  </DomainObject.Predmet.ProtuStrankaListFormatedWithAdress>
  <DomainObject.Predmet.ProtuStrankaListFormatedWithAdressOIB>
    <izvorni_sadrzaj>
      <item>ANDREA d.o.o. za trgovinu, OIB 25859287042, Ulica Ivana Gundulića 26, 21000 Split</item>
    </izvorni_sadrzaj>
    <derivirana_varijabla naziv="DomainObject.Predmet.ProtuStrankaListFormatedWithAdressOIB_1">
      <item>ANDREA d.o.o. za trgovinu, OIB 25859287042, Ulica Ivana Gundulića 26, 21000 Split</item>
    </derivirana_varijabla>
  </DomainObject.Predmet.ProtuStrankaListFormatedWithAdressOIB>
  <DomainObject.Predmet.ProtuStrankaListNazivFormated>
    <izvorni_sadrzaj>
      <item>ANDREA d.o.o. za trgovinu</item>
    </izvorni_sadrzaj>
    <derivirana_varijabla naziv="DomainObject.Predmet.ProtuStrankaListNazivFormated_1">
      <item>ANDREA d.o.o. za trgovinu</item>
    </derivirana_varijabla>
  </DomainObject.Predmet.ProtuStrankaListNazivFormated>
  <DomainObject.Predmet.ProtuStrankaListNazivFormatedOIB>
    <izvorni_sadrzaj>
      <item>ANDREA d.o.o. za trgovinu, OIB 25859287042</item>
    </izvorni_sadrzaj>
    <derivirana_varijabla naziv="DomainObject.Predmet.ProtuStrankaListNazivFormatedOIB_1">
      <item>ANDREA d.o.o. za trgovinu, OIB 25859287042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St-2143/2015-5</izvorni_sadrzaj>
    <derivirana_varijabla naziv="DomainObject.PoslovniBrojDokumenta_1">St-2143/2015-5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ANDREA d.o.o. za trgovinu</izvorni_sadrzaj>
    <derivirana_varijabla naziv="DomainObject.Predmet.ProtustrankaIDrugi_1">ANDREA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ANDREA d.o.o. za trgovinu, OIB 25859287042, Ulica Ivana Gundulića 26, 21000 Split</izvorni_sadrzaj>
    <derivirana_varijabla naziv="DomainObject.Predmet.ProtustrankaIDrugiAdressOIB_1">ANDREA d.o.o. za trgovinu, OIB 25859287042, Ulica Ivana Gundulića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ANDREA d.o.o. za trgovinu</item>
      <item>FINANCIJSKA AGENCIJA, RC SPLIT</item>
    </izvorni_sadrzaj>
    <derivirana_varijabla naziv="DomainObject.Predmet.SudioniciListNaziv_1">
      <item>ANDREA d.o.o. za trgovinu</item>
      <item>FINANCIJSKA AGENCIJA, RC SPLIT</item>
    </derivirana_varijabla>
  </DomainObject.Predmet.SudioniciListNaziv>
  <DomainObject.Predmet.SudioniciListAdressOIB>
    <izvorni_sadrzaj>
      <item>ANDREA d.o.o. za trgovinu, OIB 25859287042, Ulica Ivana Gundulića 26,21000 Split</item>
      <item>FINANCIJSKA AGENCIJA, RC SPLIT, OIB 85821130368, Mažuranićevo šetalište 24 b,21000 Split</item>
    </izvorni_sadrzaj>
    <derivirana_varijabla naziv="DomainObject.Predmet.SudioniciListAdressOIB_1">
      <item>ANDREA d.o.o. za trgovinu, OIB 25859287042, Ulica Ivana Gundulića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BEC9DC-D164-4D41-93CD-AE830476A4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788</properties:Words>
  <properties:Characters>4183</properties:Characters>
  <properties:Lines>145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2016-09-07T07:59:00Z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St-2143/2015-5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