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54ff1" w14:paraId="b154ff1"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F80D51">
        <w:t>5</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C06587">
        <w:rPr>
          <w:bCs/>
        </w:rPr>
        <w:t>NEESA</w:t>
      </w:r>
      <w:r w:rsidR="00C06587">
        <w:t xml:space="preserve"> društvo s ograničenom odgovornošću za proizvodnju, trgovinu i usluge Rijeka, Frkaševo 16, OIB: 86809658092, MBS: 040261772</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C06587">
        <w:t>10</w:t>
      </w:r>
      <w:r w:rsidR="00F80D51">
        <w:t>,</w:t>
      </w:r>
      <w:r w:rsidR="00F45C13">
        <w:t>30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F45C13">
        <w:t>16. prosinca</w:t>
      </w:r>
      <w:r w:rsidR="00282890">
        <w:t xml:space="preserve"> 201</w:t>
      </w:r>
      <w:r w:rsidR="00F45C13">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F80D51">
        <w:t>1</w:t>
      </w:r>
      <w:r w:rsidR="00C06587">
        <w:t>0</w:t>
      </w:r>
      <w:r w:rsidR="009C0151">
        <w:t>. ožujka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 xml:space="preserve">Stoga je za zaključiti da bi se troškovi stečajnog postupka mogli podmiriti jedino ako bi netko predujmio </w:t>
      </w:r>
      <w:r w:rsidR="009C0151">
        <w:rPr>
          <w:bCs/>
        </w:rPr>
        <w:t xml:space="preserve">(u skladu s izvješćem privremenog stečajnog upravitelja) </w:t>
      </w:r>
      <w:r>
        <w:rPr>
          <w:bCs/>
        </w:rPr>
        <w:t>minimalno</w:t>
      </w:r>
      <w:r w:rsidR="00647B73">
        <w:rPr>
          <w:bCs/>
        </w:rPr>
        <w:t xml:space="preserve"> </w:t>
      </w:r>
      <w:r w:rsidR="00C06587">
        <w:rPr>
          <w:bCs/>
        </w:rPr>
        <w:t>24</w:t>
      </w:r>
      <w:r>
        <w:rPr>
          <w:bCs/>
        </w:rPr>
        <w:t xml:space="preserve">.000,00 kn, koji bi iznos bio dovoljan za pokriće </w:t>
      </w:r>
      <w:r w:rsidR="00C06587">
        <w:rPr>
          <w:bCs/>
        </w:rPr>
        <w:t xml:space="preserve">6.000,00 </w:t>
      </w:r>
      <w:r w:rsidR="009C0151">
        <w:rPr>
          <w:bCs/>
        </w:rPr>
        <w:t>kn nagrade stečajnom upravitelju</w:t>
      </w:r>
      <w:r w:rsidR="00C06587">
        <w:rPr>
          <w:bCs/>
        </w:rPr>
        <w:t>, 12.000,00 kn usluga knjigovodstva, 3.000,00 kn administrativnih taksi i pristojbe, 1.000,00 kn zbrinjavanja dokumentacije, te 2.000,00 kn ostalih troškova (telefon, poštarina i sl.)</w:t>
      </w:r>
      <w:r>
        <w:rPr>
          <w:bCs/>
        </w:rPr>
        <w:t xml:space="preserve"> </w:t>
      </w:r>
    </w:p>
    <w:p w:rsidRDefault="007876CD" w:rsidP="007876CD" w:rsidR="00E273CE">
      <w:pPr>
        <w:jc w:val="both"/>
        <w:rPr>
          <w:bCs/>
        </w:rPr>
      </w:pPr>
      <w:r>
        <w:rPr>
          <w:bCs/>
        </w:rPr>
        <w:tab/>
      </w:r>
    </w:p>
    <w:p w:rsidRDefault="007876CD" w:rsidP="007876CD" w:rsidR="007876CD">
      <w:pPr>
        <w:jc w:val="both"/>
        <w:rPr>
          <w:bCs/>
        </w:rPr>
      </w:pPr>
      <w:r>
        <w:rPr>
          <w:bCs/>
        </w:rPr>
        <w:t>Sud donosi</w:t>
      </w:r>
    </w:p>
    <w:p w:rsidRDefault="00E273CE" w:rsidP="007876CD" w:rsidR="00E273CE">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C06587">
        <w:rPr>
          <w:bCs/>
        </w:rPr>
        <w:t>NEESA</w:t>
      </w:r>
      <w:r w:rsidR="00C06587">
        <w:t xml:space="preserve"> društvo s ograničenom odgovornošću za proizvodnju, trgovinu i usluge Rijeka, Frkaševo 16, OIB: 86809658092, MBS: 040261772 </w:t>
      </w:r>
      <w:r w:rsidRPr="0031775E">
        <w:rPr>
          <w:color w:val="000000"/>
        </w:rPr>
        <w:t>da u roku od 15 dana uplate predujam za namirenje troškova prethodnoga i otvorenoga stečajnog postupka</w:t>
      </w:r>
      <w:r>
        <w:t xml:space="preserve"> u iznosu od </w:t>
      </w:r>
      <w:r w:rsidR="00C06587">
        <w:t>24</w:t>
      </w:r>
      <w:r>
        <w:rPr>
          <w:bCs/>
        </w:rPr>
        <w:t xml:space="preserve">.000,00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06587">
        <w:rPr>
          <w:bCs/>
        </w:rPr>
        <w:t>NEESA</w:t>
      </w:r>
      <w:r w:rsidR="00C06587">
        <w:t xml:space="preserve"> društvo s ograničenom odgovornošću za proizvodnju, trgovinu i usluge Rijeka, Frkaševo 16, OIB: 86809658092, MBS: 040261772</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C06587">
        <w:rPr>
          <w:bCs/>
        </w:rPr>
        <w:t>NEESA</w:t>
      </w:r>
      <w:r w:rsidR="00C06587">
        <w:t xml:space="preserve"> društvo s ograničenom odgovornošću za proizvodnju, trgovinu i usluge Rijeka, Frkaševo 16, OIB: 86809658092, MBS: 040261772</w:t>
      </w:r>
      <w:r>
        <w:t>.</w:t>
      </w:r>
    </w:p>
    <w:p w:rsidRDefault="007876CD" w:rsidP="007876CD" w:rsidR="007876CD">
      <w:pPr>
        <w:ind w:firstLine="1440"/>
        <w:jc w:val="both"/>
      </w:pPr>
      <w:r>
        <w:t xml:space="preserve">Dana </w:t>
      </w:r>
      <w:r w:rsidR="00F45C13">
        <w:t>12. prosinca</w:t>
      </w:r>
      <w:r w:rsidR="00F80D51">
        <w:t xml:space="preserve"> 201</w:t>
      </w:r>
      <w:r w:rsidR="00F45C13">
        <w:t>6</w:t>
      </w:r>
      <w:r>
        <w:t>. godine doneseno je rješenje ovog suda posl. br. St-</w:t>
      </w:r>
      <w:r w:rsidR="00F45C13">
        <w:t>97</w:t>
      </w:r>
      <w:r w:rsidR="00C06587">
        <w:t>4</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F94F54">
        <w:rPr>
          <w:bCs/>
        </w:rPr>
        <w:t>16. prosinca</w:t>
      </w:r>
      <w:r w:rsidR="0051785A">
        <w:rPr>
          <w:bCs/>
        </w:rPr>
        <w:t xml:space="preserve"> 201</w:t>
      </w:r>
      <w:r w:rsidR="00F94F54">
        <w:rPr>
          <w:bCs/>
        </w:rPr>
        <w:t>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F80D51">
        <w:t>5</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C06587">
        <w:t>10</w:t>
      </w:r>
      <w:r w:rsidR="00191CA0">
        <w:t>,33</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5C4" w:rsidP="002C0587" w:rsidR="003D15C4">
      <w:r>
        <w:separator/>
      </w:r>
    </w:p>
  </w:endnote>
  <w:endnote w:id="0" w:type="continuationSeparator">
    <w:p w:rsidRDefault="003D15C4" w:rsidP="002C0587" w:rsidR="003D15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2235C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5C4" w:rsidP="002C0587" w:rsidR="003D15C4">
      <w:r>
        <w:separator/>
      </w:r>
    </w:p>
  </w:footnote>
  <w:footnote w:id="0" w:type="continuationSeparator">
    <w:p w:rsidRDefault="003D15C4" w:rsidP="002C0587" w:rsidR="003D15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F45C13">
      <w:t>97</w:t>
    </w:r>
    <w:r w:rsidR="00C06587">
      <w:t>4</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91CA0"/>
    <w:rsid w:val="001A164B"/>
    <w:rsid w:val="001D0037"/>
    <w:rsid w:val="00211C16"/>
    <w:rsid w:val="002235CF"/>
    <w:rsid w:val="002352D4"/>
    <w:rsid w:val="00237419"/>
    <w:rsid w:val="00241753"/>
    <w:rsid w:val="00267BBB"/>
    <w:rsid w:val="00282890"/>
    <w:rsid w:val="00283F3B"/>
    <w:rsid w:val="0029394F"/>
    <w:rsid w:val="002C0587"/>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D15C4"/>
    <w:rsid w:val="003E52B7"/>
    <w:rsid w:val="00415E1A"/>
    <w:rsid w:val="004864E7"/>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06587"/>
    <w:rsid w:val="00C17835"/>
    <w:rsid w:val="00C81030"/>
    <w:rsid w:val="00C81467"/>
    <w:rsid w:val="00C825C2"/>
    <w:rsid w:val="00C923DB"/>
    <w:rsid w:val="00CA213F"/>
    <w:rsid w:val="00CB34E3"/>
    <w:rsid w:val="00CF28F9"/>
    <w:rsid w:val="00D11A21"/>
    <w:rsid w:val="00D13894"/>
    <w:rsid w:val="00D514DD"/>
    <w:rsid w:val="00D67E91"/>
    <w:rsid w:val="00D86571"/>
    <w:rsid w:val="00DC28E9"/>
    <w:rsid w:val="00E273CE"/>
    <w:rsid w:val="00E403FA"/>
    <w:rsid w:val="00E518D1"/>
    <w:rsid w:val="00E63FC0"/>
    <w:rsid w:val="00E75547"/>
    <w:rsid w:val="00E80EF9"/>
    <w:rsid w:val="00E9228D"/>
    <w:rsid w:val="00EB13D9"/>
    <w:rsid w:val="00EB1F4D"/>
    <w:rsid w:val="00ED0D53"/>
    <w:rsid w:val="00ED39F3"/>
    <w:rsid w:val="00EE05FE"/>
    <w:rsid w:val="00EE5FD5"/>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2235CF"/>
    <w:rPr>
      <w:color w:val="808080"/>
      <w:bdr w:space="0" w:sz="0" w:color="auto" w:val="none"/>
      <w:shd w:fill="auto" w:color="auto" w:val="clear"/>
    </w:rPr>
  </w:style>
  <w:style w:customStyle="true" w:styleId="eSPISCCParagraphDefaultFont" w:type="character">
    <w:name w:val="eSPIS_CC_Paragraph Default Font"/>
    <w:basedOn w:val="Zadanifontodlomka"/>
    <w:rsid w:val="002235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35CF"/>
    <w:rPr>
      <w:bdr w:space="0" w:sz="0" w:color="auto" w:val="none"/>
      <w:shd w:fill="FFFFCC" w:color="auto" w:val="clear"/>
      <w:lang w:val="hr-HR"/>
    </w:rPr>
  </w:style>
  <w:style w:customStyle="true" w:styleId="PozadinaSvijetloCrvena" w:type="character">
    <w:name w:val="Pozadina_SvijetloCrvena"/>
    <w:basedOn w:val="eSPISCCParagraphDefaultFont"/>
    <w:rsid w:val="002235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35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2235CF"/>
    <w:rPr>
      <w:color w:val="808080"/>
      <w:bdr w:color="auto" w:space="0" w:sz="0" w:val="none"/>
      <w:shd w:color="auto" w:fill="auto" w:val="clear"/>
    </w:rPr>
  </w:style>
  <w:style w:customStyle="1" w:styleId="eSPISCCParagraphDefaultFont" w:type="character">
    <w:name w:val="eSPIS_CC_Paragraph Default Font"/>
    <w:basedOn w:val="Zadanifontodlomka"/>
    <w:rsid w:val="002235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35CF"/>
    <w:rPr>
      <w:bdr w:color="auto" w:space="0" w:sz="0" w:val="none"/>
      <w:shd w:color="auto" w:fill="FFFFCC" w:val="clear"/>
      <w:lang w:val="hr-HR"/>
    </w:rPr>
  </w:style>
  <w:style w:customStyle="1" w:styleId="PozadinaSvijetloCrvena" w:type="character">
    <w:name w:val="Pozadina_SvijetloCrvena"/>
    <w:basedOn w:val="eSPISCCParagraphDefaultFont"/>
    <w:rsid w:val="002235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35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travnja 2017.</izvorni_sadrzaj>
    <derivirana_varijabla naziv="DomainObject.PlaniraniZavrsetakDatum_1">5. travnja 2017.</derivirana_varijabla>
  </DomainObject.PlaniraniZavrsetakDatum>
  <DomainObject.PlaniraniPocetakDatum>
    <izvorni_sadrzaj>5. travnja 2017.</izvorni_sadrzaj>
    <derivirana_varijabla naziv="DomainObject.PlaniraniPocetakDatum_1">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2017.</izvorni_sadrzaj>
    <derivirana_varijabla naziv="DomainObject.Zapisnik.DatumKreiranja_1">5. travnja 2017.</derivirana_varijabla>
  </DomainObject.Zapisnik.DatumKreiranja>
  <DomainObject.Zapisnik.ImovinskaKorist>
    <izvorni_sadrzaj/>
    <derivirana_varijabla naziv="DomainObject.Zapisnik.ImovinskaKorist_1"/>
  </DomainObject.Zapisnik.ImovinskaKorist>
  <DomainObject.Zapisnik.Oznaka>
    <izvorni_sadrzaj>St-974/2016-10</izvorni_sadrzaj>
    <derivirana_varijabla naziv="DomainObject.Zapisnik.Oznaka_1">St-974/2016-10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St-974/2016</izvorni_sadrzaj>
    <derivirana_varijabla naziv="DomainObject.Predmet.OznakaBroj_1">St-974/2016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NEESA d.o.o.</izvorni_sadrzaj>
    <derivirana_varijabla naziv="DomainObject.Predmet.ProtustrankaFormated_1">  NEESA d.o.o.</derivirana_varijabla>
  </DomainObject.Predmet.ProtustrankaFormated>
  <DomainObject.Predmet.ProtustrankaFormatedOIB>
    <izvorni_sadrzaj>  NEESA d.o.o., OIB 86809658092</izvorni_sadrzaj>
    <derivirana_varijabla naziv="DomainObject.Predmet.ProtustrankaFormatedOIB_1">  NEESA d.o.o., OIB 86809658092</derivirana_varijabla>
  </DomainObject.Predmet.ProtustrankaFormatedOIB>
  <DomainObject.Predmet.ProtustrankaFormatedWithAdress>
    <izvorni_sadrzaj> NEESA d.o.o., Frkaševo 16, 51000 Rijeka</izvorni_sadrzaj>
    <derivirana_varijabla naziv="DomainObject.Predmet.ProtustrankaFormatedWithAdress_1"> NEESA d.o.o., Frkaševo 16, 51000 Rijeka</derivirana_varijabla>
  </DomainObject.Predmet.ProtustrankaFormatedWithAdress>
  <DomainObject.Predmet.ProtustrankaFormatedWithAdressOIB>
    <izvorni_sadrzaj> NEESA d.o.o., OIB 86809658092, Frkaševo 16, 51000 Rijeka</izvorni_sadrzaj>
    <derivirana_varijabla naziv="DomainObject.Predmet.ProtustrankaFormatedWithAdressOIB_1"> NEESA d.o.o., OIB 86809658092, Frkaševo 16, 51000 Rijeka</derivirana_varijabla>
  </DomainObject.Predmet.ProtustrankaFormatedWithAdressOIB>
  <DomainObject.Predmet.ProtustrankaWithAdress>
    <izvorni_sadrzaj>NEESA d.o.o. Frkaševo 16, 51000 Rijeka</izvorni_sadrzaj>
    <derivirana_varijabla naziv="DomainObject.Predmet.ProtustrankaWithAdress_1">NEESA d.o.o. Frkaševo 16, 51000 Rijeka</derivirana_varijabla>
  </DomainObject.Predmet.ProtustrankaWithAdress>
  <DomainObject.Predmet.ProtustrankaWithAdressOIB>
    <izvorni_sadrzaj>NEESA d.o.o., OIB 86809658092, Frkaševo 16, 51000 Rijeka</izvorni_sadrzaj>
    <derivirana_varijabla naziv="DomainObject.Predmet.ProtustrankaWithAdressOIB_1">NEESA d.o.o., OIB 86809658092, Frkaševo 16, 51000 Rijeka</derivirana_varijabla>
  </DomainObject.Predmet.ProtustrankaWithAdressOIB>
  <DomainObject.Predmet.ProtustrankaNazivFormated>
    <izvorni_sadrzaj>NEESA d.o.o.</izvorni_sadrzaj>
    <derivirana_varijabla naziv="DomainObject.Predmet.ProtustrankaNazivFormated_1">NEESA d.o.o.</derivirana_varijabla>
  </DomainObject.Predmet.ProtustrankaNazivFormated>
  <DomainObject.Predmet.ProtustrankaNazivFormatedOIB>
    <izvorni_sadrzaj>NEESA d.o.o., OIB 86809658092</izvorni_sadrzaj>
    <derivirana_varijabla naziv="DomainObject.Predmet.ProtustrankaNazivFormatedOIB_1">NEESA d.o.o., OIB 86809658092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NEESA d.o.o.</item>
    </izvorni_sadrzaj>
    <derivirana_varijabla naziv="DomainObject.Predmet.ProtuStrankaListFormated_1">
      <item>NEESA d.o.o.</item>
    </derivirana_varijabla>
  </DomainObject.Predmet.ProtuStrankaListFormated>
  <DomainObject.Predmet.ProtuStrankaListFormatedOIB>
    <izvorni_sadrzaj>
      <item>NEESA d.o.o., OIB 86809658092</item>
    </izvorni_sadrzaj>
    <derivirana_varijabla naziv="DomainObject.Predmet.ProtuStrankaListFormatedOIB_1">
      <item>NEESA d.o.o., OIB 86809658092</item>
    </derivirana_varijabla>
  </DomainObject.Predmet.ProtuStrankaListFormatedOIB>
  <DomainObject.Predmet.ProtuStrankaListFormatedWithAdress>
    <izvorni_sadrzaj>
      <item>NEESA d.o.o., Frkaševo 16, 51000 Rijeka</item>
    </izvorni_sadrzaj>
    <derivirana_varijabla naziv="DomainObject.Predmet.ProtuStrankaListFormatedWithAdress_1">
      <item>NEESA d.o.o., Frkaševo 16, 51000 Rijeka</item>
    </derivirana_varijabla>
  </DomainObject.Predmet.ProtuStrankaListFormatedWithAdress>
  <DomainObject.Predmet.ProtuStrankaListFormatedWithAdressOIB>
    <izvorni_sadrzaj>
      <item>NEESA d.o.o., OIB 86809658092, Frkaševo 16, 51000 Rijeka</item>
    </izvorni_sadrzaj>
    <derivirana_varijabla naziv="DomainObject.Predmet.ProtuStrankaListFormatedWithAdressOIB_1">
      <item>NEESA d.o.o., OIB 86809658092, Frkaševo 16, 51000 Rijeka</item>
    </derivirana_varijabla>
  </DomainObject.Predmet.ProtuStrankaListFormatedWithAdressOIB>
  <DomainObject.Predmet.ProtuStrankaListNazivFormated>
    <izvorni_sadrzaj>
      <item>NEESA d.o.o.</item>
    </izvorni_sadrzaj>
    <derivirana_varijabla naziv="DomainObject.Predmet.ProtuStrankaListNazivFormated_1">
      <item>NEESA d.o.o.</item>
    </derivirana_varijabla>
  </DomainObject.Predmet.ProtuStrankaListNazivFormated>
  <DomainObject.Predmet.ProtuStrankaListNazivFormatedOIB>
    <izvorni_sadrzaj>
      <item>NEESA d.o.o., OIB 86809658092</item>
    </izvorni_sadrzaj>
    <derivirana_varijabla naziv="DomainObject.Predmet.ProtuStrankaListNazivFormatedOIB_1">
      <item>NEESA d.o.o., OIB 86809658092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St-974/2016-10</izvorni_sadrzaj>
    <derivirana_varijabla naziv="DomainObject.PoslovniBrojDokumenta_1">St-974/2016-10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NEESA d.o.o.</izvorni_sadrzaj>
    <derivirana_varijabla naziv="DomainObject.Predmet.ProtustrankaIDrugi_1">NEESA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NEESA d.o.o., OIB 86809658092, Frkaševo 16, 51000 Rijeka</izvorni_sadrzaj>
    <derivirana_varijabla naziv="DomainObject.Predmet.ProtustrankaIDrugiAdressOIB_1">NEESA d.o.o., OIB 86809658092, Frkaševo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NEESA d.o.o.</item>
    </izvorni_sadrzaj>
    <derivirana_varijabla naziv="DomainObject.Predmet.SudioniciListNaziv_1">
      <item>FINA  Rijeka</item>
      <item>NEESA d.o.o.</item>
    </derivirana_varijabla>
  </DomainObject.Predmet.SudioniciListNaziv>
  <DomainObject.Predmet.SudioniciListAdressOIB>
    <izvorni_sadrzaj>
      <item>FINA  Rijeka, OIB 85821130368, Frana Kurelca 8,51000 Rijeka</item>
      <item>NEESA d.o.o., OIB 86809658092, Frkaševo 16,51000 Rijeka</item>
    </izvorni_sadrzaj>
    <derivirana_varijabla naziv="DomainObject.Predmet.SudioniciListAdressOIB_1">
      <item>FINA  Rijeka, OIB 85821130368, Frana Kurelca 8,51000 Rijeka</item>
      <item>NEESA d.o.o., OIB 86809658092, Frkaševo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86809658092</item>
    </izvorni_sadrzaj>
    <derivirana_varijabla naziv="DomainObject.Predmet.SudioniciListNazivOIB_1">
      <item>, OIB 85821130368</item>
      <item>, OIB 86809658092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3534</properties:Characters>
  <properties:Lines>91</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2017-04-05T08:30:00Z</dcterms:created>
  <dc:creator>Vera Jelenović</dc:creator>
  <cp:lastModifiedBy>Danijela Fumić</cp:lastModifiedBy>
  <dcterms:modified xmlns:xsi="http://www.w3.org/2001/XMLSchema-instance" xsi:type="dcterms:W3CDTF">2017-04-05T08:31:00Z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St-974/2016-10 / Zapisnik - Ročište radi rasprave o uvjetima za otvaranje steč. post.</vt:lpwstr>
  </prop:property>
  <prop:property name="CC_coloring" pid="5" fmtid="{D5CDD505-2E9C-101B-9397-08002B2CF9AE}">
    <vt:bool>false</vt:bool>
  </prop:property>
</prop:Properties>
</file>