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490b9" w14:paraId="de490b9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753F78">
      <w:pPr>
        <w:jc w:val="both"/>
        <w:rPr>
          <w:rFonts w:hAnsi="Times New Roman" w:ascii="Times New Roman"/>
          <w:b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kisud</w:t>
      </w:r>
      <w:r w:rsidR="00753F78">
        <w:rPr>
          <w:rFonts w:hAnsi="Times New Roman" w:ascii="Times New Roman"/>
          <w:sz w:val="24"/>
        </w:rPr>
        <w:t xml:space="preserve"> : </w:t>
      </w:r>
      <w:r w:rsidR="00753F78" w:rsidRPr="00753F78">
        <w:rPr>
          <w:rFonts w:hAnsi="Times New Roman" w:ascii="Times New Roman"/>
          <w:b/>
          <w:sz w:val="24"/>
        </w:rPr>
        <w:t xml:space="preserve">TRGOVAČKI  SUD  U  ZAGREBU </w:t>
      </w:r>
    </w:p>
    <w:p w:rsidRDefault="000E1F39" w:rsidP="000E1F39" w:rsidR="000E1F39" w:rsidRPr="00753F78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753F78">
        <w:rPr>
          <w:rFonts w:hAnsi="Times New Roman" w:ascii="Times New Roman"/>
          <w:b/>
          <w:sz w:val="24"/>
          <w:szCs w:val="24"/>
          <w:lang w:val="pl-PL"/>
        </w:rPr>
        <w:t>Poslovni bro</w:t>
      </w:r>
      <w:r w:rsidR="00753F78" w:rsidRPr="00753F78">
        <w:rPr>
          <w:rFonts w:hAnsi="Times New Roman" w:ascii="Times New Roman"/>
          <w:b/>
          <w:sz w:val="24"/>
          <w:szCs w:val="24"/>
          <w:lang w:val="pl-PL"/>
        </w:rPr>
        <w:t>j spisa 48.St-6443/16</w:t>
      </w: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prezime/tvrtka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="00753F78">
        <w:rPr>
          <w:rFonts w:hAnsi="Times New Roman" w:ascii="Times New Roman"/>
          <w:sz w:val="24"/>
          <w:szCs w:val="24"/>
          <w:lang w:val="pl-PL"/>
        </w:rPr>
        <w:t>naziv, OIB, adresa/sjedište</w:t>
      </w:r>
    </w:p>
    <w:p w:rsidRDefault="00753F78" w:rsidP="00753F78" w:rsidR="000E1F39" w:rsidRPr="00753F78">
      <w:pPr>
        <w:rPr>
          <w:rFonts w:hAnsi="Times New Roman" w:ascii="Times New Roman"/>
          <w:b/>
          <w:sz w:val="24"/>
          <w:szCs w:val="24"/>
          <w:lang w:val="pl-PL"/>
        </w:rPr>
      </w:pPr>
      <w:r w:rsidRPr="00753F78">
        <w:rPr>
          <w:rFonts w:hAnsi="Times New Roman" w:ascii="Times New Roman"/>
          <w:b/>
          <w:sz w:val="24"/>
          <w:szCs w:val="24"/>
          <w:lang w:val="pl-PL"/>
        </w:rPr>
        <w:t>ANTIĆ TRANSPORT d.o.o. u stečaju Zagreb , Sv. Mateja 50</w:t>
      </w:r>
    </w:p>
    <w:p w:rsidRDefault="00753F78" w:rsidP="00753F78" w:rsidR="00753F78">
      <w:pPr>
        <w:rPr>
          <w:rFonts w:hAnsi="Times New Roman" w:ascii="Times New Roman"/>
          <w:sz w:val="24"/>
          <w:szCs w:val="24"/>
          <w:lang w:val="pl-PL"/>
        </w:rPr>
      </w:pPr>
    </w:p>
    <w:p w:rsidRDefault="00753F78" w:rsidP="00753F78" w:rsidR="00753F78">
      <w:pPr>
        <w:rPr>
          <w:rFonts w:hAnsi="Times New Roman" w:ascii="Times New Roman"/>
          <w:b/>
          <w:sz w:val="24"/>
          <w:szCs w:val="24"/>
          <w:lang w:val="pl-PL"/>
        </w:rPr>
      </w:pPr>
      <w:r w:rsidRPr="00753F78">
        <w:rPr>
          <w:rFonts w:hAnsi="Times New Roman" w:ascii="Times New Roman"/>
          <w:b/>
          <w:sz w:val="24"/>
          <w:szCs w:val="24"/>
          <w:lang w:val="pl-PL"/>
        </w:rPr>
        <w:t>STEČAJNI SUDAC : VESNA SREMEC ŠOŠTAR ,v.r.</w:t>
      </w:r>
    </w:p>
    <w:p w:rsidRDefault="00753F78" w:rsidP="00753F78" w:rsidR="00753F78" w:rsidRPr="00753F78">
      <w:pPr>
        <w:rPr>
          <w:rFonts w:hAnsi="Times New Roman" w:ascii="Times New Roman"/>
          <w:b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</w:t>
      </w:r>
      <w:r w:rsidR="00753F78">
        <w:rPr>
          <w:rFonts w:hAnsi="Times New Roman" w:ascii="Times New Roman"/>
          <w:sz w:val="24"/>
          <w:szCs w:val="24"/>
          <w:lang w:val="pl-PL"/>
        </w:rPr>
        <w:t>OSTUPKA U RAZDOBLJU O  12.rujna  DO 13.prosinac 2018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Navesti radnje koje je stečajni upravitelj poduzeo u određenom razdoblju radi prikupljanja stečajne mase u skladu sa svojim dužnostima, popis postupaka pred sudovima i drugim tijelima u kojima je sudjelovao, popis radnika koji su nastavili s radom, dati podatak ima li dužnik izgleda za nastavak poslovanja i mogućnost za izradu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plana, dati mišljenje o mogućnosti zaključenja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postupka, odnosno što sprječava zaključenje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p w:rsidRDefault="00753F78" w:rsidP="000E1F39" w:rsidR="000E1F39" w:rsidRPr="00753F78">
      <w:pPr>
        <w:rPr>
          <w:rFonts w:hAnsi="Times New Roman" w:ascii="Times New Roman"/>
          <w:b/>
          <w:sz w:val="24"/>
          <w:szCs w:val="24"/>
          <w:lang w:val="pl-PL"/>
        </w:rPr>
      </w:pPr>
      <w:r w:rsidRPr="00753F78">
        <w:rPr>
          <w:rFonts w:hAnsi="Times New Roman" w:ascii="Times New Roman"/>
          <w:b/>
          <w:sz w:val="24"/>
          <w:szCs w:val="24"/>
          <w:lang w:val="pl-PL"/>
        </w:rPr>
        <w:t>PODNOSIM STEČAJNOM SUCU IZVJEŠČE za protekli period od tri mjeseca od održanog ročišta 12.rujna 2018 god.</w:t>
      </w: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</w:p>
    <w:p w:rsidRDefault="00753F78" w:rsidP="000E1F39" w:rsidR="00623A7D" w:rsidRPr="00623A7D">
      <w:pPr>
        <w:rPr>
          <w:rFonts w:hAnsi="Times New Roman" w:ascii="Times New Roman"/>
          <w:b/>
          <w:sz w:val="24"/>
          <w:szCs w:val="24"/>
          <w:lang w:val="pl-PL"/>
        </w:rPr>
      </w:pPr>
      <w:r w:rsidRPr="00623A7D">
        <w:rPr>
          <w:rFonts w:hAnsi="Times New Roman" w:ascii="Times New Roman"/>
          <w:b/>
          <w:sz w:val="24"/>
          <w:szCs w:val="24"/>
          <w:lang w:val="pl-PL"/>
        </w:rPr>
        <w:t xml:space="preserve">U vremenskom periodu od održanog ročišta </w:t>
      </w:r>
      <w:r w:rsidR="009E135C" w:rsidRPr="00623A7D">
        <w:rPr>
          <w:rFonts w:hAnsi="Times New Roman" w:ascii="Times New Roman"/>
          <w:b/>
          <w:sz w:val="24"/>
          <w:szCs w:val="24"/>
          <w:lang w:val="pl-PL"/>
        </w:rPr>
        <w:t>12.rujna pa do 13.prosinca nema nikakvih promjena niti novih saznanja o prebivalištu (adresi ) stečajnog dužnika .Po zapisniku sa izvještajnog ročišta predloženo je da MUP zatraži točnu adresu osobe ovlaštene za zastupanje dužnika i naloži stečajnom dužniku da pr</w:t>
      </w:r>
      <w:r w:rsidR="00623A7D">
        <w:rPr>
          <w:rFonts w:hAnsi="Times New Roman" w:ascii="Times New Roman"/>
          <w:b/>
          <w:sz w:val="24"/>
          <w:szCs w:val="24"/>
          <w:lang w:val="pl-PL"/>
        </w:rPr>
        <w:t>eda u posjed predmetna vozila.</w:t>
      </w:r>
      <w:r w:rsidR="009E135C" w:rsidRPr="00623A7D">
        <w:rPr>
          <w:rFonts w:hAnsi="Times New Roman" w:ascii="Times New Roman"/>
          <w:b/>
          <w:sz w:val="24"/>
          <w:szCs w:val="24"/>
          <w:lang w:val="pl-PL"/>
        </w:rPr>
        <w:t>VOLVO autobus registracija ZG9076-DK</w:t>
      </w:r>
      <w:r w:rsidR="00623A7D" w:rsidRPr="00623A7D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623A7D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623A7D" w:rsidRPr="00623A7D">
        <w:rPr>
          <w:rFonts w:hAnsi="Times New Roman" w:ascii="Times New Roman"/>
          <w:b/>
          <w:sz w:val="24"/>
          <w:szCs w:val="24"/>
          <w:lang w:val="pl-PL"/>
        </w:rPr>
        <w:t xml:space="preserve">i autobus </w:t>
      </w:r>
      <w:r w:rsidR="00623A7D">
        <w:rPr>
          <w:rFonts w:hAnsi="Times New Roman" w:ascii="Times New Roman"/>
          <w:b/>
          <w:sz w:val="24"/>
          <w:szCs w:val="24"/>
          <w:lang w:val="pl-PL"/>
        </w:rPr>
        <w:t xml:space="preserve">NEOPLAN registracije ZG6990-EE </w:t>
      </w:r>
    </w:p>
    <w:p w:rsidRDefault="009E135C" w:rsidP="000E1F39" w:rsidR="00753F78" w:rsidRPr="00623A7D">
      <w:pPr>
        <w:rPr>
          <w:rFonts w:hAnsi="Times New Roman" w:ascii="Times New Roman"/>
          <w:b/>
          <w:sz w:val="24"/>
          <w:szCs w:val="24"/>
          <w:lang w:val="pl-PL"/>
        </w:rPr>
      </w:pPr>
      <w:r w:rsidRPr="00623A7D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623A7D" w:rsidRPr="00623A7D">
        <w:rPr>
          <w:rFonts w:hAnsi="Times New Roman" w:ascii="Times New Roman"/>
          <w:b/>
          <w:sz w:val="24"/>
          <w:szCs w:val="24"/>
          <w:lang w:val="pl-PL"/>
        </w:rPr>
        <w:t>na</w:t>
      </w:r>
      <w:r w:rsidRPr="00623A7D">
        <w:rPr>
          <w:rFonts w:hAnsi="Times New Roman" w:ascii="Times New Roman"/>
          <w:b/>
          <w:sz w:val="24"/>
          <w:szCs w:val="24"/>
          <w:lang w:val="pl-PL"/>
        </w:rPr>
        <w:t xml:space="preserve"> koja ima razlučno pravo RH MINISTARSTVO FINANCIJA POREZNA UPRAVA Podr.ured Zagreb.</w:t>
      </w:r>
      <w:r w:rsidR="00623A7D" w:rsidRPr="00623A7D">
        <w:rPr>
          <w:rFonts w:hAnsi="Times New Roman" w:ascii="Times New Roman"/>
          <w:b/>
          <w:sz w:val="24"/>
          <w:szCs w:val="24"/>
          <w:lang w:val="pl-PL"/>
        </w:rPr>
        <w:t xml:space="preserve">to još </w:t>
      </w:r>
      <w:r w:rsidR="00623A7D">
        <w:rPr>
          <w:rFonts w:hAnsi="Times New Roman" w:ascii="Times New Roman"/>
          <w:b/>
          <w:sz w:val="24"/>
          <w:szCs w:val="24"/>
          <w:lang w:val="pl-PL"/>
        </w:rPr>
        <w:t xml:space="preserve">do danas </w:t>
      </w:r>
      <w:r w:rsidR="00623A7D" w:rsidRPr="00623A7D">
        <w:rPr>
          <w:rFonts w:hAnsi="Times New Roman" w:ascii="Times New Roman"/>
          <w:b/>
          <w:sz w:val="24"/>
          <w:szCs w:val="24"/>
          <w:lang w:val="pl-PL"/>
        </w:rPr>
        <w:t>nije učinjeno.</w:t>
      </w:r>
    </w:p>
    <w:p w:rsidRDefault="00623A7D" w:rsidP="000E1F39" w:rsidR="00623A7D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sustavan pregled predmeta stečajne mase s početka razdoblja izvješća prema članku 223. Stečajnog zakona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koji su predmeti stečajne mase unovčeni i u kojem iznosu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koji predmeti stečajne mase nisu unovčeni i zbog kojeg razloga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dati podatak o tome kako je ostvareno razlučno pravo, ako ono postoji 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tome kako je ostvareno izlučno pravo, ako ono postoji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vjerovnicima stečajne mase i njihovom namirenju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isplatama plaća radnika ako su nastavili s radom nakon otvaranja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namirenju stečajnih vjerovnika (diobe).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ostali podaci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p w:rsidRDefault="000E1F39" w:rsidP="000E1F39" w:rsidR="000E1F39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Naznačiti radnje koje će se poduzeti u naredom razdoblju od _____ do______.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Ako stečajni upravitelj izvješće podnosi radi donošenja odluka pojedinog tijela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postupka, izvješće sadrži i prijedlog odluka.</w:t>
      </w: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623A7D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623A7D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 Karlovcu </w:t>
      </w:r>
      <w:r>
        <w:rPr>
          <w:rFonts w:hAnsi="Times New Roman" w:ascii="Times New Roman"/>
          <w:sz w:val="24"/>
          <w:szCs w:val="24"/>
          <w:lang w:val="pl-PL"/>
        </w:rPr>
        <w:tab/>
        <w:t>13.12.2018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>TOMISLAV MORSAN d.o.o.</w:t>
      </w: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C61F72" w:rsidR="00C61F72" w:rsidRPr="000E1F39">
      <w:pPr>
        <w:rPr>
          <w:lang w:val="pl-PL"/>
        </w:rPr>
      </w:pPr>
    </w:p>
    <w:sectPr w:rsidSect="00F26911"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2" w:uri="http://schemas.microsoft.com/office/word" w:name="compatibilityMode"/>
  </w:compat>
  <w:rsids>
    <w:rsidRoot w:val="000E1F39"/>
    <w:rsid w:val="000E1F39"/>
    <w:rsid w:val="00623A7D"/>
    <w:rsid w:val="00753F78"/>
    <w:rsid w:val="008512FB"/>
    <w:rsid w:val="009E135C"/>
    <w:rsid w:val="00C61F72"/>
    <w:rsid w:val="00D62D28"/>
    <w:rsid w:val="00F269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62D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2D2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2D28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2D28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2D28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371</properties:Words>
  <properties:Characters>2159</properties:Characters>
  <properties:Lines>51</properties:Lines>
  <properties:Paragraphs>27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2525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2018-12-13T13:45:00Z</dcterms:created>
  <dc:creator>ADMINIBM</dc:creator>
  <cp:lastModifiedBy>Matea Bizjak</cp:lastModifiedBy>
  <dcterms:modified xmlns:xsi="http://www.w3.org/2001/XMLSchema-instance" xsi:type="dcterms:W3CDTF">2019-01-23T07:33:00Z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St-6443/2016-41 / Podnesak - Izvješće stečajnog upravitelja (O20 Izvješće stečajnoga upravitelja o ANTIĆ TRANSPORTI.docx)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