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483c" w14:paraId="4e7483c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Liljani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r w:rsidR="00F77014" w:rsidRPr="00A1275A">
        <w:t>. Teodora 4</w:t>
      </w:r>
      <w:r w:rsidR="00F77014"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Branki  </w:t>
      </w:r>
      <w:r w:rsidR="00E52C81">
        <w:t xml:space="preserve">Filipović  Juko  ( OIB 32630308200 ), Viškovo,  Viškovo 15                   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k.č. 12918/5  vinograd površine 1.350 m</w:t>
      </w:r>
      <w:r w:rsidR="00E52C81" w:rsidRPr="00CE0806">
        <w:rPr>
          <w:rFonts w:eastAsia="MS Mincho"/>
          <w:vertAlign w:val="superscript"/>
        </w:rPr>
        <w:t>2</w:t>
      </w:r>
      <w:r w:rsidR="00E52C81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C974BF" w:rsidRPr="00C974BF">
        <w:rPr>
          <w:rFonts w:eastAsia="MS Mincho"/>
        </w:rPr>
        <w:t>6.</w:t>
      </w:r>
      <w:r w:rsidR="00E52C81">
        <w:rPr>
          <w:rFonts w:eastAsia="MS Mincho"/>
        </w:rPr>
        <w:t>0</w:t>
      </w:r>
      <w:r w:rsidR="00C974BF" w:rsidRPr="00C974BF">
        <w:rPr>
          <w:rFonts w:eastAsia="MS Mincho"/>
        </w:rPr>
        <w:t xml:space="preserve">00,00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E52C81">
        <w:rPr>
          <w:rFonts w:eastAsia="MS Mincho"/>
        </w:rPr>
        <w:t xml:space="preserve">Branka  </w:t>
      </w:r>
      <w:r w:rsidR="00E52C81">
        <w:t>Filipović  Juko  ( OIB 32630308200 ), Viškovo,  Viškovo 15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>, te da dokaz o uplati navedenog iznosa dostavi u spis posl.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kupovnine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Ovosudnim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nekretnina pod posl.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r w:rsidR="004F7050" w:rsidRPr="004F7050">
        <w:t xml:space="preserve">k.č. 12918/5 vinograd površine 1.350 m2, </w:t>
      </w:r>
      <w:r w:rsidR="004F7050">
        <w:t xml:space="preserve">utvrđene </w:t>
      </w:r>
      <w:r w:rsidR="004F7050" w:rsidRPr="004F7050">
        <w:t>vrijednosti 4.050,00 kn</w:t>
      </w:r>
      <w:r w:rsidR="00CE0806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2C31D9">
      <w:pPr>
        <w:ind w:firstLine="708"/>
        <w:jc w:val="both"/>
      </w:pPr>
      <w:r>
        <w:t xml:space="preserve">Na ročištu za javnu dražbu održanom dana </w:t>
      </w:r>
      <w:r w:rsidR="00CE0806">
        <w:t xml:space="preserve">15. 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</w:t>
      </w:r>
      <w:r w:rsidR="00CE0806">
        <w:t>14</w:t>
      </w:r>
      <w:r w:rsidR="007D79AD" w:rsidRPr="007D79AD">
        <w:t xml:space="preserve">. </w:t>
      </w:r>
      <w:r w:rsidR="00CE0806">
        <w:t>lipnja 2</w:t>
      </w:r>
      <w:r w:rsidR="007D79AD" w:rsidRPr="007D79AD">
        <w:t xml:space="preserve">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>tog iznosa</w:t>
      </w:r>
      <w:r w:rsidR="002C31D9">
        <w:t>.</w:t>
      </w:r>
    </w:p>
    <w:p w:rsidRDefault="00EC35BE" w:rsidP="00590807" w:rsidR="00EC35BE">
      <w:pPr>
        <w:ind w:firstLine="708"/>
        <w:jc w:val="both"/>
      </w:pPr>
    </w:p>
    <w:p w:rsidRDefault="002C31D9" w:rsidP="00590807" w:rsidR="002C31D9">
      <w:pPr>
        <w:ind w:firstLine="708"/>
        <w:jc w:val="both"/>
      </w:pPr>
      <w:r w:rsidRPr="002C31D9">
        <w:t xml:space="preserve">Utvrđeno je nadalje da su za kupnju nekretnine pobliže opisane pod točkom I. izreke ovog rješenja uplaćene </w:t>
      </w:r>
      <w:r>
        <w:t>tri</w:t>
      </w:r>
      <w:r w:rsidRPr="002C31D9">
        <w:t xml:space="preserve"> jamčevine.</w:t>
      </w:r>
    </w:p>
    <w:p w:rsidRDefault="002C31D9" w:rsidP="00590807" w:rsidR="002C31D9">
      <w:pPr>
        <w:ind w:firstLine="708"/>
        <w:jc w:val="both"/>
      </w:pPr>
    </w:p>
    <w:p w:rsidRDefault="006C666A" w:rsidP="006C666A" w:rsidR="002C31D9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2C31D9"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>onuditelj</w:t>
      </w:r>
      <w:r w:rsidR="00962F15">
        <w:rPr>
          <w:bCs/>
        </w:rPr>
        <w:t>ica</w:t>
      </w:r>
      <w:r>
        <w:rPr>
          <w:bCs/>
        </w:rPr>
        <w:t xml:space="preserve"> </w:t>
      </w:r>
      <w:r w:rsidR="00E52C81">
        <w:rPr>
          <w:rFonts w:eastAsia="MS Mincho"/>
        </w:rPr>
        <w:t xml:space="preserve">Branka </w:t>
      </w:r>
      <w:r w:rsidR="00E52C81">
        <w:t xml:space="preserve">Filipović Juko, </w:t>
      </w:r>
      <w:r w:rsidR="00CE0806">
        <w:t>V</w:t>
      </w:r>
      <w:r w:rsidR="00E52C81">
        <w:t xml:space="preserve">iškovo, Viškovo 15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52C81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C974BF" w:rsidRPr="00C974BF">
        <w:rPr>
          <w:rFonts w:eastAsia="MS Mincho"/>
        </w:rPr>
        <w:t>6.</w:t>
      </w:r>
      <w:r w:rsidR="00E52C81">
        <w:rPr>
          <w:rFonts w:eastAsia="MS Mincho"/>
        </w:rPr>
        <w:t>0</w:t>
      </w:r>
      <w:r w:rsidR="00C974BF" w:rsidRPr="00C974BF">
        <w:rPr>
          <w:rFonts w:eastAsia="MS Mincho"/>
        </w:rPr>
        <w:t xml:space="preserve">00,00 </w:t>
      </w:r>
      <w:r w:rsidR="00DC18CD">
        <w:t xml:space="preserve">kn </w:t>
      </w:r>
      <w:r>
        <w:rPr>
          <w:bCs/>
        </w:rPr>
        <w:t>ispuni</w:t>
      </w:r>
      <w:r w:rsidR="00E52C81">
        <w:rPr>
          <w:bCs/>
        </w:rPr>
        <w:t xml:space="preserve">la </w:t>
      </w:r>
      <w:r>
        <w:rPr>
          <w:bCs/>
        </w:rPr>
        <w:t xml:space="preserve">je uvjete da </w:t>
      </w:r>
      <w:r w:rsidR="00E52C81">
        <w:rPr>
          <w:bCs/>
        </w:rPr>
        <w:t>joj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kupovnine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kupovninu u zemljišnu knjigu upisati u njegovu korist pravo vlasništva na dosuđenoj nekretnini,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600E15">
        <w:rPr>
          <w:rFonts w:eastAsia="MS Mincho"/>
        </w:rPr>
        <w:t>15</w:t>
      </w:r>
      <w:r w:rsidR="00600E15" w:rsidRPr="00DC18CD">
        <w:rPr>
          <w:rFonts w:eastAsia="MS Mincho"/>
        </w:rPr>
        <w:t xml:space="preserve">. </w:t>
      </w:r>
      <w:r w:rsidR="00600E15">
        <w:rPr>
          <w:rFonts w:eastAsia="MS Mincho"/>
        </w:rPr>
        <w:t>rujna 2</w:t>
      </w:r>
      <w:r w:rsidR="00600E15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Rješenje o dosudi će se objaviti na mrežnoj stranici e-oglasne ploče suda, te 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600E15">
        <w:rPr>
          <w:rFonts w:eastAsia="MS Mincho"/>
        </w:rPr>
        <w:t>16</w:t>
      </w:r>
      <w:r w:rsidR="00600E15" w:rsidRPr="00DC18CD">
        <w:rPr>
          <w:rFonts w:eastAsia="MS Mincho"/>
        </w:rPr>
        <w:t xml:space="preserve">. </w:t>
      </w:r>
      <w:r w:rsidR="00600E15">
        <w:rPr>
          <w:rFonts w:eastAsia="MS Mincho"/>
        </w:rPr>
        <w:t>rujna 2</w:t>
      </w:r>
      <w:r w:rsidR="00600E15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111" w:rsidR="002C2111">
      <w:r>
        <w:separator/>
      </w:r>
    </w:p>
  </w:endnote>
  <w:endnote w:id="0" w:type="continuationSeparator">
    <w:p w:rsidRDefault="002C2111" w:rsidR="002C2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61F79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111" w:rsidR="002C2111">
      <w:r>
        <w:separator/>
      </w:r>
    </w:p>
  </w:footnote>
  <w:footnote w:id="0" w:type="continuationSeparator">
    <w:p w:rsidRDefault="002C2111" w:rsidR="002C2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600E15">
      <w:rPr>
        <w:rFonts w:cs="Times New Roman" w:eastAsia="MS Mincho" w:hAnsi="Times New Roman" w:ascii="Times New Roman"/>
      </w:rPr>
      <w:t>369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2111"/>
    <w:rsid w:val="002C31D9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1F79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E255D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A47A3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4F7050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4C77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0E15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1EB"/>
    <w:rsid w:val="00986923"/>
    <w:rsid w:val="00992A59"/>
    <w:rsid w:val="00996C60"/>
    <w:rsid w:val="009B2C69"/>
    <w:rsid w:val="009C174A"/>
    <w:rsid w:val="009C3DA9"/>
    <w:rsid w:val="009C41AE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301E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0806"/>
    <w:rsid w:val="00CE5B57"/>
    <w:rsid w:val="00CE70F7"/>
    <w:rsid w:val="00CF0C42"/>
    <w:rsid w:val="00CF655A"/>
    <w:rsid w:val="00D10C5B"/>
    <w:rsid w:val="00D338C0"/>
    <w:rsid w:val="00D33CD8"/>
    <w:rsid w:val="00D34550"/>
    <w:rsid w:val="00D40100"/>
    <w:rsid w:val="00D43763"/>
    <w:rsid w:val="00D45923"/>
    <w:rsid w:val="00D459D2"/>
    <w:rsid w:val="00D45EEE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F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1F7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F7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7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7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F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1F7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F7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7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7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Branka Filipović Juko</izvorni_sadrzaj>
    <derivirana_varijabla naziv="DomainObject.Primjedba_1">Branka Filipović Juko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894</properties:Words>
  <properties:Characters>4491</properties:Characters>
  <properties:Lines>116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2016-09-16T09:15:00Z</dcterms:created>
  <dc:creator>ministarstvo pravosuđa rh</dc:creator>
  <cp:lastModifiedBy>Tanja Fidel</cp:lastModifiedBy>
  <cp:lastPrinted>2016-09-16T09:20:00Z</cp:lastPrinted>
  <dcterms:modified xmlns:xsi="http://www.w3.org/2001/XMLSchema-instance" xsi:type="dcterms:W3CDTF">2016-09-16T09:22:00Z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