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03e" w14:paraId="a58603e" w:rsidRDefault="0097040B" w:rsidP="00945C57" w:rsidR="00304A65" w:rsidRPr="00945C57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  <w:lang w:val="en-GB"/>
        </w:rPr>
      </w:pPr>
      <w:bookmarkStart w:name="_GoBack" w:id="0"/>
      <w:bookmarkEnd w:id="0"/>
      <w:r w:rsidRPr="00945C57">
        <w:rPr>
          <w:rFonts w:cs="Times New Roman" w:hAnsi="Times New Roman" w:ascii="Times New Roman"/>
          <w:sz w:val="24"/>
        </w:rPr>
        <w:t xml:space="preserve">   </w:t>
      </w:r>
      <w:r w:rsidR="00304A65" w:rsidRPr="00945C57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70DE" w:rsidR="00304A65" w:rsidRPr="00945C57">
        <w:tc>
          <w:tcPr>
            <w:tcW w:type="dxa" w:w="3060"/>
          </w:tcPr>
          <w:p w:rsidRDefault="00304A65" w:rsidP="00E670DE" w:rsidR="00304A65" w:rsidRPr="00945C5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945C57">
              <w:rPr>
                <w:sz w:val="24"/>
                <w:szCs w:val="24"/>
              </w:rPr>
              <w:t>REPUBLIKA HRVATSKA</w:t>
            </w:r>
          </w:p>
          <w:p w:rsidRDefault="00304A65" w:rsidP="00E670DE" w:rsidR="00304A65" w:rsidRPr="00945C57">
            <w:pPr>
              <w:rPr>
                <w:sz w:val="24"/>
                <w:szCs w:val="24"/>
                <w:lang w:val="en-GB"/>
              </w:rPr>
            </w:pPr>
            <w:r w:rsidRPr="00945C57">
              <w:rPr>
                <w:sz w:val="24"/>
                <w:szCs w:val="24"/>
                <w:lang w:val="en-GB"/>
              </w:rPr>
              <w:t>Trgovački sud u Zagrebu</w:t>
            </w:r>
          </w:p>
          <w:p w:rsidRDefault="00304A65" w:rsidP="00E670DE" w:rsidR="00304A65" w:rsidRPr="00945C57">
            <w:pPr>
              <w:rPr>
                <w:sz w:val="24"/>
                <w:szCs w:val="24"/>
                <w:lang w:val="en-GB"/>
              </w:rPr>
            </w:pPr>
            <w:r w:rsidRPr="00945C57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304A65" w:rsidP="00304A65" w:rsidR="00304A65" w:rsidRPr="00945C57">
      <w:pPr>
        <w:rPr>
          <w:sz w:val="24"/>
          <w:szCs w:val="24"/>
          <w:lang w:val="en-GB"/>
        </w:rPr>
      </w:pPr>
      <w:r w:rsidRPr="00945C57">
        <w:rPr>
          <w:b/>
          <w:sz w:val="24"/>
          <w:szCs w:val="24"/>
          <w:lang w:val="en-GB"/>
        </w:rPr>
        <w:tab/>
      </w:r>
      <w:r w:rsidRPr="00945C57">
        <w:rPr>
          <w:b/>
          <w:sz w:val="24"/>
          <w:szCs w:val="24"/>
          <w:lang w:val="en-GB"/>
        </w:rPr>
        <w:tab/>
      </w:r>
      <w:r w:rsidRPr="00945C57">
        <w:rPr>
          <w:b/>
          <w:sz w:val="24"/>
          <w:szCs w:val="24"/>
          <w:lang w:val="en-GB"/>
        </w:rPr>
        <w:tab/>
      </w:r>
    </w:p>
    <w:p w:rsidRDefault="00304A65" w:rsidP="00945C57" w:rsidR="00304A65" w:rsidRPr="00945C57">
      <w:pPr>
        <w:tabs>
          <w:tab w:pos="1215" w:val="left"/>
        </w:tabs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E P U B L I K A    H R V A T S K A</w:t>
      </w:r>
    </w:p>
    <w:p w:rsidRDefault="00304A65" w:rsidP="00304A65" w:rsidR="00304A65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J E Š E N J E</w:t>
      </w:r>
    </w:p>
    <w:p w:rsidRDefault="00206280" w:rsidP="00206280" w:rsidR="00206280" w:rsidRPr="00945C57">
      <w:pPr>
        <w:jc w:val="both"/>
        <w:rPr>
          <w:b/>
          <w:sz w:val="24"/>
          <w:szCs w:val="24"/>
        </w:rPr>
      </w:pPr>
    </w:p>
    <w:p w:rsidRDefault="0062184C" w:rsidP="0062184C" w:rsidR="00206280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SANSINO d.o.o. Zagreb,  Zvonimirova 60, MBS: 080270001,  OIB:23031472784, dana 3. siječnja 2017.,</w:t>
      </w:r>
    </w:p>
    <w:p w:rsidRDefault="001C4181" w:rsidP="00B91341" w:rsidR="001C4181" w:rsidRPr="00945C5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r i j e š i o    j e</w:t>
      </w:r>
    </w:p>
    <w:p w:rsidRDefault="0097040B" w:rsidP="002179C2" w:rsidR="0097040B" w:rsidRPr="00945C57">
      <w:pPr>
        <w:jc w:val="center"/>
        <w:rPr>
          <w:sz w:val="24"/>
          <w:szCs w:val="24"/>
        </w:rPr>
      </w:pPr>
    </w:p>
    <w:p w:rsidRDefault="001C4181" w:rsidP="0062184C" w:rsidR="008E6585" w:rsidRPr="00945C57">
      <w:pPr>
        <w:spacing w:lineRule="atLeast" w:line="0"/>
        <w:contextualSpacing/>
        <w:rPr>
          <w:sz w:val="24"/>
          <w:szCs w:val="24"/>
        </w:rPr>
      </w:pPr>
      <w:r w:rsidRPr="00945C57">
        <w:rPr>
          <w:sz w:val="24"/>
          <w:szCs w:val="24"/>
        </w:rPr>
        <w:t xml:space="preserve">Odbija se zahtjev za razrješenje stečajnog upravitelja </w:t>
      </w:r>
      <w:r w:rsidR="0062184C" w:rsidRPr="00945C57">
        <w:rPr>
          <w:sz w:val="24"/>
          <w:szCs w:val="24"/>
        </w:rPr>
        <w:t xml:space="preserve">DRAGUTIN JEŽIĆ, Zagreb, Česmičkoga 10, OIB:50868688359, </w:t>
      </w:r>
      <w:r w:rsidR="00304A65" w:rsidRPr="00945C57">
        <w:rPr>
          <w:sz w:val="24"/>
          <w:szCs w:val="24"/>
        </w:rPr>
        <w:t>od</w:t>
      </w:r>
      <w:r w:rsidRPr="00945C57">
        <w:rPr>
          <w:sz w:val="24"/>
          <w:szCs w:val="24"/>
        </w:rPr>
        <w:t xml:space="preserve"> </w:t>
      </w:r>
      <w:r w:rsidR="0062184C" w:rsidRPr="00945C57">
        <w:rPr>
          <w:sz w:val="24"/>
          <w:szCs w:val="24"/>
        </w:rPr>
        <w:t>30</w:t>
      </w:r>
      <w:r w:rsidRPr="00945C57">
        <w:rPr>
          <w:sz w:val="24"/>
          <w:szCs w:val="24"/>
        </w:rPr>
        <w:t>.</w:t>
      </w:r>
      <w:r w:rsidR="0062184C" w:rsidRPr="00945C57">
        <w:rPr>
          <w:sz w:val="24"/>
          <w:szCs w:val="24"/>
        </w:rPr>
        <w:t xml:space="preserve"> prosinca</w:t>
      </w:r>
      <w:r w:rsidRPr="00945C57">
        <w:rPr>
          <w:sz w:val="24"/>
          <w:szCs w:val="24"/>
        </w:rPr>
        <w:t xml:space="preserve"> 2016.</w:t>
      </w:r>
      <w:r w:rsidR="008E6585" w:rsidRPr="00945C57">
        <w:rPr>
          <w:sz w:val="24"/>
          <w:szCs w:val="24"/>
        </w:rPr>
        <w:t xml:space="preserve"> </w:t>
      </w:r>
    </w:p>
    <w:p w:rsidRDefault="00E2474F" w:rsidR="00E2474F" w:rsidRPr="00945C57">
      <w:pPr>
        <w:jc w:val="center"/>
        <w:rPr>
          <w:sz w:val="24"/>
          <w:szCs w:val="24"/>
        </w:rPr>
      </w:pPr>
    </w:p>
    <w:p w:rsidRDefault="008E6585" w:rsidR="008E6585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>Obrazloženje</w:t>
      </w:r>
    </w:p>
    <w:p w:rsidRDefault="00E2474F" w:rsidR="00E2474F" w:rsidRPr="00945C57">
      <w:pPr>
        <w:jc w:val="center"/>
        <w:rPr>
          <w:sz w:val="24"/>
          <w:szCs w:val="24"/>
        </w:rPr>
      </w:pPr>
    </w:p>
    <w:p w:rsidRDefault="00D47737" w:rsidP="00B91341" w:rsidR="00B91341" w:rsidRPr="00945C5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945C57">
        <w:rPr>
          <w:rFonts w:hAnsi="Times New Roman" w:ascii="Times New Roman"/>
          <w:szCs w:val="24"/>
        </w:rPr>
        <w:t>Rješenjem ovog suda</w:t>
      </w:r>
      <w:r w:rsidR="005A1069" w:rsidRPr="00945C57">
        <w:rPr>
          <w:rFonts w:hAnsi="Times New Roman" w:ascii="Times New Roman"/>
          <w:szCs w:val="24"/>
        </w:rPr>
        <w:t>,</w:t>
      </w:r>
      <w:r w:rsidR="00304A65" w:rsidRPr="00945C57">
        <w:rPr>
          <w:rFonts w:hAnsi="Times New Roman" w:ascii="Times New Roman"/>
          <w:szCs w:val="24"/>
        </w:rPr>
        <w:t xml:space="preserve"> broj gornji od 2</w:t>
      </w:r>
      <w:r w:rsidR="0062184C" w:rsidRPr="00945C57">
        <w:rPr>
          <w:rFonts w:hAnsi="Times New Roman" w:ascii="Times New Roman"/>
          <w:szCs w:val="24"/>
        </w:rPr>
        <w:t>1</w:t>
      </w:r>
      <w:r w:rsidRPr="00945C57">
        <w:rPr>
          <w:rFonts w:hAnsi="Times New Roman" w:ascii="Times New Roman"/>
          <w:szCs w:val="24"/>
        </w:rPr>
        <w:t>.</w:t>
      </w:r>
      <w:r w:rsidR="0062184C" w:rsidRPr="00945C57">
        <w:rPr>
          <w:rFonts w:hAnsi="Times New Roman" w:ascii="Times New Roman"/>
          <w:szCs w:val="24"/>
        </w:rPr>
        <w:t xml:space="preserve"> prosinca</w:t>
      </w:r>
      <w:r w:rsidRPr="00945C57">
        <w:rPr>
          <w:rFonts w:hAnsi="Times New Roman" w:ascii="Times New Roman"/>
          <w:szCs w:val="24"/>
        </w:rPr>
        <w:t xml:space="preserve"> 2016.</w:t>
      </w:r>
      <w:r w:rsidR="005A1069" w:rsidRPr="00945C57">
        <w:rPr>
          <w:rFonts w:hAnsi="Times New Roman" w:ascii="Times New Roman"/>
          <w:szCs w:val="24"/>
        </w:rPr>
        <w:t>,</w:t>
      </w:r>
      <w:r w:rsidRPr="00945C57">
        <w:rPr>
          <w:rFonts w:hAnsi="Times New Roman" w:ascii="Times New Roman"/>
          <w:szCs w:val="24"/>
        </w:rPr>
        <w:t xml:space="preserve"> otvoren je stečajni postupak nad dužnikom</w:t>
      </w:r>
      <w:r w:rsidR="00B91341" w:rsidRPr="00945C57">
        <w:rPr>
          <w:rFonts w:hAnsi="Times New Roman" w:ascii="Times New Roman"/>
          <w:szCs w:val="24"/>
        </w:rPr>
        <w:t>,</w:t>
      </w:r>
      <w:r w:rsidRPr="00945C57">
        <w:rPr>
          <w:rFonts w:hAnsi="Times New Roman" w:ascii="Times New Roman"/>
          <w:szCs w:val="24"/>
        </w:rPr>
        <w:t xml:space="preserve"> </w:t>
      </w:r>
      <w:r w:rsidR="00D27160" w:rsidRPr="00945C57">
        <w:rPr>
          <w:rFonts w:hAnsi="Times New Roman" w:ascii="Times New Roman"/>
          <w:szCs w:val="24"/>
        </w:rPr>
        <w:t>a za</w:t>
      </w:r>
      <w:r w:rsidR="00A80C2B" w:rsidRPr="00945C57">
        <w:rPr>
          <w:rFonts w:hAnsi="Times New Roman" w:ascii="Times New Roman"/>
          <w:szCs w:val="24"/>
        </w:rPr>
        <w:t xml:space="preserve"> </w:t>
      </w:r>
      <w:r w:rsidR="0062184C" w:rsidRPr="00945C57">
        <w:rPr>
          <w:rFonts w:hAnsi="Times New Roman" w:ascii="Times New Roman"/>
          <w:szCs w:val="24"/>
        </w:rPr>
        <w:t>stečajnog upravitelja</w:t>
      </w:r>
      <w:r w:rsidR="00D27160" w:rsidRPr="00945C57">
        <w:rPr>
          <w:rFonts w:hAnsi="Times New Roman" w:ascii="Times New Roman"/>
          <w:szCs w:val="24"/>
        </w:rPr>
        <w:t xml:space="preserve"> imenovan </w:t>
      </w:r>
      <w:r w:rsidR="005A1069" w:rsidRPr="00945C57">
        <w:rPr>
          <w:rFonts w:hAnsi="Times New Roman" w:ascii="Times New Roman"/>
          <w:szCs w:val="24"/>
        </w:rPr>
        <w:t xml:space="preserve">je </w:t>
      </w:r>
      <w:r w:rsidR="0062184C" w:rsidRPr="00945C57">
        <w:rPr>
          <w:rFonts w:hAnsi="Times New Roman" w:ascii="Times New Roman"/>
          <w:szCs w:val="24"/>
        </w:rPr>
        <w:t xml:space="preserve">DRAGUTIN JEŽIĆ, Zagreb, Česmičkoga 10, OIB:50868688359 </w:t>
      </w:r>
      <w:r w:rsidR="00B91341" w:rsidRPr="00945C57">
        <w:rPr>
          <w:rFonts w:hAnsi="Times New Roman" w:ascii="Times New Roman"/>
          <w:szCs w:val="24"/>
        </w:rPr>
        <w:t>(točka II Rješenja).</w:t>
      </w:r>
    </w:p>
    <w:p w:rsidRDefault="00D27160" w:rsidP="00B91341" w:rsidR="00D27160" w:rsidRPr="00945C57">
      <w:pPr>
        <w:ind w:firstLine="555"/>
        <w:jc w:val="both"/>
        <w:rPr>
          <w:sz w:val="24"/>
          <w:szCs w:val="24"/>
        </w:rPr>
      </w:pPr>
      <w:r w:rsidRPr="00945C57">
        <w:rPr>
          <w:sz w:val="24"/>
          <w:szCs w:val="24"/>
        </w:rPr>
        <w:tab/>
      </w:r>
    </w:p>
    <w:p w:rsidRDefault="00D27160" w:rsidP="005645BF" w:rsidR="005645BF" w:rsidRPr="00945C57">
      <w:pPr>
        <w:tabs>
          <w:tab w:pos="0" w:val="left"/>
        </w:tabs>
        <w:jc w:val="both"/>
        <w:rPr>
          <w:sz w:val="24"/>
          <w:szCs w:val="24"/>
        </w:rPr>
      </w:pPr>
      <w:r w:rsidRPr="00945C57">
        <w:rPr>
          <w:sz w:val="24"/>
          <w:szCs w:val="24"/>
        </w:rPr>
        <w:tab/>
      </w:r>
      <w:r w:rsidR="004D4B44" w:rsidRPr="00945C57">
        <w:rPr>
          <w:sz w:val="24"/>
          <w:szCs w:val="24"/>
        </w:rPr>
        <w:t>S</w:t>
      </w:r>
      <w:r w:rsidRPr="00945C57">
        <w:rPr>
          <w:sz w:val="24"/>
          <w:szCs w:val="24"/>
        </w:rPr>
        <w:t xml:space="preserve">tečajni upravitelj </w:t>
      </w:r>
      <w:r w:rsidR="0062184C" w:rsidRPr="00945C57">
        <w:rPr>
          <w:sz w:val="24"/>
          <w:szCs w:val="24"/>
        </w:rPr>
        <w:t>Dragutin Ježić</w:t>
      </w:r>
      <w:r w:rsidR="00A80C2B" w:rsidRPr="00945C57">
        <w:rPr>
          <w:sz w:val="24"/>
          <w:szCs w:val="24"/>
        </w:rPr>
        <w:t>,</w:t>
      </w:r>
      <w:r w:rsidR="008A4764" w:rsidRPr="00945C57">
        <w:rPr>
          <w:sz w:val="24"/>
          <w:szCs w:val="24"/>
        </w:rPr>
        <w:t xml:space="preserve"> </w:t>
      </w:r>
      <w:r w:rsidRPr="00945C57">
        <w:rPr>
          <w:sz w:val="24"/>
          <w:szCs w:val="24"/>
        </w:rPr>
        <w:t xml:space="preserve">izabran </w:t>
      </w:r>
      <w:r w:rsidR="00162568" w:rsidRPr="00945C57">
        <w:rPr>
          <w:sz w:val="24"/>
          <w:szCs w:val="24"/>
        </w:rPr>
        <w:t xml:space="preserve">je </w:t>
      </w:r>
      <w:r w:rsidRPr="00945C57">
        <w:rPr>
          <w:sz w:val="24"/>
          <w:szCs w:val="24"/>
        </w:rPr>
        <w:t xml:space="preserve">metodom slučajnog odabira s liste stečajnih upravitelja </w:t>
      </w:r>
      <w:r w:rsidR="008A4764" w:rsidRPr="00945C57">
        <w:rPr>
          <w:sz w:val="24"/>
          <w:szCs w:val="24"/>
        </w:rPr>
        <w:t xml:space="preserve"> </w:t>
      </w:r>
      <w:r w:rsidRPr="00945C57">
        <w:rPr>
          <w:sz w:val="24"/>
          <w:szCs w:val="24"/>
        </w:rPr>
        <w:t>kako to propisuje odredba članka 84. stavak 1. S</w:t>
      </w:r>
      <w:r w:rsidR="005645BF" w:rsidRPr="00945C57">
        <w:rPr>
          <w:sz w:val="24"/>
          <w:szCs w:val="24"/>
        </w:rPr>
        <w:t>tečajnog zakona (N.N. 71/15, dalje SZ).</w:t>
      </w:r>
    </w:p>
    <w:p w:rsidRDefault="005645BF" w:rsidP="005645BF" w:rsidR="005645BF" w:rsidRPr="00945C57">
      <w:pPr>
        <w:tabs>
          <w:tab w:pos="0" w:val="left"/>
        </w:tabs>
        <w:jc w:val="both"/>
        <w:rPr>
          <w:sz w:val="24"/>
          <w:szCs w:val="24"/>
        </w:rPr>
      </w:pPr>
    </w:p>
    <w:p w:rsidRDefault="00A80C2B" w:rsidP="005645BF" w:rsidR="0062184C" w:rsidRPr="00945C57">
      <w:pPr>
        <w:tabs>
          <w:tab w:pos="0" w:val="left"/>
        </w:tabs>
        <w:jc w:val="both"/>
        <w:rPr>
          <w:sz w:val="24"/>
          <w:szCs w:val="24"/>
        </w:rPr>
      </w:pPr>
      <w:r w:rsidRPr="00945C57">
        <w:rPr>
          <w:sz w:val="24"/>
          <w:szCs w:val="24"/>
        </w:rPr>
        <w:tab/>
        <w:t xml:space="preserve">Podneskom od </w:t>
      </w:r>
      <w:r w:rsidR="0062184C" w:rsidRPr="00945C57">
        <w:rPr>
          <w:sz w:val="24"/>
          <w:szCs w:val="24"/>
        </w:rPr>
        <w:t>30</w:t>
      </w:r>
      <w:r w:rsidR="00B91341" w:rsidRPr="00945C57">
        <w:rPr>
          <w:sz w:val="24"/>
          <w:szCs w:val="24"/>
        </w:rPr>
        <w:t>.</w:t>
      </w:r>
      <w:r w:rsidR="0062184C" w:rsidRPr="00945C57">
        <w:rPr>
          <w:sz w:val="24"/>
          <w:szCs w:val="24"/>
        </w:rPr>
        <w:t xml:space="preserve"> prosinca</w:t>
      </w:r>
      <w:r w:rsidR="00B91341" w:rsidRPr="00945C57">
        <w:rPr>
          <w:sz w:val="24"/>
          <w:szCs w:val="24"/>
        </w:rPr>
        <w:t xml:space="preserve"> </w:t>
      </w:r>
      <w:r w:rsidR="005645BF" w:rsidRPr="00945C57">
        <w:rPr>
          <w:sz w:val="24"/>
          <w:szCs w:val="24"/>
        </w:rPr>
        <w:t xml:space="preserve">2016. stečajni </w:t>
      </w:r>
      <w:r w:rsidR="00304A65" w:rsidRPr="00945C57">
        <w:rPr>
          <w:sz w:val="24"/>
          <w:szCs w:val="24"/>
        </w:rPr>
        <w:t xml:space="preserve">upravitelj </w:t>
      </w:r>
      <w:r w:rsidR="0062184C" w:rsidRPr="00945C57">
        <w:rPr>
          <w:sz w:val="24"/>
          <w:szCs w:val="24"/>
        </w:rPr>
        <w:t>Dragutin Ježić</w:t>
      </w:r>
      <w:r w:rsidRPr="00945C57">
        <w:rPr>
          <w:sz w:val="24"/>
          <w:szCs w:val="24"/>
        </w:rPr>
        <w:t xml:space="preserve">, </w:t>
      </w:r>
      <w:r w:rsidR="005645BF" w:rsidRPr="00945C57">
        <w:rPr>
          <w:sz w:val="24"/>
          <w:szCs w:val="24"/>
        </w:rPr>
        <w:t xml:space="preserve">stavlja zahtjev za razrješenje dužnosti, navodeći kako </w:t>
      </w:r>
      <w:r w:rsidR="00716017" w:rsidRPr="00945C57">
        <w:rPr>
          <w:sz w:val="24"/>
          <w:szCs w:val="24"/>
        </w:rPr>
        <w:t>je već imenovan za stečajnog upravitelja u stečajnom postupku koji se vodi pod poslovnim brojem St-3791/2016, a u kojem je zakazano ispitno ročište za 4. travnja 2017. godine. S obzirom da je ispitno ročište u ovosudnom predmetu zakazano za 5. travnja 2017. godine to Dragutim Ježić navodi kako nije moguće kvalitetno pripremiti oba predmeta. Osim toga stečajni upravitelj navodi kako očekuje operaciju oka, te u prilogu dostavlja liječničku uputnicu.</w:t>
      </w:r>
    </w:p>
    <w:p w:rsidRDefault="00716017" w:rsidP="005645BF" w:rsidR="00716017" w:rsidRPr="00945C57">
      <w:pPr>
        <w:tabs>
          <w:tab w:pos="0" w:val="left"/>
        </w:tabs>
        <w:jc w:val="both"/>
        <w:rPr>
          <w:sz w:val="24"/>
          <w:szCs w:val="24"/>
        </w:rPr>
      </w:pPr>
      <w:r w:rsidRPr="00945C57">
        <w:rPr>
          <w:sz w:val="24"/>
          <w:szCs w:val="24"/>
        </w:rPr>
        <w:tab/>
        <w:t>Uvidom u liječničku uputnicu sud je utvrdio kako je ista izdana 13.6.2016. godine, dakle prije više od 6 mjeseci, sa zahtjevom „KONTROLNI PREGLED“.</w:t>
      </w:r>
    </w:p>
    <w:p w:rsidRDefault="009D1D02" w:rsidP="005645BF" w:rsidR="008A4764" w:rsidRPr="00945C57">
      <w:pPr>
        <w:tabs>
          <w:tab w:pos="0" w:val="left"/>
        </w:tabs>
        <w:jc w:val="both"/>
        <w:rPr>
          <w:sz w:val="24"/>
          <w:szCs w:val="24"/>
        </w:rPr>
      </w:pPr>
      <w:r w:rsidRPr="00945C57">
        <w:rPr>
          <w:sz w:val="24"/>
          <w:szCs w:val="24"/>
        </w:rPr>
        <w:tab/>
      </w:r>
    </w:p>
    <w:p w:rsidRDefault="006B600E" w:rsidP="006B600E" w:rsidR="00637970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Prema odredbi članka 91. stavak 5. SZ-a sud može razriješiti stečajnog upravitelja na osobni zahtjev.</w:t>
      </w:r>
      <w:r w:rsidR="00532394" w:rsidRPr="00945C57">
        <w:rPr>
          <w:sz w:val="24"/>
          <w:szCs w:val="24"/>
        </w:rPr>
        <w:t xml:space="preserve"> </w:t>
      </w:r>
      <w:r w:rsidR="00BA0EDE" w:rsidRPr="00945C57">
        <w:rPr>
          <w:sz w:val="24"/>
          <w:szCs w:val="24"/>
        </w:rPr>
        <w:t>G</w:t>
      </w:r>
      <w:r w:rsidR="00637970" w:rsidRPr="00945C57">
        <w:rPr>
          <w:sz w:val="24"/>
          <w:szCs w:val="24"/>
        </w:rPr>
        <w:t xml:space="preserve">ramatičkim tumačenjem </w:t>
      </w:r>
      <w:r w:rsidR="00BA0EDE" w:rsidRPr="00945C57">
        <w:rPr>
          <w:sz w:val="24"/>
          <w:szCs w:val="24"/>
        </w:rPr>
        <w:t xml:space="preserve">odredbe članka 91. stavak 5. SZ-a </w:t>
      </w:r>
      <w:r w:rsidR="00637970" w:rsidRPr="00945C57">
        <w:rPr>
          <w:sz w:val="24"/>
          <w:szCs w:val="24"/>
        </w:rPr>
        <w:t xml:space="preserve">lako je zaključiti kako </w:t>
      </w:r>
      <w:r w:rsidR="008A4764" w:rsidRPr="00945C57">
        <w:rPr>
          <w:sz w:val="24"/>
          <w:szCs w:val="24"/>
        </w:rPr>
        <w:t>sud može, ali</w:t>
      </w:r>
      <w:r w:rsidR="00E7071B" w:rsidRPr="00945C57">
        <w:rPr>
          <w:sz w:val="24"/>
          <w:szCs w:val="24"/>
        </w:rPr>
        <w:t xml:space="preserve"> i ne mora udovoljiti zahtjevu za razrješenje stečajnog upravitelja. </w:t>
      </w:r>
    </w:p>
    <w:p w:rsidRDefault="00B91341" w:rsidP="006B600E" w:rsidR="00B91341" w:rsidRPr="00945C57">
      <w:pPr>
        <w:ind w:firstLine="720"/>
        <w:jc w:val="both"/>
        <w:rPr>
          <w:sz w:val="24"/>
          <w:szCs w:val="24"/>
        </w:rPr>
      </w:pPr>
    </w:p>
    <w:p w:rsidRDefault="00BA0EDE" w:rsidP="006B600E" w:rsidR="0055038E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S</w:t>
      </w:r>
      <w:r w:rsidR="00637970" w:rsidRPr="00945C57">
        <w:rPr>
          <w:sz w:val="24"/>
          <w:szCs w:val="24"/>
        </w:rPr>
        <w:t xml:space="preserve">tav je </w:t>
      </w:r>
      <w:r w:rsidR="00B02585" w:rsidRPr="00945C57">
        <w:rPr>
          <w:sz w:val="24"/>
          <w:szCs w:val="24"/>
        </w:rPr>
        <w:t xml:space="preserve">ovog suda prvog stupnja kako se zahtjevu stečajnog upravitelja za razrješenje ne udovoljava automatski – čim </w:t>
      </w:r>
      <w:r w:rsidR="00221CE0" w:rsidRPr="00945C57">
        <w:rPr>
          <w:sz w:val="24"/>
          <w:szCs w:val="24"/>
        </w:rPr>
        <w:t>se takav zahtjev podnese</w:t>
      </w:r>
      <w:r w:rsidR="00B02585" w:rsidRPr="00945C57">
        <w:rPr>
          <w:sz w:val="24"/>
          <w:szCs w:val="24"/>
        </w:rPr>
        <w:t xml:space="preserve">, nego je sud prilikom donošenja odluke po </w:t>
      </w:r>
      <w:r w:rsidRPr="00945C57">
        <w:rPr>
          <w:sz w:val="24"/>
          <w:szCs w:val="24"/>
        </w:rPr>
        <w:t xml:space="preserve">tom </w:t>
      </w:r>
      <w:r w:rsidR="00B02585" w:rsidRPr="00945C57">
        <w:rPr>
          <w:sz w:val="24"/>
          <w:szCs w:val="24"/>
        </w:rPr>
        <w:t xml:space="preserve">zahtjevu dužan cijeniti okolnosti </w:t>
      </w:r>
      <w:r w:rsidR="00532394" w:rsidRPr="00945C57">
        <w:rPr>
          <w:sz w:val="24"/>
          <w:szCs w:val="24"/>
        </w:rPr>
        <w:t xml:space="preserve">svakog </w:t>
      </w:r>
      <w:r w:rsidR="00B02585" w:rsidRPr="00945C57">
        <w:rPr>
          <w:sz w:val="24"/>
          <w:szCs w:val="24"/>
        </w:rPr>
        <w:t xml:space="preserve">konkretnog slučaja. </w:t>
      </w:r>
    </w:p>
    <w:p w:rsidRDefault="00D878BF" w:rsidP="006B600E" w:rsidR="00D878BF" w:rsidRPr="00945C57">
      <w:pPr>
        <w:ind w:firstLine="720"/>
        <w:jc w:val="both"/>
        <w:rPr>
          <w:sz w:val="24"/>
          <w:szCs w:val="24"/>
        </w:rPr>
      </w:pPr>
    </w:p>
    <w:p w:rsidRDefault="00D878BF" w:rsidP="006B600E" w:rsidR="00D878BF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Sud je dakle, </w:t>
      </w:r>
      <w:r w:rsidR="00B02585" w:rsidRPr="00945C57">
        <w:rPr>
          <w:sz w:val="24"/>
          <w:szCs w:val="24"/>
        </w:rPr>
        <w:t xml:space="preserve">prilikom donošenja </w:t>
      </w:r>
      <w:r w:rsidR="0055038E" w:rsidRPr="00945C57">
        <w:rPr>
          <w:sz w:val="24"/>
          <w:szCs w:val="24"/>
        </w:rPr>
        <w:t xml:space="preserve">odluke </w:t>
      </w:r>
      <w:r w:rsidR="00E7071B" w:rsidRPr="00945C57">
        <w:rPr>
          <w:sz w:val="24"/>
          <w:szCs w:val="24"/>
        </w:rPr>
        <w:t xml:space="preserve">o razrješenju </w:t>
      </w:r>
      <w:r w:rsidR="0055038E" w:rsidRPr="00945C57">
        <w:rPr>
          <w:sz w:val="24"/>
          <w:szCs w:val="24"/>
        </w:rPr>
        <w:t>dužan savjesno i brižljivo c</w:t>
      </w:r>
      <w:r w:rsidR="0017666D" w:rsidRPr="00945C57">
        <w:rPr>
          <w:sz w:val="24"/>
          <w:szCs w:val="24"/>
        </w:rPr>
        <w:t>i</w:t>
      </w:r>
      <w:r w:rsidR="0055038E" w:rsidRPr="00945C57">
        <w:rPr>
          <w:sz w:val="24"/>
          <w:szCs w:val="24"/>
        </w:rPr>
        <w:t>jeniti navode stečajnog upravitelja, te dokaze kojima potkrjepljuje te navode</w:t>
      </w:r>
      <w:r w:rsidR="0017666D" w:rsidRPr="00945C57">
        <w:rPr>
          <w:sz w:val="24"/>
          <w:szCs w:val="24"/>
        </w:rPr>
        <w:t xml:space="preserve"> i </w:t>
      </w:r>
      <w:r w:rsidR="0055038E" w:rsidRPr="00945C57">
        <w:rPr>
          <w:sz w:val="24"/>
          <w:szCs w:val="24"/>
        </w:rPr>
        <w:t>tek nakon savjesne i bri</w:t>
      </w:r>
      <w:r w:rsidR="0017666D" w:rsidRPr="00945C57">
        <w:rPr>
          <w:sz w:val="24"/>
          <w:szCs w:val="24"/>
        </w:rPr>
        <w:t xml:space="preserve">žljive </w:t>
      </w:r>
      <w:r w:rsidR="0055038E" w:rsidRPr="00945C57">
        <w:rPr>
          <w:sz w:val="24"/>
          <w:szCs w:val="24"/>
        </w:rPr>
        <w:t xml:space="preserve">ocjene navoda i </w:t>
      </w:r>
      <w:r w:rsidR="0017666D" w:rsidRPr="00945C57">
        <w:rPr>
          <w:sz w:val="24"/>
          <w:szCs w:val="24"/>
        </w:rPr>
        <w:t>dokaz</w:t>
      </w:r>
      <w:r w:rsidR="00216D29" w:rsidRPr="00945C57">
        <w:rPr>
          <w:sz w:val="24"/>
          <w:szCs w:val="24"/>
        </w:rPr>
        <w:t>a</w:t>
      </w:r>
      <w:r w:rsidR="0017666D" w:rsidRPr="00945C57">
        <w:rPr>
          <w:sz w:val="24"/>
          <w:szCs w:val="24"/>
        </w:rPr>
        <w:t xml:space="preserve">,  ako smatra razloge </w:t>
      </w:r>
      <w:r w:rsidR="0078385E" w:rsidRPr="00945C57">
        <w:rPr>
          <w:sz w:val="24"/>
          <w:szCs w:val="24"/>
        </w:rPr>
        <w:t xml:space="preserve">za razrješenje </w:t>
      </w:r>
      <w:r w:rsidR="0017666D" w:rsidRPr="00945C57">
        <w:rPr>
          <w:sz w:val="24"/>
          <w:szCs w:val="24"/>
        </w:rPr>
        <w:t xml:space="preserve">opravdanim </w:t>
      </w:r>
      <w:r w:rsidRPr="00945C57">
        <w:rPr>
          <w:sz w:val="24"/>
          <w:szCs w:val="24"/>
        </w:rPr>
        <w:t xml:space="preserve"> </w:t>
      </w:r>
      <w:r w:rsidR="0017666D" w:rsidRPr="00945C57">
        <w:rPr>
          <w:sz w:val="24"/>
          <w:szCs w:val="24"/>
        </w:rPr>
        <w:t xml:space="preserve">udovoljiti </w:t>
      </w:r>
      <w:r w:rsidR="0076235B" w:rsidRPr="00945C57">
        <w:rPr>
          <w:sz w:val="24"/>
          <w:szCs w:val="24"/>
        </w:rPr>
        <w:t>će</w:t>
      </w:r>
      <w:r w:rsidR="0078385E" w:rsidRPr="00945C57">
        <w:rPr>
          <w:sz w:val="24"/>
          <w:szCs w:val="24"/>
        </w:rPr>
        <w:t xml:space="preserve"> </w:t>
      </w:r>
      <w:r w:rsidR="0017666D" w:rsidRPr="00945C57">
        <w:rPr>
          <w:sz w:val="24"/>
          <w:szCs w:val="24"/>
        </w:rPr>
        <w:t>zahtjevu.</w:t>
      </w:r>
    </w:p>
    <w:p w:rsidRDefault="0055038E" w:rsidP="006B600E" w:rsidR="0055038E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  </w:t>
      </w:r>
    </w:p>
    <w:p w:rsidRDefault="009B193B" w:rsidP="006B600E" w:rsidR="00C21B8B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Cilj </w:t>
      </w:r>
      <w:r w:rsidR="0007784D" w:rsidRPr="00945C57">
        <w:rPr>
          <w:sz w:val="24"/>
          <w:szCs w:val="24"/>
        </w:rPr>
        <w:t>z</w:t>
      </w:r>
      <w:r w:rsidR="00C21B8B" w:rsidRPr="00945C57">
        <w:rPr>
          <w:sz w:val="24"/>
          <w:szCs w:val="24"/>
        </w:rPr>
        <w:t xml:space="preserve">akonskog načina </w:t>
      </w:r>
      <w:r w:rsidRPr="00945C57">
        <w:rPr>
          <w:sz w:val="24"/>
          <w:szCs w:val="24"/>
        </w:rPr>
        <w:t xml:space="preserve">izbora stečajnih upravitelja metodom slučajnog odabira </w:t>
      </w:r>
      <w:r w:rsidR="00C21B8B" w:rsidRPr="00945C57">
        <w:rPr>
          <w:sz w:val="24"/>
          <w:szCs w:val="24"/>
        </w:rPr>
        <w:t xml:space="preserve">sa liste stečajnih upravitelja </w:t>
      </w:r>
      <w:r w:rsidR="00974DE4" w:rsidRPr="00945C57">
        <w:rPr>
          <w:sz w:val="24"/>
          <w:szCs w:val="24"/>
        </w:rPr>
        <w:t xml:space="preserve">za područje nadležnog suda </w:t>
      </w:r>
      <w:r w:rsidR="00C21B8B" w:rsidRPr="00945C57">
        <w:rPr>
          <w:sz w:val="24"/>
          <w:szCs w:val="24"/>
        </w:rPr>
        <w:t xml:space="preserve">(članak 84.stavak 1. SZ-a) </w:t>
      </w:r>
      <w:r w:rsidRPr="00945C57">
        <w:rPr>
          <w:sz w:val="24"/>
          <w:szCs w:val="24"/>
        </w:rPr>
        <w:t xml:space="preserve">bio </w:t>
      </w:r>
      <w:r w:rsidR="0007784D" w:rsidRPr="00945C57">
        <w:rPr>
          <w:sz w:val="24"/>
          <w:szCs w:val="24"/>
        </w:rPr>
        <w:t xml:space="preserve">je izbjeći </w:t>
      </w:r>
      <w:r w:rsidRPr="00945C57">
        <w:rPr>
          <w:sz w:val="24"/>
          <w:szCs w:val="24"/>
        </w:rPr>
        <w:t>bil</w:t>
      </w:r>
      <w:r w:rsidR="0007784D" w:rsidRPr="00945C57">
        <w:rPr>
          <w:sz w:val="24"/>
          <w:szCs w:val="24"/>
        </w:rPr>
        <w:t>o</w:t>
      </w:r>
      <w:r w:rsidRPr="00945C57">
        <w:rPr>
          <w:sz w:val="24"/>
          <w:szCs w:val="24"/>
        </w:rPr>
        <w:t xml:space="preserve"> kakv</w:t>
      </w:r>
      <w:r w:rsidR="0007784D" w:rsidRPr="00945C57">
        <w:rPr>
          <w:sz w:val="24"/>
          <w:szCs w:val="24"/>
        </w:rPr>
        <w:t>u</w:t>
      </w:r>
      <w:r w:rsidRPr="00945C57">
        <w:rPr>
          <w:sz w:val="24"/>
          <w:szCs w:val="24"/>
        </w:rPr>
        <w:t xml:space="preserve"> subjektivnost stečajnog suca kod imenovanja stečajnog upravitelja. </w:t>
      </w:r>
      <w:r w:rsidR="00D878BF" w:rsidRPr="00945C57">
        <w:rPr>
          <w:sz w:val="24"/>
          <w:szCs w:val="24"/>
        </w:rPr>
        <w:t>Stalna je z</w:t>
      </w:r>
      <w:r w:rsidR="0007784D" w:rsidRPr="00945C57">
        <w:rPr>
          <w:sz w:val="24"/>
          <w:szCs w:val="24"/>
        </w:rPr>
        <w:t>adaća  suda, u primjeni svake  norme</w:t>
      </w:r>
      <w:r w:rsidR="00D878BF" w:rsidRPr="00945C57">
        <w:rPr>
          <w:sz w:val="24"/>
          <w:szCs w:val="24"/>
        </w:rPr>
        <w:t>,</w:t>
      </w:r>
      <w:r w:rsidR="0007784D" w:rsidRPr="00945C57">
        <w:rPr>
          <w:sz w:val="24"/>
          <w:szCs w:val="24"/>
        </w:rPr>
        <w:t xml:space="preserve">  spriječiti bilo kakvu zloupo</w:t>
      </w:r>
      <w:r w:rsidR="00F5354F" w:rsidRPr="00945C57">
        <w:rPr>
          <w:sz w:val="24"/>
          <w:szCs w:val="24"/>
        </w:rPr>
        <w:t>rabu</w:t>
      </w:r>
      <w:r w:rsidR="0007784D" w:rsidRPr="00945C57">
        <w:rPr>
          <w:sz w:val="24"/>
          <w:szCs w:val="24"/>
        </w:rPr>
        <w:t xml:space="preserve"> prava (članak 3. stavak 3. ZPP-a, u vezi članka </w:t>
      </w:r>
      <w:r w:rsidR="00F5354F" w:rsidRPr="00945C57">
        <w:rPr>
          <w:sz w:val="24"/>
          <w:szCs w:val="24"/>
        </w:rPr>
        <w:t>10. SZ-a)</w:t>
      </w:r>
      <w:r w:rsidR="0058418C" w:rsidRPr="00945C57">
        <w:rPr>
          <w:sz w:val="24"/>
          <w:szCs w:val="24"/>
        </w:rPr>
        <w:t>.</w:t>
      </w:r>
      <w:r w:rsidR="0007784D" w:rsidRPr="00945C57">
        <w:rPr>
          <w:sz w:val="24"/>
          <w:szCs w:val="24"/>
        </w:rPr>
        <w:t xml:space="preserve"> </w:t>
      </w:r>
    </w:p>
    <w:p w:rsidRDefault="0058418C" w:rsidP="006B600E" w:rsidR="0058418C" w:rsidRPr="00945C57">
      <w:pPr>
        <w:ind w:firstLine="720"/>
        <w:jc w:val="both"/>
        <w:rPr>
          <w:sz w:val="24"/>
          <w:szCs w:val="24"/>
        </w:rPr>
      </w:pPr>
    </w:p>
    <w:p w:rsidRDefault="00F5354F" w:rsidP="006B600E" w:rsidR="00DB5AC4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Z</w:t>
      </w:r>
      <w:r w:rsidR="0092387F" w:rsidRPr="00945C57">
        <w:rPr>
          <w:sz w:val="24"/>
          <w:szCs w:val="24"/>
        </w:rPr>
        <w:t>akonsk</w:t>
      </w:r>
      <w:r w:rsidRPr="00945C57">
        <w:rPr>
          <w:sz w:val="24"/>
          <w:szCs w:val="24"/>
        </w:rPr>
        <w:t xml:space="preserve">o pravo i </w:t>
      </w:r>
      <w:r w:rsidR="00974DE4" w:rsidRPr="00945C57">
        <w:rPr>
          <w:sz w:val="24"/>
          <w:szCs w:val="24"/>
        </w:rPr>
        <w:t xml:space="preserve">mogućnost da se na listi nadležnog suda (sa koje se provodi </w:t>
      </w:r>
      <w:r w:rsidR="0092387F" w:rsidRPr="00945C57">
        <w:rPr>
          <w:sz w:val="24"/>
          <w:szCs w:val="24"/>
        </w:rPr>
        <w:t xml:space="preserve">slučajan </w:t>
      </w:r>
      <w:r w:rsidR="00974DE4" w:rsidRPr="00945C57">
        <w:rPr>
          <w:sz w:val="24"/>
          <w:szCs w:val="24"/>
        </w:rPr>
        <w:t>izbor</w:t>
      </w:r>
      <w:r w:rsidR="0092387F" w:rsidRPr="00945C57">
        <w:rPr>
          <w:sz w:val="24"/>
          <w:szCs w:val="24"/>
        </w:rPr>
        <w:t xml:space="preserve"> stečajn</w:t>
      </w:r>
      <w:r w:rsidR="00D878BF" w:rsidRPr="00945C57">
        <w:rPr>
          <w:sz w:val="24"/>
          <w:szCs w:val="24"/>
        </w:rPr>
        <w:t xml:space="preserve">ih </w:t>
      </w:r>
      <w:r w:rsidR="00CF42DF" w:rsidRPr="00945C57">
        <w:rPr>
          <w:sz w:val="24"/>
          <w:szCs w:val="24"/>
        </w:rPr>
        <w:t>i privremenih stečajnih</w:t>
      </w:r>
      <w:r w:rsidR="0092387F" w:rsidRPr="00945C57">
        <w:rPr>
          <w:sz w:val="24"/>
          <w:szCs w:val="24"/>
        </w:rPr>
        <w:t xml:space="preserve"> upravitelja</w:t>
      </w:r>
      <w:r w:rsidR="00974DE4" w:rsidRPr="00945C57">
        <w:rPr>
          <w:sz w:val="24"/>
          <w:szCs w:val="24"/>
        </w:rPr>
        <w:t>) prijave osobe koje nemaju centar svog poslovnog in</w:t>
      </w:r>
      <w:r w:rsidRPr="00945C57">
        <w:rPr>
          <w:sz w:val="24"/>
          <w:szCs w:val="24"/>
        </w:rPr>
        <w:t>teresa</w:t>
      </w:r>
      <w:r w:rsidR="00974DE4" w:rsidRPr="00945C57">
        <w:rPr>
          <w:sz w:val="24"/>
          <w:szCs w:val="24"/>
        </w:rPr>
        <w:t xml:space="preserve"> na području određenog suda ili osobe kojima </w:t>
      </w:r>
      <w:r w:rsidR="005621FE" w:rsidRPr="00945C57">
        <w:rPr>
          <w:sz w:val="24"/>
          <w:szCs w:val="24"/>
        </w:rPr>
        <w:t xml:space="preserve">poslovi stečajnog upravitelja </w:t>
      </w:r>
      <w:r w:rsidR="00DB5AC4" w:rsidRPr="00945C57">
        <w:rPr>
          <w:sz w:val="24"/>
          <w:szCs w:val="24"/>
        </w:rPr>
        <w:t>ni</w:t>
      </w:r>
      <w:r w:rsidR="005621FE" w:rsidRPr="00945C57">
        <w:rPr>
          <w:sz w:val="24"/>
          <w:szCs w:val="24"/>
        </w:rPr>
        <w:t>su</w:t>
      </w:r>
      <w:r w:rsidR="00DB5AC4" w:rsidRPr="00945C57">
        <w:rPr>
          <w:sz w:val="24"/>
          <w:szCs w:val="24"/>
        </w:rPr>
        <w:t xml:space="preserve"> </w:t>
      </w:r>
      <w:r w:rsidR="005621FE" w:rsidRPr="00945C57">
        <w:rPr>
          <w:sz w:val="24"/>
          <w:szCs w:val="24"/>
        </w:rPr>
        <w:t xml:space="preserve">(važan) </w:t>
      </w:r>
      <w:r w:rsidR="00DB5AC4" w:rsidRPr="00945C57">
        <w:rPr>
          <w:sz w:val="24"/>
          <w:szCs w:val="24"/>
        </w:rPr>
        <w:t>izvor prihoda</w:t>
      </w:r>
      <w:r w:rsidR="005621FE" w:rsidRPr="00945C57">
        <w:rPr>
          <w:sz w:val="24"/>
          <w:szCs w:val="24"/>
        </w:rPr>
        <w:t xml:space="preserve">, ili koje za sada nemaju motiva za obavljanje tih poslova </w:t>
      </w:r>
      <w:r w:rsidR="0092387F" w:rsidRPr="00945C57">
        <w:rPr>
          <w:sz w:val="24"/>
          <w:szCs w:val="24"/>
        </w:rPr>
        <w:t xml:space="preserve">(ili </w:t>
      </w:r>
      <w:r w:rsidRPr="00945C57">
        <w:rPr>
          <w:sz w:val="24"/>
          <w:szCs w:val="24"/>
        </w:rPr>
        <w:t>neki drugi razlo</w:t>
      </w:r>
      <w:r w:rsidR="005621FE" w:rsidRPr="00945C57">
        <w:rPr>
          <w:sz w:val="24"/>
          <w:szCs w:val="24"/>
        </w:rPr>
        <w:t>zi</w:t>
      </w:r>
      <w:r w:rsidR="0092387F" w:rsidRPr="00945C57">
        <w:rPr>
          <w:sz w:val="24"/>
          <w:szCs w:val="24"/>
        </w:rPr>
        <w:t xml:space="preserve">) </w:t>
      </w:r>
      <w:r w:rsidR="00C21B8B" w:rsidRPr="00945C57">
        <w:rPr>
          <w:sz w:val="24"/>
          <w:szCs w:val="24"/>
        </w:rPr>
        <w:t xml:space="preserve">u praksi </w:t>
      </w:r>
      <w:r w:rsidR="00A22DA1" w:rsidRPr="00945C57">
        <w:rPr>
          <w:sz w:val="24"/>
          <w:szCs w:val="24"/>
        </w:rPr>
        <w:t xml:space="preserve">primjene metode slučajnog odabira (članak 84. stavak 1. SZ-a) </w:t>
      </w:r>
      <w:r w:rsidRPr="00945C57">
        <w:rPr>
          <w:sz w:val="24"/>
          <w:szCs w:val="24"/>
        </w:rPr>
        <w:t xml:space="preserve">dovode </w:t>
      </w:r>
      <w:r w:rsidR="00C21B8B" w:rsidRPr="00945C57">
        <w:rPr>
          <w:sz w:val="24"/>
          <w:szCs w:val="24"/>
        </w:rPr>
        <w:t>do apsurdne situacije</w:t>
      </w:r>
      <w:r w:rsidR="00DB5AC4" w:rsidRPr="00945C57">
        <w:rPr>
          <w:sz w:val="24"/>
          <w:szCs w:val="24"/>
        </w:rPr>
        <w:t xml:space="preserve"> –</w:t>
      </w:r>
      <w:r w:rsidR="00C21B8B" w:rsidRPr="00945C57">
        <w:rPr>
          <w:sz w:val="24"/>
          <w:szCs w:val="24"/>
        </w:rPr>
        <w:t xml:space="preserve"> </w:t>
      </w:r>
      <w:r w:rsidR="00DB5AC4" w:rsidRPr="00945C57">
        <w:rPr>
          <w:sz w:val="24"/>
          <w:szCs w:val="24"/>
        </w:rPr>
        <w:t xml:space="preserve">stečajni upravitelji </w:t>
      </w:r>
      <w:r w:rsidR="0092387F" w:rsidRPr="00945C57">
        <w:rPr>
          <w:sz w:val="24"/>
          <w:szCs w:val="24"/>
        </w:rPr>
        <w:t xml:space="preserve">imenovani metodom slučajnog odabira </w:t>
      </w:r>
      <w:r w:rsidR="00DB5AC4" w:rsidRPr="00945C57">
        <w:rPr>
          <w:sz w:val="24"/>
          <w:szCs w:val="24"/>
        </w:rPr>
        <w:t>serijski stavljaju zahtjeve za svojim razrješenjem</w:t>
      </w:r>
      <w:r w:rsidR="00A22DA1" w:rsidRPr="00945C57">
        <w:rPr>
          <w:sz w:val="24"/>
          <w:szCs w:val="24"/>
        </w:rPr>
        <w:t>.</w:t>
      </w:r>
    </w:p>
    <w:p w:rsidRDefault="005621FE" w:rsidP="006B600E" w:rsidR="005621FE" w:rsidRPr="00945C57">
      <w:pPr>
        <w:ind w:firstLine="720"/>
        <w:jc w:val="both"/>
        <w:rPr>
          <w:sz w:val="24"/>
          <w:szCs w:val="24"/>
        </w:rPr>
      </w:pPr>
    </w:p>
    <w:p w:rsidRDefault="0092387F" w:rsidP="006B600E" w:rsidR="00106D51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Ne spekulirajući </w:t>
      </w:r>
      <w:r w:rsidR="00F251D8" w:rsidRPr="00945C57">
        <w:rPr>
          <w:sz w:val="24"/>
          <w:szCs w:val="24"/>
        </w:rPr>
        <w:t xml:space="preserve">u motive zahtjeva za izuzeće, stav je ovog suda prvog stupnja kako je stečajni upravitelj koji se prihvatio uvrstiti na listu </w:t>
      </w:r>
      <w:r w:rsidR="00AC750F" w:rsidRPr="00945C57">
        <w:rPr>
          <w:sz w:val="24"/>
          <w:szCs w:val="24"/>
        </w:rPr>
        <w:t xml:space="preserve">stečajnih upravitelja određenog suda </w:t>
      </w:r>
      <w:r w:rsidR="00F251D8" w:rsidRPr="00945C57">
        <w:rPr>
          <w:sz w:val="24"/>
          <w:szCs w:val="24"/>
        </w:rPr>
        <w:t>profesionalac, zainteresiran i motiviran za obavljanje poslova stečajnog upravitelja</w:t>
      </w:r>
      <w:r w:rsidR="00AC750F" w:rsidRPr="00945C57">
        <w:rPr>
          <w:sz w:val="24"/>
          <w:szCs w:val="24"/>
        </w:rPr>
        <w:t xml:space="preserve">. Pri tome je nemogućnost preuzimanja </w:t>
      </w:r>
      <w:r w:rsidR="0029219F" w:rsidRPr="00945C57">
        <w:rPr>
          <w:sz w:val="24"/>
          <w:szCs w:val="24"/>
        </w:rPr>
        <w:t xml:space="preserve">pojedinačnog </w:t>
      </w:r>
      <w:r w:rsidR="00AC750F" w:rsidRPr="00945C57">
        <w:rPr>
          <w:sz w:val="24"/>
          <w:szCs w:val="24"/>
        </w:rPr>
        <w:t xml:space="preserve"> predmeta </w:t>
      </w:r>
      <w:r w:rsidR="0029219F" w:rsidRPr="00945C57">
        <w:rPr>
          <w:sz w:val="24"/>
          <w:szCs w:val="24"/>
        </w:rPr>
        <w:t xml:space="preserve"> samo iznimka </w:t>
      </w:r>
      <w:r w:rsidR="00AC750F" w:rsidRPr="00945C57">
        <w:rPr>
          <w:sz w:val="24"/>
          <w:szCs w:val="24"/>
        </w:rPr>
        <w:t>skopčana sa opravdanim razlozima</w:t>
      </w:r>
      <w:r w:rsidR="005D43FA" w:rsidRPr="00945C57">
        <w:rPr>
          <w:sz w:val="24"/>
          <w:szCs w:val="24"/>
        </w:rPr>
        <w:t>, a ne pravilo</w:t>
      </w:r>
      <w:r w:rsidR="00AC750F" w:rsidRPr="00945C57">
        <w:rPr>
          <w:sz w:val="24"/>
          <w:szCs w:val="24"/>
        </w:rPr>
        <w:t xml:space="preserve">. </w:t>
      </w:r>
      <w:r w:rsidR="0076235B" w:rsidRPr="00945C57">
        <w:rPr>
          <w:sz w:val="24"/>
          <w:szCs w:val="24"/>
        </w:rPr>
        <w:t>A</w:t>
      </w:r>
      <w:r w:rsidR="0029219F" w:rsidRPr="00945C57">
        <w:rPr>
          <w:sz w:val="24"/>
          <w:szCs w:val="24"/>
        </w:rPr>
        <w:t>ko stečajni upravitelj ne može prihvatiti imenovanje bilo bi logično da stavi zahtjev za svo</w:t>
      </w:r>
      <w:r w:rsidR="009D1F48" w:rsidRPr="00945C57">
        <w:rPr>
          <w:sz w:val="24"/>
          <w:szCs w:val="24"/>
        </w:rPr>
        <w:t>j</w:t>
      </w:r>
      <w:r w:rsidR="0029219F" w:rsidRPr="00945C57">
        <w:rPr>
          <w:sz w:val="24"/>
          <w:szCs w:val="24"/>
        </w:rPr>
        <w:t>e brisanje sa liste stečajnih upravitelja.</w:t>
      </w:r>
    </w:p>
    <w:p w:rsidRDefault="0058418C" w:rsidP="006B600E" w:rsidR="0058418C" w:rsidRPr="00945C57">
      <w:pPr>
        <w:ind w:firstLine="720"/>
        <w:jc w:val="both"/>
        <w:rPr>
          <w:sz w:val="24"/>
          <w:szCs w:val="24"/>
        </w:rPr>
      </w:pPr>
    </w:p>
    <w:p w:rsidRDefault="00106D51" w:rsidP="006B600E" w:rsidR="00135FD2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U suprotnom, </w:t>
      </w:r>
      <w:r w:rsidR="009D1F48" w:rsidRPr="00945C57">
        <w:rPr>
          <w:sz w:val="24"/>
          <w:szCs w:val="24"/>
        </w:rPr>
        <w:t>ako s</w:t>
      </w:r>
      <w:r w:rsidRPr="00945C57">
        <w:rPr>
          <w:sz w:val="24"/>
          <w:szCs w:val="24"/>
        </w:rPr>
        <w:t>udovi automatski i bez ocjene razlo</w:t>
      </w:r>
      <w:r w:rsidR="000677C1" w:rsidRPr="00945C57">
        <w:rPr>
          <w:sz w:val="24"/>
          <w:szCs w:val="24"/>
        </w:rPr>
        <w:t>g</w:t>
      </w:r>
      <w:r w:rsidRPr="00945C57">
        <w:rPr>
          <w:sz w:val="24"/>
          <w:szCs w:val="24"/>
        </w:rPr>
        <w:t xml:space="preserve">a </w:t>
      </w:r>
      <w:r w:rsidR="009D1F48" w:rsidRPr="00945C57">
        <w:rPr>
          <w:sz w:val="24"/>
          <w:szCs w:val="24"/>
        </w:rPr>
        <w:t xml:space="preserve">budu </w:t>
      </w:r>
      <w:r w:rsidRPr="00945C57">
        <w:rPr>
          <w:sz w:val="24"/>
          <w:szCs w:val="24"/>
        </w:rPr>
        <w:t xml:space="preserve">udovoljavali zahtjevima stečajnih upravitelja za razrješenje </w:t>
      </w:r>
      <w:r w:rsidR="00B06DE9" w:rsidRPr="00945C57">
        <w:rPr>
          <w:sz w:val="24"/>
          <w:szCs w:val="24"/>
        </w:rPr>
        <w:t xml:space="preserve">mogli bi sudjelovati u </w:t>
      </w:r>
      <w:r w:rsidRPr="00945C57">
        <w:rPr>
          <w:sz w:val="24"/>
          <w:szCs w:val="24"/>
        </w:rPr>
        <w:t>zlouporabi prava</w:t>
      </w:r>
      <w:r w:rsidR="009D1F48" w:rsidRPr="00945C57">
        <w:rPr>
          <w:sz w:val="24"/>
          <w:szCs w:val="24"/>
        </w:rPr>
        <w:t>,</w:t>
      </w:r>
      <w:r w:rsidRPr="00945C57">
        <w:rPr>
          <w:sz w:val="24"/>
          <w:szCs w:val="24"/>
        </w:rPr>
        <w:t xml:space="preserve"> </w:t>
      </w:r>
      <w:r w:rsidR="00BA5BDC" w:rsidRPr="00945C57">
        <w:rPr>
          <w:sz w:val="24"/>
          <w:szCs w:val="24"/>
        </w:rPr>
        <w:t xml:space="preserve"> </w:t>
      </w:r>
      <w:r w:rsidR="00B06DE9" w:rsidRPr="00945C57">
        <w:rPr>
          <w:sz w:val="24"/>
          <w:szCs w:val="24"/>
        </w:rPr>
        <w:t xml:space="preserve">jer  posredno, podnošenjem zahtjeva za razrješenje </w:t>
      </w:r>
      <w:r w:rsidR="00BA5BDC" w:rsidRPr="00945C57">
        <w:rPr>
          <w:sz w:val="24"/>
          <w:szCs w:val="24"/>
        </w:rPr>
        <w:t xml:space="preserve">stečajni upravitelji </w:t>
      </w:r>
      <w:r w:rsidR="00135FD2" w:rsidRPr="00945C57">
        <w:rPr>
          <w:sz w:val="24"/>
          <w:szCs w:val="24"/>
        </w:rPr>
        <w:t>mog</w:t>
      </w:r>
      <w:r w:rsidR="00BA5BDC" w:rsidRPr="00945C57">
        <w:rPr>
          <w:sz w:val="24"/>
          <w:szCs w:val="24"/>
        </w:rPr>
        <w:t>u</w:t>
      </w:r>
      <w:r w:rsidR="00135FD2" w:rsidRPr="00945C57">
        <w:rPr>
          <w:sz w:val="24"/>
          <w:szCs w:val="24"/>
        </w:rPr>
        <w:t xml:space="preserve"> </w:t>
      </w:r>
      <w:r w:rsidR="00057966" w:rsidRPr="00945C57">
        <w:rPr>
          <w:sz w:val="24"/>
          <w:szCs w:val="24"/>
        </w:rPr>
        <w:t>birati predmete</w:t>
      </w:r>
      <w:r w:rsidR="00BA5BDC" w:rsidRPr="00945C57">
        <w:rPr>
          <w:sz w:val="24"/>
          <w:szCs w:val="24"/>
        </w:rPr>
        <w:t xml:space="preserve"> u kojima će biti imenovani, </w:t>
      </w:r>
      <w:r w:rsidR="00057966" w:rsidRPr="00945C57">
        <w:rPr>
          <w:sz w:val="24"/>
          <w:szCs w:val="24"/>
        </w:rPr>
        <w:t xml:space="preserve">  na način da  </w:t>
      </w:r>
      <w:r w:rsidR="000677C1" w:rsidRPr="00945C57">
        <w:rPr>
          <w:sz w:val="24"/>
          <w:szCs w:val="24"/>
        </w:rPr>
        <w:t>podno</w:t>
      </w:r>
      <w:r w:rsidR="00057966" w:rsidRPr="00945C57">
        <w:rPr>
          <w:sz w:val="24"/>
          <w:szCs w:val="24"/>
        </w:rPr>
        <w:t>se</w:t>
      </w:r>
      <w:r w:rsidR="000677C1" w:rsidRPr="00945C57">
        <w:rPr>
          <w:sz w:val="24"/>
          <w:szCs w:val="24"/>
        </w:rPr>
        <w:t xml:space="preserve"> </w:t>
      </w:r>
      <w:r w:rsidR="00057966" w:rsidRPr="00945C57">
        <w:rPr>
          <w:sz w:val="24"/>
          <w:szCs w:val="24"/>
        </w:rPr>
        <w:t>zahtjeve</w:t>
      </w:r>
      <w:r w:rsidR="00135FD2" w:rsidRPr="00945C57">
        <w:rPr>
          <w:sz w:val="24"/>
          <w:szCs w:val="24"/>
        </w:rPr>
        <w:t xml:space="preserve"> razrješenje </w:t>
      </w:r>
      <w:r w:rsidR="000677C1" w:rsidRPr="00945C57">
        <w:rPr>
          <w:sz w:val="24"/>
          <w:szCs w:val="24"/>
        </w:rPr>
        <w:t xml:space="preserve">sve dok ne budu imenovani u predmetu </w:t>
      </w:r>
      <w:r w:rsidR="00135FD2" w:rsidRPr="00945C57">
        <w:rPr>
          <w:sz w:val="24"/>
          <w:szCs w:val="24"/>
        </w:rPr>
        <w:t>koji im odgovara.</w:t>
      </w:r>
      <w:r w:rsidR="000677C1" w:rsidRPr="00945C57">
        <w:rPr>
          <w:sz w:val="24"/>
          <w:szCs w:val="24"/>
        </w:rPr>
        <w:t xml:space="preserve"> Pri tome bi stečajni upravitelji sa slabijom motivacijom za obavljanje poslova stečajnog upravitelja </w:t>
      </w:r>
      <w:r w:rsidR="00057966" w:rsidRPr="00945C57">
        <w:rPr>
          <w:sz w:val="24"/>
          <w:szCs w:val="24"/>
        </w:rPr>
        <w:t xml:space="preserve">dodatno </w:t>
      </w:r>
      <w:r w:rsidR="000677C1" w:rsidRPr="00945C57">
        <w:rPr>
          <w:sz w:val="24"/>
          <w:szCs w:val="24"/>
        </w:rPr>
        <w:t>bili u privilegiranom položaju, jer manjim brojem predmeta smanjuju svoje opterećenje</w:t>
      </w:r>
      <w:r w:rsidR="00BA0EDE" w:rsidRPr="00945C57">
        <w:rPr>
          <w:sz w:val="24"/>
          <w:szCs w:val="24"/>
        </w:rPr>
        <w:t>, a što za izravnu posljedicu ima veću mogućnost ponovnog imenovanja za stečajnog upravitelja.</w:t>
      </w:r>
      <w:r w:rsidR="000677C1" w:rsidRPr="00945C57">
        <w:rPr>
          <w:sz w:val="24"/>
          <w:szCs w:val="24"/>
        </w:rPr>
        <w:t xml:space="preserve">  </w:t>
      </w:r>
    </w:p>
    <w:p w:rsidRDefault="00132651" w:rsidP="006B600E" w:rsidR="00132651" w:rsidRPr="00945C57">
      <w:pPr>
        <w:ind w:firstLine="720"/>
        <w:jc w:val="both"/>
        <w:rPr>
          <w:sz w:val="24"/>
          <w:szCs w:val="24"/>
        </w:rPr>
      </w:pPr>
    </w:p>
    <w:p w:rsidRDefault="00132651" w:rsidP="00132651" w:rsidR="00132651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Prijavom i upisom na listu stečajnih upravitelja za područje nadležnosti upravo određenog trgovačkog suda, stečajni upravitelj je unaprijed dao suglasnost da bude imenovan za stečajnog upravitelja u predmetima suda na činu listu se prijavio i bio upisan.</w:t>
      </w:r>
    </w:p>
    <w:p w:rsidRDefault="00132651" w:rsidP="00132651" w:rsidR="00132651" w:rsidRPr="00945C57">
      <w:pPr>
        <w:ind w:firstLine="720"/>
        <w:jc w:val="both"/>
        <w:rPr>
          <w:sz w:val="24"/>
          <w:szCs w:val="24"/>
        </w:rPr>
      </w:pPr>
    </w:p>
    <w:p w:rsidRDefault="00132651" w:rsidP="00132651" w:rsidR="00132651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Stoga, trenutkom prijave i upisa stečajnog upravitelja na listu stečajnih upravitelja za područje nadležnosti određenog suda, stečajni upravitelj je prihvatio, i bio svjestan mogućnosti otežanog rada u smislu udaljenosti između prebivališta stečajnog upravitelja i sjedišta suda, stoga je irelevantno nalazi li se njegovo sjedište izvan područja nadležnosti tog trgovačkog suda.</w:t>
      </w:r>
    </w:p>
    <w:p w:rsidRDefault="00135FD2" w:rsidP="006B600E" w:rsidR="00135FD2" w:rsidRPr="00945C57">
      <w:pPr>
        <w:ind w:firstLine="720"/>
        <w:jc w:val="both"/>
        <w:rPr>
          <w:sz w:val="24"/>
          <w:szCs w:val="24"/>
        </w:rPr>
      </w:pPr>
    </w:p>
    <w:p w:rsidRDefault="00057966" w:rsidP="006B600E" w:rsidR="00747FA2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U konkretnom slučaju, </w:t>
      </w:r>
      <w:r w:rsidR="00746E6B" w:rsidRPr="00945C57">
        <w:rPr>
          <w:sz w:val="24"/>
          <w:szCs w:val="24"/>
        </w:rPr>
        <w:t>navodi koji se spominju</w:t>
      </w:r>
      <w:r w:rsidR="00747FA2" w:rsidRPr="00945C57">
        <w:rPr>
          <w:sz w:val="24"/>
          <w:szCs w:val="24"/>
        </w:rPr>
        <w:t xml:space="preserve"> u zahtjevu za razrješenjem od 30</w:t>
      </w:r>
      <w:r w:rsidR="00746E6B" w:rsidRPr="00945C57">
        <w:rPr>
          <w:sz w:val="24"/>
          <w:szCs w:val="24"/>
        </w:rPr>
        <w:t>.</w:t>
      </w:r>
      <w:r w:rsidR="00747FA2" w:rsidRPr="00945C57">
        <w:rPr>
          <w:sz w:val="24"/>
          <w:szCs w:val="24"/>
        </w:rPr>
        <w:t xml:space="preserve"> prosinca</w:t>
      </w:r>
      <w:r w:rsidR="00746E6B" w:rsidRPr="00945C57">
        <w:rPr>
          <w:sz w:val="24"/>
          <w:szCs w:val="24"/>
        </w:rPr>
        <w:t xml:space="preserve"> 2016. godine, </w:t>
      </w:r>
      <w:r w:rsidR="00747FA2" w:rsidRPr="00945C57">
        <w:rPr>
          <w:sz w:val="24"/>
          <w:szCs w:val="24"/>
        </w:rPr>
        <w:t xml:space="preserve">prema mišljenju i stavu suda, u dijelu u kojem se navodi </w:t>
      </w:r>
      <w:r w:rsidR="00747FA2" w:rsidRPr="00945C57">
        <w:rPr>
          <w:sz w:val="24"/>
          <w:szCs w:val="24"/>
        </w:rPr>
        <w:lastRenderedPageBreak/>
        <w:t>kako nije moguće kvalitetno pripremiti dva ispitna ročišta, nisu opravdani razlozi za prihvat razrješenja stečajnog upravitelja.</w:t>
      </w:r>
    </w:p>
    <w:p w:rsidRDefault="00747FA2" w:rsidP="006B600E" w:rsidR="00747FA2" w:rsidRPr="00945C57">
      <w:pPr>
        <w:ind w:firstLine="720"/>
        <w:jc w:val="both"/>
        <w:rPr>
          <w:sz w:val="24"/>
          <w:szCs w:val="24"/>
        </w:rPr>
      </w:pPr>
    </w:p>
    <w:p w:rsidRDefault="00747FA2" w:rsidP="006B600E" w:rsidR="00747FA2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Tim više što do ispitnih ročišta ima gotovo četiri mjeseca.</w:t>
      </w:r>
    </w:p>
    <w:p w:rsidRDefault="00747FA2" w:rsidP="006B600E" w:rsidR="00747FA2" w:rsidRPr="00945C57">
      <w:pPr>
        <w:ind w:firstLine="720"/>
        <w:jc w:val="both"/>
        <w:rPr>
          <w:sz w:val="24"/>
          <w:szCs w:val="24"/>
        </w:rPr>
      </w:pPr>
    </w:p>
    <w:p w:rsidRDefault="00747FA2" w:rsidP="006B600E" w:rsidR="00747FA2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U pogledu liječničke dokumentacije, sud je utvrdio kako je ista datirana s 13.6.2016., dakle prije više od 6 mjeseci, sa svrhom kontrolnog pregleda, slijedom čega stečajni upravitelj nije dostavio dokumentaciju koja bi potkrepljivala možebitnu operaciju oka.</w:t>
      </w:r>
    </w:p>
    <w:p w:rsidRDefault="00747FA2" w:rsidP="006B600E" w:rsidR="00747FA2" w:rsidRPr="00945C57">
      <w:pPr>
        <w:ind w:firstLine="720"/>
        <w:jc w:val="both"/>
        <w:rPr>
          <w:sz w:val="24"/>
          <w:szCs w:val="24"/>
        </w:rPr>
      </w:pPr>
    </w:p>
    <w:p w:rsidRDefault="00C67048" w:rsidP="006B600E" w:rsidR="000C5D46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Potrebno je napomenuti kako je sudska praksa pokazala da nema otvorenog stečajnog postupka u kojemu nije stavljen zahtjev za razrješenjem stečajnog upravitelja, i to ne samo jedan puta, već i od strane više upravitelja koji su imenovani temeljem zahtjeva za razrješenjem prethodnika.</w:t>
      </w:r>
    </w:p>
    <w:p w:rsidRDefault="00C67048" w:rsidP="006B600E" w:rsidR="00C67048" w:rsidRPr="00945C57">
      <w:pPr>
        <w:ind w:firstLine="720"/>
        <w:jc w:val="both"/>
        <w:rPr>
          <w:sz w:val="24"/>
          <w:szCs w:val="24"/>
        </w:rPr>
      </w:pPr>
    </w:p>
    <w:p w:rsidRDefault="00C67048" w:rsidP="006B600E" w:rsidR="007E25E7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Čestim promjenama stečajnih upravitelja, posebice u vrijeme dok su otvoreni rokovi za prijavu tražbina stečajnih vjerovnika, vjerovnici stečajnog dužnika dovode se u </w:t>
      </w:r>
      <w:r w:rsidR="007E25E7" w:rsidRPr="00945C57">
        <w:rPr>
          <w:sz w:val="24"/>
          <w:szCs w:val="24"/>
        </w:rPr>
        <w:t>zbunjujuću situaciju jer ne znaju kome više treba prijavljivati tražbine.</w:t>
      </w:r>
    </w:p>
    <w:p w:rsidRDefault="007E25E7" w:rsidP="006B600E" w:rsidR="007E25E7" w:rsidRPr="00945C57">
      <w:pPr>
        <w:ind w:firstLine="720"/>
        <w:jc w:val="both"/>
        <w:rPr>
          <w:sz w:val="24"/>
          <w:szCs w:val="24"/>
        </w:rPr>
      </w:pPr>
    </w:p>
    <w:p w:rsidRDefault="007E25E7" w:rsidP="006B600E" w:rsidR="007E25E7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Osim toga, dolazi i do problema u predaji prijava između starog (razr</w:t>
      </w:r>
      <w:r w:rsidR="00F1413E" w:rsidRPr="00945C57">
        <w:rPr>
          <w:sz w:val="24"/>
          <w:szCs w:val="24"/>
        </w:rPr>
        <w:t>i</w:t>
      </w:r>
      <w:r w:rsidRPr="00945C57">
        <w:rPr>
          <w:sz w:val="24"/>
          <w:szCs w:val="24"/>
        </w:rPr>
        <w:t>ješenog upravitelja) i novog upravitelja</w:t>
      </w:r>
      <w:r w:rsidR="004D460B">
        <w:rPr>
          <w:sz w:val="24"/>
          <w:szCs w:val="24"/>
        </w:rPr>
        <w:t xml:space="preserve"> </w:t>
      </w:r>
      <w:r w:rsidR="004D460B" w:rsidRPr="00945C57">
        <w:rPr>
          <w:sz w:val="24"/>
          <w:szCs w:val="24"/>
        </w:rPr>
        <w:t>(imenovanog nakon razrješenja)</w:t>
      </w:r>
      <w:r w:rsidRPr="00945C57">
        <w:rPr>
          <w:sz w:val="24"/>
          <w:szCs w:val="24"/>
        </w:rPr>
        <w:t>, što dodatno otežava rad ne samo stečajnim sucima već i vjerovnicima, obzirom da prijave tražbina vjerovnika ostaju neispitane.</w:t>
      </w:r>
    </w:p>
    <w:p w:rsidRDefault="007E25E7" w:rsidP="006B600E" w:rsidR="007E25E7" w:rsidRPr="00945C57">
      <w:pPr>
        <w:ind w:firstLine="720"/>
        <w:jc w:val="both"/>
        <w:rPr>
          <w:sz w:val="24"/>
          <w:szCs w:val="24"/>
        </w:rPr>
      </w:pPr>
    </w:p>
    <w:p w:rsidRDefault="007E25E7" w:rsidP="006B600E" w:rsidR="00C67048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Stoga, prilikom odlučivanja </w:t>
      </w:r>
      <w:r w:rsidR="004D460B">
        <w:rPr>
          <w:sz w:val="24"/>
          <w:szCs w:val="24"/>
        </w:rPr>
        <w:t>o zahtjevima za razrješenjem ste</w:t>
      </w:r>
      <w:r w:rsidRPr="00945C57">
        <w:rPr>
          <w:sz w:val="24"/>
          <w:szCs w:val="24"/>
        </w:rPr>
        <w:t>č</w:t>
      </w:r>
      <w:r w:rsidR="00F1413E" w:rsidRPr="00945C57">
        <w:rPr>
          <w:sz w:val="24"/>
          <w:szCs w:val="24"/>
        </w:rPr>
        <w:t>aj</w:t>
      </w:r>
      <w:r w:rsidRPr="00945C57">
        <w:rPr>
          <w:sz w:val="24"/>
          <w:szCs w:val="24"/>
        </w:rPr>
        <w:t>nih upravitelja</w:t>
      </w:r>
      <w:r w:rsidR="00F1413E" w:rsidRPr="00945C57">
        <w:rPr>
          <w:sz w:val="24"/>
          <w:szCs w:val="24"/>
        </w:rPr>
        <w:t>, potrebno je voditi računa</w:t>
      </w:r>
      <w:r w:rsidR="00643B97">
        <w:rPr>
          <w:sz w:val="24"/>
          <w:szCs w:val="24"/>
        </w:rPr>
        <w:t xml:space="preserve"> o</w:t>
      </w:r>
      <w:r w:rsidR="00F1413E" w:rsidRPr="00945C57">
        <w:rPr>
          <w:sz w:val="24"/>
          <w:szCs w:val="24"/>
        </w:rPr>
        <w:t xml:space="preserve"> vjerovnicima i njihovom pravu na ostvarivanje potraživanja u stečajnom postupku.</w:t>
      </w:r>
      <w:r w:rsidRPr="00945C57">
        <w:rPr>
          <w:sz w:val="24"/>
          <w:szCs w:val="24"/>
        </w:rPr>
        <w:t xml:space="preserve"> </w:t>
      </w:r>
    </w:p>
    <w:p w:rsidRDefault="003705B6" w:rsidP="003705B6" w:rsidR="003705B6" w:rsidRPr="00945C57">
      <w:pPr>
        <w:ind w:firstLine="720"/>
        <w:jc w:val="both"/>
        <w:rPr>
          <w:sz w:val="24"/>
          <w:szCs w:val="24"/>
        </w:rPr>
      </w:pPr>
    </w:p>
    <w:p w:rsidRDefault="003705B6" w:rsidR="00E2474F" w:rsidRPr="00945C57">
      <w:pPr>
        <w:ind w:firstLine="720"/>
        <w:jc w:val="both"/>
        <w:rPr>
          <w:sz w:val="24"/>
          <w:szCs w:val="24"/>
        </w:rPr>
      </w:pPr>
      <w:r w:rsidRPr="00945C57">
        <w:rPr>
          <w:sz w:val="24"/>
          <w:szCs w:val="24"/>
        </w:rPr>
        <w:t>Slijedom svega naprijed navedenog riješeno je kao u izreci.</w:t>
      </w:r>
    </w:p>
    <w:p w:rsidRDefault="00D2753C" w:rsidP="002179C2" w:rsidR="00D2753C">
      <w:pPr>
        <w:jc w:val="center"/>
        <w:rPr>
          <w:sz w:val="24"/>
          <w:szCs w:val="24"/>
        </w:rPr>
      </w:pPr>
    </w:p>
    <w:p w:rsidRDefault="008E6585" w:rsidP="002179C2" w:rsidR="002179C2" w:rsidRPr="00945C57">
      <w:pPr>
        <w:jc w:val="center"/>
        <w:rPr>
          <w:sz w:val="24"/>
          <w:szCs w:val="24"/>
        </w:rPr>
      </w:pPr>
      <w:r w:rsidRPr="00945C57">
        <w:rPr>
          <w:sz w:val="24"/>
          <w:szCs w:val="24"/>
        </w:rPr>
        <w:t xml:space="preserve">Zagreb, </w:t>
      </w:r>
      <w:r w:rsidR="00F1413E" w:rsidRPr="00945C57">
        <w:rPr>
          <w:sz w:val="24"/>
          <w:szCs w:val="24"/>
        </w:rPr>
        <w:t>3</w:t>
      </w:r>
      <w:r w:rsidR="00526CD9" w:rsidRPr="00945C57">
        <w:rPr>
          <w:sz w:val="24"/>
          <w:szCs w:val="24"/>
        </w:rPr>
        <w:t>.</w:t>
      </w:r>
      <w:r w:rsidR="00CF42DF" w:rsidRPr="00945C57">
        <w:rPr>
          <w:sz w:val="24"/>
          <w:szCs w:val="24"/>
        </w:rPr>
        <w:t xml:space="preserve"> </w:t>
      </w:r>
      <w:r w:rsidR="0010346C" w:rsidRPr="00945C57">
        <w:rPr>
          <w:sz w:val="24"/>
          <w:szCs w:val="24"/>
        </w:rPr>
        <w:t>s</w:t>
      </w:r>
      <w:r w:rsidR="00F1413E" w:rsidRPr="00945C57">
        <w:rPr>
          <w:sz w:val="24"/>
          <w:szCs w:val="24"/>
        </w:rPr>
        <w:t>iječnja 2017</w:t>
      </w:r>
      <w:r w:rsidR="00B84D54" w:rsidRPr="00945C57">
        <w:rPr>
          <w:sz w:val="24"/>
          <w:szCs w:val="24"/>
        </w:rPr>
        <w:t>.</w:t>
      </w:r>
    </w:p>
    <w:p w:rsidRDefault="00DE242F" w:rsidP="00E91121" w:rsidR="00D275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45C57">
        <w:rPr>
          <w:rFonts w:hAnsi="Times New Roman" w:ascii="Times New Roman"/>
          <w:szCs w:val="24"/>
        </w:rPr>
        <w:tab/>
      </w:r>
      <w:r w:rsidRPr="00945C57">
        <w:rPr>
          <w:rFonts w:hAnsi="Times New Roman" w:ascii="Times New Roman"/>
          <w:szCs w:val="24"/>
        </w:rPr>
        <w:tab/>
      </w:r>
      <w:r w:rsidRPr="00945C57">
        <w:rPr>
          <w:rFonts w:hAnsi="Times New Roman" w:ascii="Times New Roman"/>
          <w:szCs w:val="24"/>
        </w:rPr>
        <w:tab/>
      </w:r>
      <w:r w:rsidRPr="00945C57">
        <w:rPr>
          <w:rFonts w:hAnsi="Times New Roman" w:ascii="Times New Roman"/>
          <w:szCs w:val="24"/>
        </w:rPr>
        <w:tab/>
      </w:r>
      <w:r w:rsidRPr="00945C57">
        <w:rPr>
          <w:rFonts w:hAnsi="Times New Roman" w:ascii="Times New Roman"/>
          <w:szCs w:val="24"/>
        </w:rPr>
        <w:tab/>
      </w:r>
      <w:r w:rsidRPr="00945C57">
        <w:rPr>
          <w:rFonts w:hAnsi="Times New Roman" w:ascii="Times New Roman"/>
          <w:szCs w:val="24"/>
        </w:rPr>
        <w:tab/>
      </w:r>
      <w:r w:rsidR="00D2753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753C" w:rsidP="00E91121" w:rsidR="00D275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753C" w:rsidP="00E91121" w:rsidR="00D275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753C" w:rsidP="00D2753C" w:rsidR="00D2753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753C" w:rsidP="00E91121" w:rsidR="00D2753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D5B22" w:rsidP="00D2753C" w:rsidR="008D5B22" w:rsidRPr="00945C57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8E6585" w:rsidR="008E6585" w:rsidRPr="00945C57">
      <w:pPr>
        <w:jc w:val="both"/>
        <w:rPr>
          <w:sz w:val="24"/>
          <w:szCs w:val="24"/>
        </w:rPr>
      </w:pPr>
    </w:p>
    <w:p w:rsidRDefault="002179C2" w:rsidR="008E6585" w:rsidRPr="00945C57">
      <w:pPr>
        <w:jc w:val="both"/>
        <w:rPr>
          <w:sz w:val="24"/>
          <w:szCs w:val="24"/>
        </w:rPr>
      </w:pPr>
      <w:r w:rsidRPr="00945C57">
        <w:rPr>
          <w:sz w:val="24"/>
          <w:szCs w:val="24"/>
        </w:rPr>
        <w:t xml:space="preserve">Uputa o pravnom lijeku: </w:t>
      </w:r>
    </w:p>
    <w:p w:rsidRDefault="008E6585" w:rsidR="008E6585" w:rsidRPr="00945C57">
      <w:pPr>
        <w:jc w:val="both"/>
        <w:rPr>
          <w:sz w:val="24"/>
          <w:szCs w:val="24"/>
        </w:rPr>
      </w:pPr>
      <w:r w:rsidRPr="00945C57">
        <w:rPr>
          <w:sz w:val="24"/>
          <w:szCs w:val="24"/>
        </w:rPr>
        <w:t>Protiv ovog rješenja dopuštena je žalba u roku od 8 dana.  Žalba se podnosi ovom sudu u 2 primj</w:t>
      </w:r>
      <w:r w:rsidR="00B84D54" w:rsidRPr="00945C57">
        <w:rPr>
          <w:sz w:val="24"/>
          <w:szCs w:val="24"/>
        </w:rPr>
        <w:t>erka za Visoki trgovački sud RH.</w:t>
      </w:r>
    </w:p>
    <w:p w:rsidRDefault="004F65C5" w:rsidP="00241809" w:rsidR="004F65C5" w:rsidRPr="00945C5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2753C" w:rsidP="00241809" w:rsidR="00D2753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D2753C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8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66850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62184C">
      <w:rPr>
        <w:sz w:val="24"/>
        <w:szCs w:val="24"/>
      </w:rPr>
      <w:t>6654/2016</w:t>
    </w:r>
    <w:r w:rsidR="00D2753C">
      <w:rPr>
        <w:sz w:val="24"/>
        <w:szCs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E345C"/>
    <w:rsid w:val="00304A65"/>
    <w:rsid w:val="003240C3"/>
    <w:rsid w:val="00325824"/>
    <w:rsid w:val="003559EE"/>
    <w:rsid w:val="00355D6D"/>
    <w:rsid w:val="00355DD4"/>
    <w:rsid w:val="00366850"/>
    <w:rsid w:val="003705B6"/>
    <w:rsid w:val="0039740D"/>
    <w:rsid w:val="003A0E2C"/>
    <w:rsid w:val="003C6364"/>
    <w:rsid w:val="0040710B"/>
    <w:rsid w:val="00447DD5"/>
    <w:rsid w:val="00460252"/>
    <w:rsid w:val="00463A12"/>
    <w:rsid w:val="004A3A5B"/>
    <w:rsid w:val="004D460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2184C"/>
    <w:rsid w:val="00637970"/>
    <w:rsid w:val="00643B97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16017"/>
    <w:rsid w:val="00746E6B"/>
    <w:rsid w:val="007478DB"/>
    <w:rsid w:val="00747FA2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E25E7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45C57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67048"/>
    <w:rsid w:val="00C95AC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2753C"/>
    <w:rsid w:val="00D427D7"/>
    <w:rsid w:val="00D47737"/>
    <w:rsid w:val="00D556DD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1413E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85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85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1058</properties:Words>
  <properties:Characters>6258</properties:Characters>
  <properties:Lines>153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2017-01-04T09:39:00Z</dcterms:created>
  <dc:creator>Ante</dc:creator>
  <cp:lastModifiedBy>Jadranka Zelić</cp:lastModifiedBy>
  <cp:lastPrinted>2017-01-04T09:39:00Z</cp:lastPrinted>
  <dcterms:modified xmlns:xsi="http://www.w3.org/2001/XMLSchema-instance" xsi:type="dcterms:W3CDTF">2017-01-04T09:41:00Z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