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e18a" w14:paraId="c86e18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67D3E" w:rsidP="00EB026E" w:rsidR="00EB026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EB026E">
        <w:rPr>
          <w:sz w:val="24"/>
          <w:szCs w:val="24"/>
        </w:rPr>
        <w:t>5232/2016</w:t>
      </w: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026E" w:rsidP="00D67D3E" w:rsidR="00D67D3E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D67D3E" w:rsidRPr="00345ACE">
        <w:rPr>
          <w:sz w:val="24"/>
          <w:szCs w:val="24"/>
        </w:rPr>
        <w:t xml:space="preserve"> </w:t>
      </w:r>
    </w:p>
    <w:p w:rsidRDefault="00D67D3E" w:rsidP="00D67D3E" w:rsidR="00D67D3E">
      <w:pPr>
        <w:jc w:val="center"/>
        <w:rPr>
          <w:b/>
          <w:sz w:val="24"/>
        </w:rPr>
      </w:pPr>
    </w:p>
    <w:p w:rsidRDefault="00D67D3E" w:rsidP="00D67D3E" w:rsidR="00D67D3E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toga suda Anti Galiću, kao stečajnom sucu u stečajnom postupku nad dužnikom </w:t>
      </w:r>
      <w:r w:rsidR="00EB026E">
        <w:rPr>
          <w:sz w:val="24"/>
        </w:rPr>
        <w:t>stečajna masa iza GRADSKA BANKA d.d. u stečaju, Osijek, Trg Ante Starčevića 7. (OIB 49147309133)</w:t>
      </w:r>
      <w:r>
        <w:rPr>
          <w:sz w:val="24"/>
        </w:rPr>
        <w:t xml:space="preserve">  dana </w:t>
      </w:r>
      <w:r w:rsidR="0070470F">
        <w:rPr>
          <w:sz w:val="24"/>
        </w:rPr>
        <w:t>24. travnja 2018</w:t>
      </w:r>
    </w:p>
    <w:p w:rsidRDefault="00D67D3E" w:rsidR="00D67D3E" w:rsidRPr="00D67D3E">
      <w:pPr>
        <w:jc w:val="center"/>
        <w:rPr>
          <w:b/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EB026E">
        <w:rPr>
          <w:sz w:val="24"/>
        </w:rPr>
        <w:t>stečajna masa iza GRADSKA BANKA d.d. u stečaju, Osijek, Trg Ante Starčevića 7. (OIB 49147309133)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8643CB">
        <w:rPr>
          <w:sz w:val="24"/>
        </w:rPr>
        <w:t>o</w:t>
      </w:r>
      <w:r w:rsidR="009549C7">
        <w:rPr>
          <w:sz w:val="24"/>
        </w:rPr>
        <w:t xml:space="preserve"> ovrsi na nekretnini </w:t>
      </w:r>
      <w:r w:rsidR="00D8769D">
        <w:rPr>
          <w:sz w:val="24"/>
        </w:rPr>
        <w:t xml:space="preserve">i to: </w:t>
      </w:r>
    </w:p>
    <w:p w:rsidRDefault="00AD153A" w:rsidP="00AD153A" w:rsidR="00AD153A">
      <w:pPr>
        <w:ind w:firstLine="680"/>
        <w:jc w:val="both"/>
        <w:rPr>
          <w:sz w:val="24"/>
        </w:rPr>
      </w:pPr>
      <w:r>
        <w:rPr>
          <w:sz w:val="24"/>
        </w:rPr>
        <w:t xml:space="preserve">19.ETAŽA, 1/26  dijela k.č. broj 4461/ZGR:, ZGRADA U PULI, </w:t>
      </w:r>
      <w:r w:rsidR="00016812">
        <w:rPr>
          <w:sz w:val="24"/>
        </w:rPr>
        <w:t>K</w:t>
      </w:r>
      <w:r>
        <w:rPr>
          <w:sz w:val="24"/>
        </w:rPr>
        <w:t xml:space="preserve">arlovačka ulica 25, 27 i 29, u pov. 480 čm, upisano u z.k.ul.br. 16644, poduložak 19, k.o. Pula, povezano sa vlasništvom posebnog dijela – </w:t>
      </w:r>
      <w:r w:rsidR="00016812">
        <w:rPr>
          <w:sz w:val="24"/>
        </w:rPr>
        <w:t>dvosobni stan br.1 u prizemlju, koji se sastoji od dvije sobe, kuhinje, izbe, kupaonice, nužnika, hodnika i dvije lođe, ukupne površine 58,15 čm.</w:t>
      </w:r>
    </w:p>
    <w:p w:rsidRDefault="00934175" w:rsidP="004A461E" w:rsidR="00934175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F61A43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F61A43">
        <w:rPr>
          <w:sz w:val="24"/>
        </w:rPr>
        <w:t>Riječka banka d.d., podružnica Pazin,</w:t>
      </w:r>
    </w:p>
    <w:p w:rsidRDefault="00F61A43" w:rsidP="00D8769D" w:rsidR="008643CB">
      <w:pPr>
        <w:ind w:firstLine="680"/>
        <w:jc w:val="both"/>
        <w:rPr>
          <w:sz w:val="24"/>
        </w:rPr>
      </w:pPr>
      <w:r>
        <w:rPr>
          <w:sz w:val="24"/>
        </w:rPr>
        <w:t>-Ministarstvo financija, Porezna uprava, Područni ured Pazin</w:t>
      </w:r>
    </w:p>
    <w:p w:rsidRDefault="00F61A43" w:rsidP="00D8769D" w:rsidR="00F61A43">
      <w:pPr>
        <w:ind w:firstLine="680"/>
        <w:jc w:val="both"/>
        <w:rPr>
          <w:sz w:val="24"/>
        </w:rPr>
      </w:pPr>
    </w:p>
    <w:p w:rsidRDefault="007E2F47" w:rsidP="007E2F47" w:rsidR="00573F89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8643CB" w:rsidP="007E2F47" w:rsidR="008643CB" w:rsidRPr="002051FF">
      <w:pPr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 Sesvete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605D9C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584F04">
        <w:rPr>
          <w:sz w:val="24"/>
        </w:rPr>
        <w:t xml:space="preserve">7.rujna </w:t>
      </w:r>
      <w:r w:rsidR="00C44E71">
        <w:rPr>
          <w:sz w:val="24"/>
        </w:rPr>
        <w:t>201</w:t>
      </w:r>
      <w:r w:rsidR="00A67EA0">
        <w:rPr>
          <w:sz w:val="24"/>
        </w:rPr>
        <w:t>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</w:t>
      </w:r>
      <w:r>
        <w:rPr>
          <w:sz w:val="24"/>
        </w:rPr>
        <w:lastRenderedPageBreak/>
        <w:t>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584F04">
        <w:rPr>
          <w:sz w:val="24"/>
        </w:rPr>
        <w:t xml:space="preserve">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0E44AB">
        <w:rPr>
          <w:sz w:val="24"/>
        </w:rPr>
        <w:t>15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</w:t>
      </w:r>
      <w:r w:rsidR="00FC5867">
        <w:rPr>
          <w:sz w:val="24"/>
        </w:rPr>
        <w:lastRenderedPageBreak/>
        <w:t xml:space="preserve">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8643CB">
        <w:rPr>
          <w:sz w:val="24"/>
        </w:rPr>
        <w:t>7.rujna</w:t>
      </w:r>
      <w:r>
        <w:rPr>
          <w:sz w:val="24"/>
        </w:rPr>
        <w:t xml:space="preserve"> 201</w:t>
      </w:r>
      <w:r w:rsidR="008643CB">
        <w:rPr>
          <w:sz w:val="24"/>
        </w:rPr>
        <w:t>6</w:t>
      </w:r>
      <w:r w:rsidR="00E06D11">
        <w:rPr>
          <w:sz w:val="24"/>
        </w:rPr>
        <w:t>.,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70470F">
        <w:rPr>
          <w:sz w:val="24"/>
        </w:rPr>
        <w:t>24. travnja 2018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45448C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514094">
        <w:rPr>
          <w:sz w:val="24"/>
        </w:rPr>
        <w:t>v.r.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14094" w:rsidP="00514094" w:rsidR="00514094">
      <w:pPr>
        <w:ind w:firstLine="680" w:left="4080"/>
        <w:jc w:val="both"/>
      </w:pPr>
      <w:r>
        <w:t>Za točnost otpravka, ovlašteni službenik:</w:t>
      </w:r>
    </w:p>
    <w:p w:rsidRDefault="00514094" w:rsidP="00422EE0" w:rsidR="00514094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213078" w:rsidP="00514094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14094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8643CB">
      <w:rPr>
        <w:sz w:val="24"/>
      </w:rPr>
      <w:t>5232</w:t>
    </w:r>
    <w:r w:rsidR="00213078">
      <w:rPr>
        <w:sz w:val="24"/>
      </w:rPr>
      <w:t>/</w:t>
    </w:r>
    <w:r w:rsidR="008643CB">
      <w:rPr>
        <w:sz w:val="24"/>
      </w:rPr>
      <w:t>2016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16812"/>
    <w:rsid w:val="000254BE"/>
    <w:rsid w:val="00035142"/>
    <w:rsid w:val="00070E39"/>
    <w:rsid w:val="000870F5"/>
    <w:rsid w:val="00090436"/>
    <w:rsid w:val="000959E1"/>
    <w:rsid w:val="000E44AB"/>
    <w:rsid w:val="001042FF"/>
    <w:rsid w:val="001150F8"/>
    <w:rsid w:val="001453AD"/>
    <w:rsid w:val="001711AC"/>
    <w:rsid w:val="0017501D"/>
    <w:rsid w:val="00191AB6"/>
    <w:rsid w:val="001D639F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B28F7"/>
    <w:rsid w:val="002D380A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14094"/>
    <w:rsid w:val="005140BE"/>
    <w:rsid w:val="00514ADC"/>
    <w:rsid w:val="00514DEA"/>
    <w:rsid w:val="00571C40"/>
    <w:rsid w:val="00573F89"/>
    <w:rsid w:val="00584F04"/>
    <w:rsid w:val="00590DD8"/>
    <w:rsid w:val="0059448A"/>
    <w:rsid w:val="005B27F5"/>
    <w:rsid w:val="005E74BC"/>
    <w:rsid w:val="00605D9C"/>
    <w:rsid w:val="00611E4B"/>
    <w:rsid w:val="00617ED7"/>
    <w:rsid w:val="00672596"/>
    <w:rsid w:val="006B0E7F"/>
    <w:rsid w:val="006B58E5"/>
    <w:rsid w:val="0070470F"/>
    <w:rsid w:val="007337DF"/>
    <w:rsid w:val="00763516"/>
    <w:rsid w:val="00766D9D"/>
    <w:rsid w:val="00786B3C"/>
    <w:rsid w:val="007C54FB"/>
    <w:rsid w:val="007E02B8"/>
    <w:rsid w:val="007E2F47"/>
    <w:rsid w:val="007F2603"/>
    <w:rsid w:val="0082194B"/>
    <w:rsid w:val="0083159C"/>
    <w:rsid w:val="0083451A"/>
    <w:rsid w:val="0084745F"/>
    <w:rsid w:val="008643CB"/>
    <w:rsid w:val="00867B31"/>
    <w:rsid w:val="00871C96"/>
    <w:rsid w:val="008747F2"/>
    <w:rsid w:val="00881CD9"/>
    <w:rsid w:val="008A2E30"/>
    <w:rsid w:val="008A79BB"/>
    <w:rsid w:val="008F7177"/>
    <w:rsid w:val="00905D66"/>
    <w:rsid w:val="00906D18"/>
    <w:rsid w:val="00930691"/>
    <w:rsid w:val="00934175"/>
    <w:rsid w:val="009350CE"/>
    <w:rsid w:val="009501DA"/>
    <w:rsid w:val="009549C7"/>
    <w:rsid w:val="009A7414"/>
    <w:rsid w:val="009B38D1"/>
    <w:rsid w:val="009C7A1E"/>
    <w:rsid w:val="00A10516"/>
    <w:rsid w:val="00A56DD1"/>
    <w:rsid w:val="00A67EA0"/>
    <w:rsid w:val="00A76038"/>
    <w:rsid w:val="00AA08A1"/>
    <w:rsid w:val="00AD153A"/>
    <w:rsid w:val="00AD216A"/>
    <w:rsid w:val="00AD4289"/>
    <w:rsid w:val="00B26334"/>
    <w:rsid w:val="00B32EFD"/>
    <w:rsid w:val="00B46408"/>
    <w:rsid w:val="00B669B6"/>
    <w:rsid w:val="00B778A0"/>
    <w:rsid w:val="00B86764"/>
    <w:rsid w:val="00BB60E8"/>
    <w:rsid w:val="00BE57C1"/>
    <w:rsid w:val="00C17D75"/>
    <w:rsid w:val="00C33203"/>
    <w:rsid w:val="00C44E71"/>
    <w:rsid w:val="00C47F26"/>
    <w:rsid w:val="00C5150F"/>
    <w:rsid w:val="00C6242C"/>
    <w:rsid w:val="00CD18A4"/>
    <w:rsid w:val="00D13308"/>
    <w:rsid w:val="00D47EDE"/>
    <w:rsid w:val="00D5360E"/>
    <w:rsid w:val="00D54F12"/>
    <w:rsid w:val="00D61FB1"/>
    <w:rsid w:val="00D67D3E"/>
    <w:rsid w:val="00D76D56"/>
    <w:rsid w:val="00D8769D"/>
    <w:rsid w:val="00DC1D9E"/>
    <w:rsid w:val="00E06D11"/>
    <w:rsid w:val="00E33ECE"/>
    <w:rsid w:val="00E350E4"/>
    <w:rsid w:val="00E36D44"/>
    <w:rsid w:val="00E66833"/>
    <w:rsid w:val="00E95EDE"/>
    <w:rsid w:val="00E969EC"/>
    <w:rsid w:val="00EB026E"/>
    <w:rsid w:val="00F34CC4"/>
    <w:rsid w:val="00F42190"/>
    <w:rsid w:val="00F47922"/>
    <w:rsid w:val="00F61A43"/>
    <w:rsid w:val="00F841C3"/>
    <w:rsid w:val="00FA03D2"/>
    <w:rsid w:val="00FA4D01"/>
    <w:rsid w:val="00FA5E70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0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09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0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0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4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0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09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0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0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916F4-D8EA-42FA-A326-8AB4B109B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1062</properties:Words>
  <properties:Characters>5872</properties:Characters>
  <properties:Lines>134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6976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2018-04-24T10:41:00Z</dcterms:created>
  <dc:creator>user</dc:creator>
  <cp:lastModifiedBy>Valentina Delač</cp:lastModifiedBy>
  <cp:lastPrinted>2018-04-24T10:43:00Z</cp:lastPrinted>
  <dcterms:modified xmlns:xsi="http://www.w3.org/2001/XMLSchema-instance" xsi:type="dcterms:W3CDTF">2018-04-24T10:43:00Z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(prodaja stan u Puli.docx)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