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27ba3" w14:paraId="5627ba3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DC7934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0B20D2">
        <w:t>Šibenik</w:t>
      </w:r>
      <w:r w:rsidR="00130A18">
        <w:t xml:space="preserve">,  </w:t>
      </w:r>
      <w:r w:rsidR="000B20D2">
        <w:t>L. Marune 1,</w:t>
      </w:r>
      <w:r w:rsidR="00130A18">
        <w:t xml:space="preserve"> </w:t>
      </w:r>
      <w:r>
        <w:t xml:space="preserve">od </w:t>
      </w:r>
      <w:r w:rsidR="00B2574B">
        <w:t>10</w:t>
      </w:r>
      <w:r w:rsidR="00C572D2">
        <w:t xml:space="preserve">. </w:t>
      </w:r>
      <w:r w:rsidR="00DC7934">
        <w:t xml:space="preserve">kolovoza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B2574B">
        <w:t>VIR d.o.o., Kijevo, Bajani 23, OIB:90271658760</w:t>
      </w:r>
      <w:r w:rsidR="0039437A" w:rsidRPr="0039437A">
        <w:t>,</w:t>
      </w:r>
      <w:r w:rsidR="00EF3F9E">
        <w:t xml:space="preserve"> </w:t>
      </w:r>
      <w:r w:rsidR="00B2574B">
        <w:t>16</w:t>
      </w:r>
      <w:r w:rsidR="003825AE">
        <w:t xml:space="preserve">. </w:t>
      </w:r>
      <w:r w:rsidR="00DC7934">
        <w:t xml:space="preserve">veljače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B2574B">
        <w:t>VIR d.o.o., Kijevo, Bajani 23, OIB:90271658760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B2574B">
        <w:t>16</w:t>
      </w:r>
      <w:r w:rsidR="003825AE">
        <w:t xml:space="preserve">. </w:t>
      </w:r>
      <w:r w:rsidR="00DC7934">
        <w:t xml:space="preserve">veljače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B2574B">
        <w:rPr>
          <w:color w:themeColor="text1" w:val="000000"/>
        </w:rPr>
        <w:t>13,30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DC7934">
        <w:t>Nada Reljić iz Slavonskog Broda, Naselje A. Hebranga 7/9</w:t>
      </w:r>
      <w:r w:rsidR="00D93CA6">
        <w:t xml:space="preserve">, </w:t>
      </w:r>
      <w:r w:rsidR="00062422" w:rsidRPr="00062422">
        <w:t>OIB:</w:t>
      </w:r>
      <w:r w:rsidR="00DC7934">
        <w:t xml:space="preserve"> 63776354688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B2574B">
        <w:t>VIR d.o.o., Kijevo, Bajani 23, OIB:90271658760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B2574B" w:rsidP="00193657" w:rsidR="00B2574B">
      <w:pPr>
        <w:jc w:val="center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Šibenik</w:t>
      </w:r>
      <w:r w:rsidR="00DD5088">
        <w:t xml:space="preserve"> je podnijela ovom sudu </w:t>
      </w:r>
      <w:r w:rsidR="00B2574B">
        <w:t>10</w:t>
      </w:r>
      <w:r w:rsidR="00C572D2">
        <w:t xml:space="preserve">. </w:t>
      </w:r>
      <w:r w:rsidR="00DC7934">
        <w:t xml:space="preserve">kolovoza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B2574B">
        <w:t>12</w:t>
      </w:r>
      <w:r w:rsidR="0079567A" w:rsidRPr="00EF3F9E">
        <w:t xml:space="preserve">. </w:t>
      </w:r>
      <w:r w:rsidR="00B2574B">
        <w:t xml:space="preserve">srpnja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B2574B">
        <w:t>44.594,50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0B20D2">
        <w:t>jedan</w:t>
      </w:r>
      <w:r w:rsidR="001518F5">
        <w:t xml:space="preserve">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B2574B">
        <w:t xml:space="preserve">Hrvatska poštanska banka </w:t>
      </w:r>
      <w:r w:rsidR="000B20D2">
        <w:t>d.d.</w:t>
      </w:r>
      <w:r w:rsidR="0039437A">
        <w:t xml:space="preserve"> </w:t>
      </w:r>
      <w:r w:rsidR="00B84B6D" w:rsidRPr="00EF3F9E">
        <w:t xml:space="preserve">kao </w:t>
      </w:r>
      <w:r w:rsidR="00193657" w:rsidRPr="00EF3F9E">
        <w:t xml:space="preserve">i da </w:t>
      </w:r>
      <w:r w:rsidR="00B2574B">
        <w:t>ima</w:t>
      </w:r>
      <w:r w:rsidR="00193657" w:rsidRPr="00EF3F9E">
        <w:t xml:space="preserve"> zaplijenjenih sredstava na ime predujma za namirenje troškova stečajnog postupka</w:t>
      </w:r>
      <w:r w:rsidR="00B2574B">
        <w:t xml:space="preserve"> u iznosu od 5.000,00 kn</w:t>
      </w:r>
      <w:r w:rsidR="00193657" w:rsidRPr="00EF3F9E">
        <w:t>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B2574B">
        <w:t>5</w:t>
      </w:r>
      <w:r w:rsidR="00131DF8">
        <w:t xml:space="preserve">. </w:t>
      </w:r>
      <w:r w:rsidR="00DC7934">
        <w:t xml:space="preserve">rujna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DC7934">
        <w:t>1</w:t>
      </w:r>
      <w:r w:rsidR="00B2574B">
        <w:t>6</w:t>
      </w:r>
      <w:r w:rsidRPr="00131DF8">
        <w:t xml:space="preserve">. </w:t>
      </w:r>
      <w:r w:rsidR="00DC7934">
        <w:t xml:space="preserve">veljače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B2574B">
        <w:t>41.290,07</w:t>
      </w:r>
      <w:r w:rsidR="00EF3F9E">
        <w:t xml:space="preserve"> kuna </w:t>
      </w:r>
      <w:r w:rsidR="00EE0861">
        <w:t xml:space="preserve">u neprekinutom razdoblju od </w:t>
      </w:r>
      <w:r w:rsidR="00B2574B">
        <w:t>338</w:t>
      </w:r>
      <w:r w:rsidR="00EF3F9E">
        <w:t xml:space="preserve"> </w:t>
      </w:r>
      <w:r w:rsidR="00EE0861">
        <w:t xml:space="preserve">dana,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DC7934">
        <w:t xml:space="preserve"> </w:t>
      </w:r>
      <w:r w:rsidR="00B2574B">
        <w:t>16</w:t>
      </w:r>
      <w:r>
        <w:t xml:space="preserve">. </w:t>
      </w:r>
      <w:r w:rsidR="00DC7934">
        <w:t xml:space="preserve">veljače </w:t>
      </w:r>
      <w:r w:rsidR="0039437A">
        <w:t>2017</w:t>
      </w:r>
      <w:r>
        <w:t xml:space="preserve">.  </w:t>
      </w:r>
    </w:p>
    <w:p w:rsidRDefault="00C81F50" w:rsidP="00C81F50" w:rsidR="00DC7934">
      <w:pPr>
        <w:jc w:val="both"/>
      </w:pPr>
      <w:r w:rsidRPr="00240F6B">
        <w:tab/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6C0ECE" w:rsidP="006C0ECE" w:rsidR="00430F19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6C0ECE" w:rsidP="006C0ECE" w:rsidR="007E0486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  <w:r>
        <w:t>, v.r.</w:t>
      </w:r>
    </w:p>
    <w:p w:rsidRDefault="007E0486" w:rsidP="00C5722B" w:rsidR="007E0486">
      <w:pPr>
        <w:ind w:firstLine="708" w:left="6372"/>
      </w:pPr>
    </w:p>
    <w:p w:rsidRDefault="00C81F50" w:rsidP="00C5722B" w:rsidR="00EE0861">
      <w:pPr>
        <w:ind w:firstLine="708" w:left="6372"/>
      </w:pPr>
      <w:r w:rsidRPr="00240F6B">
        <w:tab/>
      </w:r>
      <w:r w:rsidRPr="00240F6B">
        <w:tab/>
      </w:r>
      <w:r>
        <w:tab/>
      </w:r>
      <w:r>
        <w:tab/>
      </w:r>
      <w:r>
        <w:tab/>
      </w:r>
    </w:p>
    <w:p w:rsidRDefault="00DC7934" w:rsidP="00DC7934" w:rsidR="00DC7934">
      <w:pPr>
        <w:jc w:val="both"/>
      </w:pPr>
    </w:p>
    <w:p w:rsidRDefault="00DC7934" w:rsidP="00DC7934" w:rsidR="00DC7934">
      <w:pPr>
        <w:jc w:val="both"/>
      </w:pPr>
    </w:p>
    <w:p w:rsidRDefault="00C81F50" w:rsidP="00DC7934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C81F50" w:rsidR="00DC7934">
      <w:pPr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</w:t>
      </w:r>
      <w:r w:rsidR="00B2574B">
        <w:t xml:space="preserve">postupka (čl. 128. st. 8. SZ-a). </w:t>
      </w: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6C0ECE" w:rsidP="00C81F50" w:rsidR="006C0ECE">
      <w:pPr>
        <w:jc w:val="both"/>
      </w:pPr>
    </w:p>
    <w:p w:rsidRDefault="006C0ECE" w:rsidP="00C81F50" w:rsidR="006C0ECE">
      <w:pPr>
        <w:jc w:val="both"/>
      </w:pPr>
    </w:p>
    <w:p w:rsidRDefault="006C0ECE" w:rsidP="00C81F50" w:rsidR="006C0ECE">
      <w:pPr>
        <w:jc w:val="both"/>
      </w:pPr>
    </w:p>
    <w:p w:rsidRDefault="006C0ECE" w:rsidP="00C81F50" w:rsidR="006C0ECE">
      <w:pPr>
        <w:jc w:val="both"/>
      </w:pPr>
    </w:p>
    <w:p w:rsidRDefault="006C0ECE" w:rsidP="00C81F50" w:rsidR="006C0ECE">
      <w:pPr>
        <w:jc w:val="both"/>
      </w:pPr>
    </w:p>
    <w:p w:rsidRDefault="006C0ECE" w:rsidP="00C81F50" w:rsidR="006C0ECE">
      <w:pPr>
        <w:jc w:val="both"/>
      </w:pPr>
    </w:p>
    <w:p w:rsidRDefault="006C0ECE" w:rsidP="00C81F50" w:rsidR="006C0ECE">
      <w:pPr>
        <w:jc w:val="both"/>
      </w:pPr>
    </w:p>
    <w:p w:rsidRDefault="006C0ECE" w:rsidP="00C81F50" w:rsidR="006C0ECE">
      <w:pPr>
        <w:jc w:val="both"/>
      </w:pPr>
    </w:p>
    <w:p w:rsidRDefault="006C0ECE" w:rsidP="00C81F50" w:rsidR="006C0ECE">
      <w:pPr>
        <w:jc w:val="both"/>
      </w:pPr>
    </w:p>
    <w:p w:rsidRDefault="006C0ECE" w:rsidP="00C81F50" w:rsidR="006C0ECE">
      <w:pPr>
        <w:jc w:val="both"/>
      </w:pPr>
    </w:p>
    <w:p w:rsidRDefault="006C0ECE" w:rsidP="00C81F50" w:rsidR="006C0ECE">
      <w:pPr>
        <w:jc w:val="both"/>
      </w:pPr>
    </w:p>
    <w:p w:rsidRDefault="006C0ECE" w:rsidP="00C81F50" w:rsidR="006C0ECE">
      <w:pPr>
        <w:jc w:val="both"/>
      </w:pPr>
    </w:p>
    <w:p w:rsidRDefault="006C0ECE" w:rsidP="00C81F50" w:rsidR="006C0ECE">
      <w:pPr>
        <w:jc w:val="both"/>
      </w:pPr>
    </w:p>
    <w:p w:rsidRDefault="006C0ECE" w:rsidP="00C81F50" w:rsidR="006C0ECE">
      <w:pPr>
        <w:jc w:val="both"/>
      </w:pPr>
    </w:p>
    <w:p w:rsidRDefault="006C0ECE" w:rsidP="00C81F50" w:rsidR="006C0ECE">
      <w:pPr>
        <w:jc w:val="both"/>
      </w:pPr>
    </w:p>
    <w:p w:rsidRDefault="006C0ECE" w:rsidP="00C81F50" w:rsidR="006C0ECE">
      <w:pPr>
        <w:jc w:val="both"/>
      </w:pPr>
    </w:p>
    <w:p w:rsidRDefault="006C0ECE" w:rsidP="00C81F50" w:rsidR="006C0ECE">
      <w:pPr>
        <w:jc w:val="both"/>
      </w:pPr>
    </w:p>
    <w:p w:rsidRDefault="006C0ECE" w:rsidP="00C81F50" w:rsidR="006C0ECE">
      <w:pPr>
        <w:jc w:val="both"/>
      </w:pPr>
    </w:p>
    <w:p w:rsidRDefault="006C0ECE" w:rsidP="00C81F50" w:rsidR="006C0ECE">
      <w:pPr>
        <w:jc w:val="both"/>
      </w:pPr>
    </w:p>
    <w:p w:rsidRDefault="006C0ECE" w:rsidP="00C81F50" w:rsidR="006C0ECE">
      <w:pPr>
        <w:jc w:val="both"/>
      </w:pPr>
    </w:p>
    <w:p w:rsidRDefault="006C0ECE" w:rsidP="00C81F50" w:rsidR="006C0ECE">
      <w:pPr>
        <w:jc w:val="both"/>
      </w:pPr>
    </w:p>
    <w:p w:rsidRDefault="006C0ECE" w:rsidP="00C81F50" w:rsidR="006C0ECE">
      <w:pPr>
        <w:jc w:val="both"/>
      </w:pPr>
    </w:p>
    <w:p w:rsidRDefault="006C0ECE" w:rsidP="00C81F50" w:rsidR="006C0ECE">
      <w:pPr>
        <w:jc w:val="both"/>
      </w:pPr>
    </w:p>
    <w:p w:rsidRDefault="006C0ECE" w:rsidP="00C81F50" w:rsidR="006C0ECE">
      <w:pPr>
        <w:jc w:val="both"/>
      </w:pPr>
    </w:p>
    <w:p w:rsidRDefault="006C0ECE" w:rsidP="00C81F50" w:rsidR="006C0ECE">
      <w:pPr>
        <w:jc w:val="both"/>
      </w:pPr>
    </w:p>
    <w:p w:rsidRDefault="006C0ECE" w:rsidP="00C81F50" w:rsidR="006C0ECE">
      <w:pPr>
        <w:jc w:val="both"/>
      </w:pPr>
    </w:p>
    <w:p w:rsidRDefault="006C0ECE" w:rsidP="00C81F50" w:rsidR="006C0ECE">
      <w:pPr>
        <w:jc w:val="both"/>
      </w:pPr>
    </w:p>
    <w:p w:rsidRDefault="006C0ECE" w:rsidP="00C81F50" w:rsidR="006C0ECE">
      <w:pPr>
        <w:jc w:val="both"/>
      </w:pPr>
    </w:p>
    <w:p w:rsidRDefault="006C0ECE" w:rsidP="00C81F50" w:rsidR="006C0ECE">
      <w:pPr>
        <w:jc w:val="both"/>
      </w:pPr>
    </w:p>
    <w:p w:rsidRDefault="006C0ECE" w:rsidP="00C81F50" w:rsidR="006C0ECE">
      <w:pPr>
        <w:jc w:val="both"/>
      </w:pPr>
    </w:p>
    <w:p w:rsidRDefault="006C0ECE" w:rsidP="00C81F50" w:rsidR="006C0ECE">
      <w:pPr>
        <w:jc w:val="both"/>
      </w:pPr>
    </w:p>
    <w:p w:rsidRDefault="006C0ECE" w:rsidP="00C81F50" w:rsidR="006C0ECE">
      <w:pPr>
        <w:jc w:val="both"/>
      </w:pPr>
    </w:p>
    <w:p w:rsidRDefault="006C0ECE" w:rsidP="00C81F50" w:rsidR="006C0ECE">
      <w:pPr>
        <w:jc w:val="both"/>
      </w:pPr>
    </w:p>
    <w:p w:rsidRDefault="006C0ECE" w:rsidP="00C81F50" w:rsidR="006C0ECE">
      <w:pPr>
        <w:jc w:val="both"/>
      </w:pPr>
    </w:p>
    <w:p w:rsidRDefault="006C0ECE" w:rsidP="00C81F50" w:rsidR="006C0ECE">
      <w:pPr>
        <w:jc w:val="both"/>
      </w:pPr>
    </w:p>
    <w:p w:rsidRDefault="006C0ECE" w:rsidP="00C81F50" w:rsidR="006C0ECE">
      <w:pPr>
        <w:jc w:val="both"/>
      </w:pPr>
    </w:p>
    <w:p w:rsidRDefault="006C0ECE" w:rsidP="00C81F50" w:rsidR="006C0ECE">
      <w:pPr>
        <w:jc w:val="both"/>
      </w:pPr>
    </w:p>
    <w:p w:rsidRDefault="006C0ECE" w:rsidP="00C81F50" w:rsidR="006C0ECE">
      <w:pPr>
        <w:jc w:val="both"/>
      </w:pPr>
    </w:p>
    <w:p w:rsidRDefault="006C0ECE" w:rsidP="00C81F50" w:rsidR="006C0ECE">
      <w:pPr>
        <w:jc w:val="both"/>
      </w:pPr>
    </w:p>
    <w:p w:rsidRDefault="00430F19" w:rsidP="00C81F50" w:rsidR="00430F19">
      <w:pPr>
        <w:jc w:val="both"/>
      </w:pPr>
    </w:p>
    <w:p w:rsidRDefault="00322087" w:rsidP="00C81F50" w:rsidR="00C81F50">
      <w:pPr>
        <w:ind w:firstLine="360"/>
        <w:jc w:val="both"/>
      </w:pPr>
      <w:r>
        <w:lastRenderedPageBreak/>
        <w:t>DN-a</w:t>
      </w:r>
      <w:r w:rsidR="00C81F50">
        <w:t>:</w:t>
      </w:r>
    </w:p>
    <w:p w:rsidRDefault="000B20D2" w:rsidP="000B20D2" w:rsidR="000B20D2">
      <w:pPr>
        <w:numPr>
          <w:ilvl w:val="0"/>
          <w:numId w:val="4"/>
        </w:numPr>
      </w:pPr>
      <w:r>
        <w:t>Stečajnom upravitelju dužnika uz potvrdu o imenovanju</w:t>
      </w:r>
    </w:p>
    <w:p w:rsidRDefault="000B20D2" w:rsidP="000B20D2" w:rsidR="000B20D2">
      <w:pPr>
        <w:numPr>
          <w:ilvl w:val="0"/>
          <w:numId w:val="4"/>
        </w:numPr>
      </w:pPr>
      <w:r>
        <w:t xml:space="preserve">Stečajnom dužniku </w:t>
      </w:r>
    </w:p>
    <w:p w:rsidRDefault="000B20D2" w:rsidP="000B20D2" w:rsidR="000B20D2">
      <w:pPr>
        <w:numPr>
          <w:ilvl w:val="0"/>
          <w:numId w:val="4"/>
        </w:numPr>
      </w:pPr>
      <w:r>
        <w:t>FINA, Regionalni centar Split, Podružnica Šibenik</w:t>
      </w:r>
    </w:p>
    <w:p w:rsidRDefault="000B20D2" w:rsidP="000B20D2" w:rsidR="000B20D2">
      <w:pPr>
        <w:numPr>
          <w:ilvl w:val="0"/>
          <w:numId w:val="4"/>
        </w:numPr>
      </w:pPr>
      <w:r>
        <w:t xml:space="preserve">ŽDO u Šibeniku, Građansko-upravnom odjelu </w:t>
      </w:r>
    </w:p>
    <w:p w:rsidRDefault="000B20D2" w:rsidP="000B20D2" w:rsidR="000B20D2">
      <w:pPr>
        <w:numPr>
          <w:ilvl w:val="0"/>
          <w:numId w:val="4"/>
        </w:numPr>
      </w:pPr>
      <w:r>
        <w:t>RH, Ministarstvo financija, Porezna uprava Šibenik</w:t>
      </w:r>
    </w:p>
    <w:p w:rsidRDefault="000B20D2" w:rsidP="000B20D2" w:rsidR="000B20D2">
      <w:pPr>
        <w:numPr>
          <w:ilvl w:val="0"/>
          <w:numId w:val="4"/>
        </w:numPr>
      </w:pPr>
      <w:r>
        <w:t>Općinskom sudu u Šibeniku</w:t>
      </w:r>
    </w:p>
    <w:p w:rsidRDefault="000B20D2" w:rsidP="000B20D2" w:rsidR="000B20D2">
      <w:pPr>
        <w:numPr>
          <w:ilvl w:val="0"/>
          <w:numId w:val="4"/>
        </w:numPr>
      </w:pPr>
      <w:r>
        <w:t xml:space="preserve">Lučkoj kapetaniji Šibenik-registru brodova, </w:t>
      </w:r>
      <w:r w:rsidRPr="00936087">
        <w:t>Obala dr. Franje Tuđmana 8,</w:t>
      </w:r>
      <w:r>
        <w:t xml:space="preserve"> Šibenik</w:t>
      </w:r>
    </w:p>
    <w:p w:rsidRDefault="000B20D2" w:rsidP="000B20D2" w:rsidR="000B20D2">
      <w:pPr>
        <w:numPr>
          <w:ilvl w:val="0"/>
          <w:numId w:val="4"/>
        </w:numPr>
      </w:pPr>
      <w:r>
        <w:t>Registru ovog suda odmah radi upisa činjenice otvaranja skraćenoga stečajnog post.</w:t>
      </w:r>
    </w:p>
    <w:p w:rsidRDefault="000B20D2" w:rsidP="000B20D2" w:rsidR="000B20D2">
      <w:pPr>
        <w:numPr>
          <w:ilvl w:val="0"/>
          <w:numId w:val="4"/>
        </w:numPr>
      </w:pPr>
      <w:r>
        <w:t>Registru ovog suda nakon pravomoćnosti radi brisanja dužnika</w:t>
      </w:r>
    </w:p>
    <w:p w:rsidRDefault="000B20D2" w:rsidP="000B20D2" w:rsidR="000B20D2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0B20D2" w:rsidP="000B20D2" w:rsidR="000B20D2">
      <w:pPr>
        <w:numPr>
          <w:ilvl w:val="0"/>
          <w:numId w:val="4"/>
        </w:numPr>
      </w:pPr>
      <w:r>
        <w:t>e-Oglasna ploča suda</w:t>
      </w:r>
    </w:p>
    <w:p w:rsidRDefault="000B20D2" w:rsidP="000B20D2" w:rsidR="000B20D2">
      <w:pPr>
        <w:numPr>
          <w:ilvl w:val="0"/>
          <w:numId w:val="4"/>
        </w:numPr>
      </w:pPr>
      <w:r>
        <w:t>Pisarnici ovog suda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439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B20D2" w:rsidP="00B2574B" w:rsidR="00B2574B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B2574B">
      <w:t xml:space="preserve">Poslovni broj: 5 </w:t>
    </w:r>
    <w:r w:rsidR="00B2574B" w:rsidRPr="008C3132">
      <w:t>St-</w:t>
    </w:r>
    <w:r w:rsidR="00B2574B">
      <w:t>970/16-9</w:t>
    </w:r>
  </w:p>
  <w:p w:rsidRDefault="000B20D2" w:rsidP="00B2574B" w:rsidR="000B20D2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B2574B">
      <w:t>970</w:t>
    </w:r>
    <w:r>
      <w:t>/16-</w:t>
    </w:r>
    <w:r w:rsidR="00DC7934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C0ECE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455B6"/>
    <w:rsid w:val="008503D7"/>
    <w:rsid w:val="00861573"/>
    <w:rsid w:val="00862CC5"/>
    <w:rsid w:val="008828D3"/>
    <w:rsid w:val="00894966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4390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2574B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793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43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3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3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3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3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43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3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3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3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3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St-970/2016</izvorni_sadrzaj>
    <derivirana_varijabla naziv="DomainObject.Predmet.OznakaBroj_1">St-970/2016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 društvo s ograničenom odgovornošću,  za proizvodnju, trgovinu i usluge</izvorni_sadrzaj>
    <derivirana_varijabla naziv="DomainObject.Predmet.ProtustrankaFormated_1">  VIR društvo s ograničenom odgovornošću,  za proizvodnju, trgovinu i usluge</derivirana_varijabla>
  </DomainObject.Predmet.ProtustrankaFormated>
  <DomainObject.Predmet.ProtustrankaFormatedOIB>
    <izvorni_sadrzaj>  VIR društvo s ograničenom odgovornošću,  za proizvodnju, trgovinu i usluge, OIB 90271658760</izvorni_sadrzaj>
    <derivirana_varijabla naziv="DomainObject.Predmet.ProtustrankaFormatedOIB_1">  VIR društvo s ograničenom odgovornošću,  za proizvodnju, trgovinu i usluge, OIB 90271658760</derivirana_varijabla>
  </DomainObject.Predmet.ProtustrankaFormatedOIB>
  <DomainObject.Predmet.ProtustrankaFormatedWithAdress>
    <izvorni_sadrzaj> VIR društvo s ograničenom odgovornošću,  za proizvodnju, trgovinu i usluge, Bajani 23, 22300 Kijevo</izvorni_sadrzaj>
    <derivirana_varijabla naziv="DomainObject.Predmet.ProtustrankaFormatedWithAdress_1"> VIR društvo s ograničenom odgovornošću,  za proizvodnju, trgovinu i usluge, Bajani 23, 22300 Kijevo</derivirana_varijabla>
  </DomainObject.Predmet.ProtustrankaFormatedWithAdress>
  <DomainObject.Predmet.ProtustrankaFormatedWithAdressOIB>
    <izvorni_sadrzaj> VIR društvo s ograničenom odgovornošću,  za proizvodnju, trgovinu i usluge, OIB 90271658760, Bajani 23, 22300 Kijevo</izvorni_sadrzaj>
    <derivirana_varijabla naziv="DomainObject.Predmet.ProtustrankaFormatedWithAdressOIB_1"> VIR društvo s ograničenom odgovornošću,  za proizvodnju, trgovinu i usluge, OIB 90271658760, Bajani 23, 22300 Kijevo</derivirana_varijabla>
  </DomainObject.Predmet.ProtustrankaFormatedWithAdressOIB>
  <DomainObject.Predmet.ProtustrankaWithAdress>
    <izvorni_sadrzaj>VIR društvo s ograničenom odgovornošću,  za proizvodnju, trgovinu i usluge Bajani 23, 22300 Kijevo</izvorni_sadrzaj>
    <derivirana_varijabla naziv="DomainObject.Predmet.ProtustrankaWithAdress_1">VIR društvo s ograničenom odgovornošću,  za proizvodnju, trgovinu i usluge Bajani 23, 22300 Kijevo</derivirana_varijabla>
  </DomainObject.Predmet.ProtustrankaWithAdress>
  <DomainObject.Predmet.ProtustrankaWithAdressOIB>
    <izvorni_sadrzaj>VIR društvo s ograničenom odgovornošću,  za proizvodnju, trgovinu i usluge, OIB 90271658760, Bajani 23, 22300 Kijevo</izvorni_sadrzaj>
    <derivirana_varijabla naziv="DomainObject.Predmet.ProtustrankaWithAdressOIB_1">VIR društvo s ograničenom odgovornošću,  za proizvodnju, trgovinu i usluge, OIB 90271658760, Bajani 23, 22300 Kijevo</derivirana_varijabla>
  </DomainObject.Predmet.ProtustrankaWithAdressOIB>
  <DomainObject.Predmet.ProtustrankaNazivFormated>
    <izvorni_sadrzaj>VIR društvo s ograničenom odgovornošću,  za proizvodnju, trgovinu i usluge</izvorni_sadrzaj>
    <derivirana_varijabla naziv="DomainObject.Predmet.ProtustrankaNazivFormated_1">VIR društvo s ograničenom odgovornošću,  za proizvodnju, trgovinu i usluge</derivirana_varijabla>
  </DomainObject.Predmet.ProtustrankaNazivFormated>
  <DomainObject.Predmet.ProtustrankaNazivFormatedOIB>
    <izvorni_sadrzaj>VIR društvo s ograničenom odgovornošću,  za proizvodnju, trgovinu i usluge, OIB 90271658760</izvorni_sadrzaj>
    <derivirana_varijabla naziv="DomainObject.Predmet.ProtustrankaNazivFormatedOIB_1">VIR društvo s ograničenom odgovornošću,  za proizvodnju, trgovinu i usluge, OIB 90271658760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VIR društvo s ograničenom odgovornošću,  za proizvodnju, trgovinu i usluge</item>
    </izvorni_sadrzaj>
    <derivirana_varijabla naziv="DomainObject.Predmet.ProtuStrankaListFormated_1">
      <item>VIR društvo s ograničenom odgovornošću,  za proizvodnju, trgovinu i usluge</item>
    </derivirana_varijabla>
  </DomainObject.Predmet.ProtuStrankaListFormated>
  <DomainObject.Predmet.ProtuStrankaListFormatedOIB>
    <izvorni_sadrzaj>
      <item>VIR društvo s ograničenom odgovornošću,  za proizvodnju, trgovinu i usluge, OIB 90271658760</item>
    </izvorni_sadrzaj>
    <derivirana_varijabla naziv="DomainObject.Predmet.ProtuStrankaListFormatedOIB_1">
      <item>VIR društvo s ograničenom odgovornošću,  za proizvodnju, trgovinu i usluge, OIB 90271658760</item>
    </derivirana_varijabla>
  </DomainObject.Predmet.ProtuStrankaListFormatedOIB>
  <DomainObject.Predmet.ProtuStrankaListFormatedWithAdress>
    <izvorni_sadrzaj>
      <item>VIR društvo s ograničenom odgovornošću,  za proizvodnju, trgovinu i usluge, Bajani 23, 22300 Kijevo</item>
    </izvorni_sadrzaj>
    <derivirana_varijabla naziv="DomainObject.Predmet.ProtuStrankaListFormatedWithAdress_1">
      <item>VIR društvo s ograničenom odgovornošću,  za proizvodnju, trgovinu i usluge, Bajani 23, 22300 Kijevo</item>
    </derivirana_varijabla>
  </DomainObject.Predmet.ProtuStrankaListFormatedWithAdress>
  <DomainObject.Predmet.ProtuStrankaListFormatedWithAdressOIB>
    <izvorni_sadrzaj>
      <item>VIR društvo s ograničenom odgovornošću,  za proizvodnju, trgovinu i usluge, OIB 90271658760, Bajani 23, 22300 Kijevo</item>
    </izvorni_sadrzaj>
    <derivirana_varijabla naziv="DomainObject.Predmet.ProtuStrankaListFormatedWithAdressOIB_1">
      <item>VIR društvo s ograničenom odgovornošću,  za proizvodnju, trgovinu i usluge, OIB 90271658760, Bajani 23, 22300 Kijevo</item>
    </derivirana_varijabla>
  </DomainObject.Predmet.ProtuStrankaListFormatedWithAdressOIB>
  <DomainObject.Predmet.ProtuStrankaListNazivFormated>
    <izvorni_sadrzaj>
      <item>VIR društvo s ograničenom odgovornošću,  za proizvodnju, trgovinu i usluge</item>
    </izvorni_sadrzaj>
    <derivirana_varijabla naziv="DomainObject.Predmet.ProtuStrankaListNazivFormated_1">
      <item>VIR društvo s ograničenom odgovornošću,  za proizvodnju, trgovinu i usluge</item>
    </derivirana_varijabla>
  </DomainObject.Predmet.ProtuStrankaListNazivFormated>
  <DomainObject.Predmet.ProtuStrankaListNazivFormatedOIB>
    <izvorni_sadrzaj>
      <item>VIR društvo s ograničenom odgovornošću,  za proizvodnju, trgovinu i usluge, OIB 90271658760</item>
    </izvorni_sadrzaj>
    <derivirana_varijabla naziv="DomainObject.Predmet.ProtuStrankaListNazivFormatedOIB_1">
      <item>VIR društvo s ograničenom odgovornošću,  za proizvodnju, trgovinu i usluge, OIB 90271658760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VIR društvo s ograničenom odgovornošću,  za proizvodnju, trgovinu i usluge</izvorni_sadrzaj>
    <derivirana_varijabla naziv="DomainObject.Predmet.ProtustrankaIDrugi_1">VIR društvo s ograničenom odgovornošću, 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VIR društvo s ograničenom odgovornošću,  za proizvodnju, trgovinu i usluge, OIB 90271658760, Bajani 23, 22300 Kijevo</izvorni_sadrzaj>
    <derivirana_varijabla naziv="DomainObject.Predmet.ProtustrankaIDrugiAdressOIB_1">VIR društvo s ograničenom odgovornošću,  za proizvodnju, trgovinu i usluge, OIB 90271658760, Bajani 23, 22300 Kijevo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VIR društvo s ograničenom odgovornošću,  za proizvodnju, trgovinu i usluge</item>
    </izvorni_sadrzaj>
    <derivirana_varijabla naziv="DomainObject.Predmet.SudioniciListNaziv_1">
      <item>Financijska agencija</item>
      <item>VIR društvo s ograničenom odgovornošću, 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VIR društvo s ograničenom odgovornošću,  za proizvodnju, trgovinu i usluge, OIB 90271658760, Bajani 23,22300 Kijevo</item>
    </izvorni_sadrzaj>
    <derivirana_varijabla naziv="DomainObject.Predmet.SudioniciListAdressOIB_1">
      <item>Financijska agencija, OIB 85821130368, Ulica grada Vukovara 70,10000 Zagreb</item>
      <item>VIR društvo s ograničenom odgovornošću,  za proizvodnju, trgovinu i usluge, OIB 90271658760, Bajani 23,22300 Kijevo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90271658760</item>
    </izvorni_sadrzaj>
    <derivirana_varijabla naziv="DomainObject.Predmet.SudioniciListNazivOIB_1">
      <item>, OIB 85821130368</item>
      <item>, OIB 90271658760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8A74C9-D7B7-4442-B3F4-2A1D817375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1038</properties:Words>
  <properties:Characters>5669</properties:Characters>
  <properties:Lines>169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2017-02-16T12:07:00Z</dcterms:created>
  <dc:creator>Administrator</dc:creator>
  <cp:lastModifiedBy>Merlina Klišmanić</cp:lastModifiedBy>
  <cp:lastPrinted>2017-02-16T12:09:00Z</cp:lastPrinted>
  <dcterms:modified xmlns:xsi="http://www.w3.org/2001/XMLSchema-instance" xsi:type="dcterms:W3CDTF">2017-02-16T12:14:00Z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