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b72e" w14:paraId="3c8b72e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417F80">
        <w:t>1598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A15A2">
        <w:t>Financijske agencije OIB: 85821130368 RC OSIJEK, Podružnica Osijek, L.Jagera 3, za pokretan</w:t>
      </w:r>
      <w:r w:rsidR="00417F80">
        <w:t>je skraćenog stečajnog postupka</w:t>
      </w:r>
      <w:r w:rsidR="009A15A2">
        <w:t xml:space="preserve"> nad dužnikom </w:t>
      </w:r>
      <w:r w:rsidR="00417F80">
        <w:t>TAKA j.d.o.o. za usluge, Osijek, L. Jagera 8/a, MBS: 030163739, OIB: 46768962908</w:t>
      </w:r>
      <w:r w:rsidR="00250413">
        <w:t xml:space="preserve">, dana </w:t>
      </w:r>
      <w:r w:rsidR="00417F80">
        <w:t>11</w:t>
      </w:r>
      <w:r w:rsidR="009A15A2">
        <w:t>. prosinca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417F80">
        <w:t>TAKA j.d.o.o. za usluge, Osijek, L. Jagera 8/a, MBS: 030163739, OIB: 46768962908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417F80">
        <w:t>22</w:t>
      </w:r>
      <w:r w:rsidR="009A15A2">
        <w:t>. studenoga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pokretanje 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>/17-01/04, Ur.broj: 04-06-17-</w:t>
      </w:r>
      <w:r w:rsidR="00417F80">
        <w:t>5502</w:t>
      </w:r>
      <w:r w:rsidR="00401554">
        <w:t xml:space="preserve"> </w:t>
      </w:r>
      <w:r w:rsidR="00665E74">
        <w:t xml:space="preserve">od </w:t>
      </w:r>
      <w:r w:rsidR="00417F80">
        <w:t>21</w:t>
      </w:r>
      <w:r w:rsidR="009A15A2">
        <w:t xml:space="preserve">. studenoga </w:t>
      </w:r>
      <w:r w:rsidR="00665E74">
        <w:t xml:space="preserve">2017. nad stečajnim dužnikom </w:t>
      </w:r>
      <w:r w:rsidR="00417F80">
        <w:t>TAKA j.d.o.o. za usluge, Osijek, L. Jagera 8/a, MBS: 030163739, OIB: 46768962908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417F80">
        <w:t>24</w:t>
      </w:r>
      <w:r w:rsidR="00A95932">
        <w:t>. studenoga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417F80" w:rsidP="00A819D4" w:rsidR="00417F80">
      <w:pPr>
        <w:ind w:firstLine="720"/>
        <w:jc w:val="both"/>
      </w:pPr>
    </w:p>
    <w:p w:rsidRDefault="00A95932" w:rsidP="00A819D4" w:rsidR="00A95932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E748BA" w:rsidP="00651050" w:rsidR="00E748BA">
      <w:pPr>
        <w:jc w:val="right"/>
      </w:pPr>
      <w:r>
        <w:lastRenderedPageBreak/>
        <w:t>19 St-</w:t>
      </w:r>
      <w:r w:rsidR="00417F80">
        <w:t>1598</w:t>
      </w:r>
      <w:r>
        <w:t>/17-5</w:t>
      </w:r>
    </w:p>
    <w:p w:rsidRDefault="00AB2EE6" w:rsidP="00651050" w:rsidR="00AB2EE6">
      <w:pPr>
        <w:jc w:val="right"/>
      </w:pP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417F80">
        <w:t>8</w:t>
      </w:r>
      <w:r w:rsidR="009A15A2">
        <w:t>. prosinca</w:t>
      </w:r>
      <w:r>
        <w:t xml:space="preserve"> 2017. zaprimljen je podnesak Županijskog državnog odvjetništva u </w:t>
      </w:r>
      <w:r w:rsidR="00A95932">
        <w:t>Osijeku</w:t>
      </w:r>
      <w:r>
        <w:t>, broj: S-DO-</w:t>
      </w:r>
      <w:r w:rsidR="00417F80">
        <w:t>165</w:t>
      </w:r>
      <w:r w:rsidR="000E198A">
        <w:t>/2017</w:t>
      </w:r>
      <w:r>
        <w:t xml:space="preserve"> od </w:t>
      </w:r>
      <w:r w:rsidR="00417F80">
        <w:t>8</w:t>
      </w:r>
      <w:r w:rsidR="00A95932">
        <w:t xml:space="preserve">. </w:t>
      </w:r>
      <w:r w:rsidR="00417F80">
        <w:t>prosinca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 xml:space="preserve">vatske, Ministarstva financija, </w:t>
      </w:r>
      <w:r w:rsidR="00417F80">
        <w:t xml:space="preserve">Porezna uprava Područni ured Osijek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417F80">
        <w:t>6.607,45</w:t>
      </w:r>
      <w:r w:rsidR="004B75E8">
        <w:t xml:space="preserve"> kune</w:t>
      </w:r>
      <w:r w:rsidR="00A85FBA">
        <w:t xml:space="preserve"> </w:t>
      </w:r>
      <w:r w:rsidR="00417F80">
        <w:t>evidentiranu u ISPU na dan 4. prosinca 2017., po osnovi neplaćenih obve</w:t>
      </w:r>
      <w:r w:rsidR="0009221D">
        <w:t>z</w:t>
      </w:r>
      <w:r w:rsidR="00417F80">
        <w:t xml:space="preserve">a poreza, doprinosa i drugih javnih davanja. Dužnik utvrđene tražbine nije namirio. Također, vjerovnik je naveo da kod dužnika postoji stečajni razlog </w:t>
      </w:r>
      <w:r w:rsidR="0009221D">
        <w:t>i to nesposobnost</w:t>
      </w:r>
      <w:r w:rsidR="00417F80">
        <w:t xml:space="preserve"> za plaćanje. Prema podacima iz Potvrde o blokadi, Klasa: 418-01/2017-01/1243, Ur. broj: 321-2017-016 na dan 1. prosinca 2017., dužnik je u neprekidnoj blokadi u trajanju od 130 dana,</w:t>
      </w:r>
      <w:r w:rsidR="0009221D">
        <w:t xml:space="preserve"> a u O</w:t>
      </w:r>
      <w:r w:rsidR="00417F80">
        <w:t xml:space="preserve">čevidniku </w:t>
      </w:r>
      <w:r w:rsidR="0009221D">
        <w:t>redoslijeda osnova za plaćanje</w:t>
      </w:r>
      <w:r w:rsidR="00417F80">
        <w:t xml:space="preserve">, Klasa: 418-01/2017-01/1243, Ur. broj: 321-2017-18 od 1. prosinca 2017., iskazani su dospjeli nepodmireni nalozi za plaćanje u ukupnom iznosu od 16.444,46 kn.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E477AC">
        <w:rPr>
          <w:bCs/>
        </w:rPr>
        <w:t>11</w:t>
      </w:r>
      <w:r w:rsidR="00001057">
        <w:rPr>
          <w:bCs/>
        </w:rPr>
        <w:t>. prosinca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5497" w:rsidR="00001057" w:rsidRPr="00F65370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F65370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F65370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E477AC">
        <w:t>8</w:t>
      </w:r>
      <w:r w:rsidR="00001057">
        <w:t>.12.</w:t>
      </w:r>
      <w:r w:rsidR="00D1704E">
        <w:t xml:space="preserve"> 2017</w:t>
      </w:r>
      <w:r>
        <w:t xml:space="preserve">. (str. </w:t>
      </w:r>
      <w:r w:rsidR="00E477AC">
        <w:t>7-8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FB5D98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E477AC">
        <w:t>2/1</w:t>
      </w: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87803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7"/>
    <w:rsid w:val="00022E42"/>
    <w:rsid w:val="00045004"/>
    <w:rsid w:val="00057B2D"/>
    <w:rsid w:val="00064FF2"/>
    <w:rsid w:val="00072890"/>
    <w:rsid w:val="0009221D"/>
    <w:rsid w:val="000A1E4E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334A"/>
    <w:rsid w:val="00285076"/>
    <w:rsid w:val="00287EC6"/>
    <w:rsid w:val="00292D1E"/>
    <w:rsid w:val="002B552D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17F80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51050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A15A2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87803"/>
    <w:rsid w:val="00A95932"/>
    <w:rsid w:val="00AA0272"/>
    <w:rsid w:val="00AB2EE6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477AC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5370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8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8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8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8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8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8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8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8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St-1598/2017-5</izvorni_sadrzaj>
    <derivirana_varijabla naziv="DomainObject.Oznaka_1">St-1598/2017-5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St-1598/2017</izvorni_sadrzaj>
    <derivirana_varijabla naziv="DomainObject.Predmet.OznakaBroj_1">St-1598/2017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TAKA jednostavno društvo s ograničenom odgovornošću za usluge</izvorni_sadrzaj>
    <derivirana_varijabla naziv="DomainObject.Predmet.ProtustrankaFormated_1">  TAKA jednostavno društvo s ograničenom odgovornošću za usluge</derivirana_varijabla>
  </DomainObject.Predmet.ProtustrankaFormated>
  <DomainObject.Predmet.ProtustrankaFormatedOIB>
    <izvorni_sadrzaj>  TAKA jednostavno društvo s ograničenom odgovornošću za usluge, OIB 46768962908</izvorni_sadrzaj>
    <derivirana_varijabla naziv="DomainObject.Predmet.ProtustrankaFormatedOIB_1">  TAKA jednostavno društvo s ograničenom odgovornošću za usluge, OIB 46768962908</derivirana_varijabla>
  </DomainObject.Predmet.ProtustrankaFormatedOIB>
  <DomainObject.Predmet.ProtustrankaFormatedWithAdress>
    <izvorni_sadrzaj> TAKA jednostavno društvo s ograničenom odgovornošću za usluge, Lorenza Jägera 8A, 31000 Osijek</izvorni_sadrzaj>
    <derivirana_varijabla naziv="DomainObject.Predmet.ProtustrankaFormatedWithAdress_1"> TAKA jednostavno društvo s ograničenom odgovornošću za usluge, Lorenza Jägera 8A, 31000 Osijek</derivirana_varijabla>
  </DomainObject.Predmet.ProtustrankaFormatedWithAdress>
  <DomainObject.Predmet.ProtustrankaFormatedWithAdressOIB>
    <izvorni_sadrzaj> TAKA jednostavno društvo s ograničenom odgovornošću za usluge, OIB 46768962908, Lorenza Jägera 8A, 31000 Osijek</izvorni_sadrzaj>
    <derivirana_varijabla naziv="DomainObject.Predmet.ProtustrankaFormatedWithAdressOIB_1"> TAKA jednostavno društvo s ograničenom odgovornošću za usluge, OIB 46768962908, Lorenza Jägera 8A, 31000 Osijek</derivirana_varijabla>
  </DomainObject.Predmet.ProtustrankaFormatedWithAdressOIB>
  <DomainObject.Predmet.ProtustrankaWithAdress>
    <izvorni_sadrzaj>TAKA jednostavno društvo s ograničenom odgovornošću za usluge Lorenza Jägera 8A, 31000 Osijek</izvorni_sadrzaj>
    <derivirana_varijabla naziv="DomainObject.Predmet.ProtustrankaWithAdress_1">TAKA jednostavno društvo s ograničenom odgovornošću za usluge Lorenza Jägera 8A, 31000 Osijek</derivirana_varijabla>
  </DomainObject.Predmet.ProtustrankaWithAdress>
  <DomainObject.Predmet.ProtustrankaWithAdressOIB>
    <izvorni_sadrzaj>TAKA jednostavno društvo s ograničenom odgovornošću za usluge, OIB 46768962908, Lorenza Jägera 8A, 31000 Osijek</izvorni_sadrzaj>
    <derivirana_varijabla naziv="DomainObject.Predmet.ProtustrankaWithAdressOIB_1">TAKA jednostavno društvo s ograničenom odgovornošću za usluge, OIB 46768962908, Lorenza Jägera 8A, 31000 Osijek</derivirana_varijabla>
  </DomainObject.Predmet.ProtustrankaWithAdressOIB>
  <DomainObject.Predmet.ProtustrankaNazivFormated>
    <izvorni_sadrzaj>TAKA jednostavno društvo s ograničenom odgovornošću za usluge</izvorni_sadrzaj>
    <derivirana_varijabla naziv="DomainObject.Predmet.ProtustrankaNazivFormated_1">TAKA jednostavno društvo s ograničenom odgovornošću za usluge</derivirana_varijabla>
  </DomainObject.Predmet.ProtustrankaNazivFormated>
  <DomainObject.Predmet.ProtustrankaNazivFormatedOIB>
    <izvorni_sadrzaj>TAKA jednostavno društvo s ograničenom odgovornošću za usluge, OIB 46768962908</izvorni_sadrzaj>
    <derivirana_varijabla naziv="DomainObject.Predmet.ProtustrankaNazivFormatedOIB_1">TAKA jednostavno društvo s ograničenom odgovornošću za usluge, OIB 46768962908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TAKA jednostavno društvo s ograničenom odgovornošću za usluge</item>
    </izvorni_sadrzaj>
    <derivirana_varijabla naziv="DomainObject.Predmet.ProtuStrankaListFormated_1">
      <item>TAKA jednostavno društvo s ograničenom odgovornošću za usluge</item>
    </derivirana_varijabla>
  </DomainObject.Predmet.ProtuStrankaListFormated>
  <DomainObject.Predmet.ProtuStrankaListFormatedOIB>
    <izvorni_sadrzaj>
      <item>TAKA jednostavno društvo s ograničenom odgovornošću za usluge, OIB 46768962908</item>
    </izvorni_sadrzaj>
    <derivirana_varijabla naziv="DomainObject.Predmet.ProtuStrankaListFormatedOIB_1">
      <item>TAKA jednostavno društvo s ograničenom odgovornošću za usluge, OIB 46768962908</item>
    </derivirana_varijabla>
  </DomainObject.Predmet.ProtuStrankaListFormatedOIB>
  <DomainObject.Predmet.ProtuStrankaListFormatedWithAdress>
    <izvorni_sadrzaj>
      <item>TAKA jednostavno društvo s ograničenom odgovornošću za usluge, Lorenza Jägera 8A, 31000 Osijek</item>
    </izvorni_sadrzaj>
    <derivirana_varijabla naziv="DomainObject.Predmet.ProtuStrankaListFormatedWithAdress_1">
      <item>TAKA jednostavno društvo s ograničenom odgovornošću za usluge, Lorenza Jägera 8A, 31000 Osijek</item>
    </derivirana_varijabla>
  </DomainObject.Predmet.ProtuStrankaListFormatedWithAdress>
  <DomainObject.Predmet.ProtuStrankaListFormatedWithAdressOIB>
    <izvorni_sadrzaj>
      <item>TAKA jednostavno društvo s ograničenom odgovornošću za usluge, OIB 46768962908, Lorenza Jägera 8A, 31000 Osijek</item>
    </izvorni_sadrzaj>
    <derivirana_varijabla naziv="DomainObject.Predmet.ProtuStrankaListFormatedWithAdressOIB_1">
      <item>TAKA jednostavno društvo s ograničenom odgovornošću za usluge, OIB 46768962908, Lorenza Jägera 8A, 31000 Osijek</item>
    </derivirana_varijabla>
  </DomainObject.Predmet.ProtuStrankaListFormatedWithAdressOIB>
  <DomainObject.Predmet.ProtuStrankaListNazivFormated>
    <izvorni_sadrzaj>
      <item>TAKA jednostavno društvo s ograničenom odgovornošću za usluge</item>
    </izvorni_sadrzaj>
    <derivirana_varijabla naziv="DomainObject.Predmet.ProtuStrankaListNazivFormated_1">
      <item>TAKA jednostavno društvo s ograničenom odgovornošću za usluge</item>
    </derivirana_varijabla>
  </DomainObject.Predmet.ProtuStrankaListNazivFormated>
  <DomainObject.Predmet.ProtuStrankaListNazivFormatedOIB>
    <izvorni_sadrzaj>
      <item>TAKA jednostavno društvo s ograničenom odgovornošću za usluge, OIB 46768962908</item>
    </izvorni_sadrzaj>
    <derivirana_varijabla naziv="DomainObject.Predmet.ProtuStrankaListNazivFormatedOIB_1">
      <item>TAKA jednostavno društvo s ograničenom odgovornošću za usluge, OIB 46768962908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St-1598/2017-5</izvorni_sadrzaj>
    <derivirana_varijabla naziv="DomainObject.PoslovniBrojDokumenta_1">St-1598/2017-5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TAKA jednostavno društvo s ograničenom odgovornošću za usluge</izvorni_sadrzaj>
    <derivirana_varijabla naziv="DomainObject.Predmet.ProtustrankaIDrugi_1">TAKA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TAKA jednostavno društvo s ograničenom odgovornošću za usluge, OIB 46768962908, Lorenza Jägera 8A, 31000 Osijek</izvorni_sadrzaj>
    <derivirana_varijabla naziv="DomainObject.Predmet.ProtustrankaIDrugiAdressOIB_1">TAKA jednostavno društvo s ograničenom odgovornošću za usluge, OIB 46768962908, Lorenza Jägera 8A,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TAKA jednostavno društvo s ograničenom odgovornošću za usluge</item>
    </izvorni_sadrzaj>
    <derivirana_varijabla naziv="DomainObject.Predmet.SudioniciListNaziv_1">
      <item>FINA RC OSIJEK</item>
      <item>TAKA jednostavno društvo s ograničenom odgovornošću za usluge</item>
    </derivirana_varijabla>
  </DomainObject.Predmet.SudioniciListNaziv>
  <DomainObject.Predmet.SudioniciListAdressOIB>
    <izvorni_sadrzaj>
      <item>FINA RC OSIJEK, OIB 85821130368</item>
      <item>TAKA jednostavno društvo s ograničenom odgovornošću za usluge, OIB 46768962908, Lorenza Jägera 8A,31000 Osijek</item>
    </izvorni_sadrzaj>
    <derivirana_varijabla naziv="DomainObject.Predmet.SudioniciListAdressOIB_1">
      <item>FINA RC OSIJEK, OIB 85821130368</item>
      <item>TAKA jednostavno društvo s ograničenom odgovornošću za usluge, OIB 46768962908, Lorenza Jägera 8A,31000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46768962908</item>
    </izvorni_sadrzaj>
    <derivirana_varijabla naziv="DomainObject.Predmet.SudioniciListNazivOIB_1">
      <item>, OIB 85821130368</item>
      <item>, OIB 46768962908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24DBF-E263-4272-936F-783752FF7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3119</properties:Characters>
  <properties:Lines>88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2017-12-11T08:00:00Z</dcterms:created>
  <dc:creator>mkocijan</dc:creator>
  <cp:lastModifiedBy>Žana Bem</cp:lastModifiedBy>
  <cp:lastPrinted>2017-12-11T08:02:00Z</cp:lastPrinted>
  <dcterms:modified xmlns:xsi="http://www.w3.org/2001/XMLSchema-instance" xsi:type="dcterms:W3CDTF">2017-12-11T08:15:00Z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St-1598/2017-5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