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076f679" w14:paraId="076f679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A8321B">
        <w:rPr>
          <w:sz w:val="24"/>
          <w:szCs w:val="24"/>
        </w:rPr>
        <w:t>888</w:t>
      </w:r>
      <w:r w:rsidR="00583C9B">
        <w:rPr>
          <w:sz w:val="24"/>
          <w:szCs w:val="24"/>
        </w:rPr>
        <w:t>/2018-</w:t>
      </w:r>
      <w:r w:rsidR="00A8321B">
        <w:rPr>
          <w:sz w:val="24"/>
          <w:szCs w:val="24"/>
        </w:rPr>
        <w:t>9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A8321B" w:rsidRPr="00A8321B">
        <w:t>ROMUALD KALYCIOK d.o.o.</w:t>
      </w:r>
      <w:r w:rsidR="009D4BCE">
        <w:t>,</w:t>
      </w:r>
      <w:r w:rsidR="00A8321B">
        <w:t xml:space="preserve"> </w:t>
      </w:r>
      <w:r w:rsidR="00A8321B" w:rsidRPr="00A8321B">
        <w:t>Hrvatskih branitelja 9</w:t>
      </w:r>
      <w:r w:rsidR="00A8321B">
        <w:t xml:space="preserve">, Sutivan, OIB: </w:t>
      </w:r>
      <w:r w:rsidR="00A8321B" w:rsidRPr="00A8321B">
        <w:t>26973485796</w:t>
      </w:r>
      <w:r w:rsidR="00A8321B">
        <w:t>,</w:t>
      </w:r>
      <w:r w:rsidR="009D4BCE">
        <w:t xml:space="preserve"> </w:t>
      </w:r>
      <w:r w:rsidR="00A8321B">
        <w:t xml:space="preserve">25. siječnja 2019. </w:t>
      </w:r>
      <w:r w:rsidR="009D4BCE">
        <w:rPr>
          <w:rFonts w:eastAsiaTheme="minorHAnsi"/>
          <w:lang w:eastAsia="en-US"/>
        </w:rPr>
        <w:t xml:space="preserve">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A8321B" w:rsidRPr="00A8321B">
        <w:t>ROMUALD KALYCIOK d.o.o.</w:t>
      </w:r>
      <w:r w:rsidR="00A8321B">
        <w:t xml:space="preserve">, </w:t>
      </w:r>
      <w:r w:rsidR="00A8321B" w:rsidRPr="00A8321B">
        <w:t>Hrvatskih branitelja 9</w:t>
      </w:r>
      <w:r w:rsidR="00A8321B">
        <w:t xml:space="preserve">, Sutivan, OIB: </w:t>
      </w:r>
      <w:r w:rsidR="00A8321B" w:rsidRPr="00A8321B">
        <w:t>26973485796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A8321B">
        <w:t>30. studenog</w:t>
      </w:r>
      <w:r w:rsidR="00583C9B">
        <w:t xml:space="preserve"> 2018</w:t>
      </w:r>
      <w:r>
        <w:t xml:space="preserve">. zahtjev za provedbu skraćenog stečajnog postupka nad </w:t>
      </w:r>
      <w:r w:rsidR="00A8321B" w:rsidRPr="00A8321B">
        <w:t>ROMUALD KALYCIOK d.o.o.</w:t>
      </w:r>
      <w:r w:rsidR="00A8321B">
        <w:t xml:space="preserve">, </w:t>
      </w:r>
      <w:r w:rsidR="00A8321B" w:rsidRPr="00A8321B">
        <w:t>Hrvatskih branitelja 9</w:t>
      </w:r>
      <w:r w:rsidR="00A8321B">
        <w:t xml:space="preserve">, Sutivan, OIB: </w:t>
      </w:r>
      <w:r w:rsidR="00A8321B" w:rsidRPr="00A8321B">
        <w:t>26973485796</w:t>
      </w:r>
      <w:r>
        <w:t xml:space="preserve">, navodeći da dužnik nema zaposlenih, a da na </w:t>
      </w:r>
      <w:r w:rsidR="004E66ED">
        <w:t xml:space="preserve">dan </w:t>
      </w:r>
      <w:r w:rsidR="00A8321B">
        <w:t>28. studenog</w:t>
      </w:r>
      <w:r w:rsidR="004E66ED">
        <w:t xml:space="preserve"> 2018</w:t>
      </w:r>
      <w:r>
        <w:t xml:space="preserve">. u Očevidniku redoslijeda osnova za plaćanje, ima evidentirane neizvršene osnove za plaćanje u neprekinutom razdoblju od </w:t>
      </w:r>
      <w:r w:rsidR="00583C9B">
        <w:t>120</w:t>
      </w:r>
      <w:r>
        <w:t xml:space="preserve"> dana, u ukupnom iznosu od </w:t>
      </w:r>
      <w:r w:rsidR="00A8321B">
        <w:t>42.551,56</w:t>
      </w:r>
      <w:r>
        <w:t xml:space="preserve"> </w:t>
      </w:r>
      <w:r w:rsidR="004E66ED">
        <w:t>kuna</w:t>
      </w:r>
      <w:r>
        <w:t>.</w:t>
      </w:r>
    </w:p>
    <w:p w:rsidRDefault="005E7458" w:rsidP="005E7458" w:rsidR="005E7458">
      <w:pPr>
        <w:spacing w:before="200"/>
        <w:ind w:firstLine="709"/>
        <w:jc w:val="both"/>
      </w:pPr>
      <w:r>
        <w:t>Budući da su prema podacima iz podnesenog zahtjeva bile ispunjene pretpostavke iz čl</w:t>
      </w:r>
      <w:r w:rsidR="00583C9B">
        <w:t>anka</w:t>
      </w:r>
      <w:r>
        <w:t xml:space="preserve"> 428. Stečajnog zakona (˝Narodne novine˝ broj 71/15 i 104/17; dalje: SZ) ovaj sud je </w:t>
      </w:r>
      <w:r w:rsidR="00A8321B">
        <w:t>6. prosinca</w:t>
      </w:r>
      <w:r w:rsidR="00583C9B">
        <w:t xml:space="preserve"> 2018</w:t>
      </w:r>
      <w:r>
        <w:t>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Vjerovnik Republika Hrvatska - Ministarstvo financija je </w:t>
      </w:r>
      <w:r w:rsidR="00A8321B">
        <w:t>19. prosinca</w:t>
      </w:r>
      <w:r w:rsidR="00583C9B">
        <w:t xml:space="preserve"> 2018</w:t>
      </w:r>
      <w:r>
        <w:t xml:space="preserve">. podnio sudu prijedlog za otvaranje stečajnog postupka nad dužnikom (list </w:t>
      </w:r>
      <w:r w:rsidR="00B22F5B">
        <w:t>8</w:t>
      </w:r>
      <w:r w:rsidR="00A8321B">
        <w:t>-10</w:t>
      </w:r>
      <w:r>
        <w:t xml:space="preserve"> spisa) uz koji je dostavio dokaze o postojanju tražbine (list </w:t>
      </w:r>
      <w:r w:rsidR="00A8321B">
        <w:t>11</w:t>
      </w:r>
      <w:r w:rsidR="004E66ED">
        <w:t>-</w:t>
      </w:r>
      <w:r w:rsidR="00CC4221">
        <w:t>13</w:t>
      </w:r>
      <w:r>
        <w:t xml:space="preserve"> spisa).</w:t>
      </w:r>
    </w:p>
    <w:p w:rsidRDefault="005E7458" w:rsidP="005E7458" w:rsidR="005E7458">
      <w:pPr>
        <w:spacing w:before="200"/>
        <w:ind w:firstLine="709"/>
        <w:jc w:val="both"/>
      </w:pPr>
      <w:r>
        <w:t xml:space="preserve">Odredbom članka 431. stavak 1. SZ propisano je da ako osobe ovlaštene za zastupanje dužnika po zakonu u roku od 15 dana ne podnesu popis imovine i obveza dužnika ili ako iz tog popisa proizlazi da dužnik ima imovinu koja nije dostatna za namirenje predvidivih </w:t>
      </w:r>
      <w:r>
        <w:lastRenderedPageBreak/>
        <w:t xml:space="preserve">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E7458" w:rsidP="005E7458" w:rsidR="005E7458" w:rsidRPr="009B1727">
      <w:pPr>
        <w:spacing w:before="200"/>
        <w:ind w:firstLine="709"/>
        <w:jc w:val="both"/>
      </w:pPr>
      <w:r>
        <w:t>Nadalje, odredbom članka</w:t>
      </w:r>
      <w:r w:rsidRPr="009B1727">
        <w:t xml:space="preserve"> 433. SZ ako nisu ispunjene pretpostavke za istodobno otvaranje i zaključenje skraćenoga stečajnog postupka prema čl</w:t>
      </w:r>
      <w:r w:rsidR="00583C9B">
        <w:t>anka</w:t>
      </w:r>
      <w:r w:rsidRPr="009B1727">
        <w:t xml:space="preserve"> 431. SZ, sud će obustaviti skraćeni stečajni postupak i odgovarajućom primjenom općih odredbi stečajnoga postupka donijeti rješenje o pokretanju prethodnoga postupka odnosno otvaranju stečajnoga postupka.</w:t>
      </w:r>
    </w:p>
    <w:p w:rsidRDefault="005E7458" w:rsidP="005E7458" w:rsidR="005E7458" w:rsidRPr="00E300CF">
      <w:pPr>
        <w:spacing w:before="200"/>
        <w:ind w:firstLine="709"/>
        <w:jc w:val="both"/>
      </w:pPr>
      <w:r w:rsidRPr="00E300CF">
        <w:t xml:space="preserve">S obzirom na to da </w:t>
      </w:r>
      <w:r>
        <w:t xml:space="preserve">je </w:t>
      </w:r>
      <w:r w:rsidRPr="00E300CF">
        <w:t xml:space="preserve">Republika Hrvatska, Ministarstvo financija, Porezna uprava, kao </w:t>
      </w:r>
      <w:r>
        <w:t>vjerovnik</w:t>
      </w:r>
      <w:r w:rsidRPr="00E300CF">
        <w:t xml:space="preserve"> koji </w:t>
      </w:r>
      <w:r>
        <w:t>je</w:t>
      </w:r>
      <w:r w:rsidRPr="00E300CF">
        <w:t xml:space="preserve"> u smislu čl</w:t>
      </w:r>
      <w:r>
        <w:t>anka 114. stavka</w:t>
      </w:r>
      <w:r w:rsidR="00583C9B">
        <w:t xml:space="preserve"> 3. SZ</w:t>
      </w:r>
      <w:r w:rsidRPr="00E300CF">
        <w:t xml:space="preserve"> oslobođen plaćanja predujma za namirenje troškova stečajnog postupka iz čl</w:t>
      </w:r>
      <w:r>
        <w:t>anka</w:t>
      </w:r>
      <w:r w:rsidRPr="00E300CF">
        <w:t xml:space="preserve"> 114. st</w:t>
      </w:r>
      <w:r>
        <w:t>avka</w:t>
      </w:r>
      <w:r w:rsidR="00D4426A">
        <w:t xml:space="preserve"> 1. SZ</w:t>
      </w:r>
      <w:r w:rsidRPr="00E300CF">
        <w:t>, u roku 45 dana od dana objave oglasa</w:t>
      </w:r>
      <w:r>
        <w:t xml:space="preserve"> predložila</w:t>
      </w:r>
      <w:r w:rsidRPr="00E300CF">
        <w:t xml:space="preserve"> otvoriti stečaj nad dužnikom</w:t>
      </w:r>
      <w:r>
        <w:t xml:space="preserve"> i</w:t>
      </w:r>
      <w:r w:rsidRPr="00E300CF">
        <w:t xml:space="preserve"> obavijesti</w:t>
      </w:r>
      <w:r>
        <w:t>la</w:t>
      </w:r>
      <w:r w:rsidRPr="00E300CF">
        <w:t xml:space="preserve"> sud kako dužnik ima navedenu imovinu, </w:t>
      </w:r>
      <w:r>
        <w:t>a čija bi vrijednost prema sada dostupnim podacima bila dostatna</w:t>
      </w:r>
      <w:r w:rsidRPr="00E300CF">
        <w:t xml:space="preserve"> za namirenje predvidivih troškova stečajnoga postupka, sud je na temelju odredbe čl</w:t>
      </w:r>
      <w:r w:rsidR="00583C9B">
        <w:t>anka</w:t>
      </w:r>
      <w:r w:rsidRPr="00E300CF">
        <w:t xml:space="preserve"> 433. </w:t>
      </w:r>
      <w:r w:rsidR="00D4426A">
        <w:t>SZ</w:t>
      </w:r>
      <w:r w:rsidRPr="00E300CF">
        <w:t xml:space="preserve"> riješio kao u izreci. 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</w:t>
      </w:r>
      <w:r>
        <w:t xml:space="preserve">nim zakonom donijeti rješenje o </w:t>
      </w:r>
      <w:r w:rsidRPr="00E300CF">
        <w:t>pokretanju prethodnoga postupka odnosno otvaranju stečajnoga postupka.</w:t>
      </w:r>
    </w:p>
    <w:p w:rsidRDefault="005E7458" w:rsidP="005E7458" w:rsidR="005E7458"/>
    <w:p w:rsidRDefault="005E7458" w:rsidP="005E7458" w:rsidR="005E7458">
      <w:pPr>
        <w:jc w:val="center"/>
      </w:pPr>
      <w:r>
        <w:t>U Splitu</w:t>
      </w:r>
      <w:r w:rsidR="004E66ED">
        <w:t>,</w:t>
      </w:r>
      <w:r w:rsidR="00583C9B">
        <w:t xml:space="preserve"> </w:t>
      </w:r>
      <w:r w:rsidR="00A8321B">
        <w:t xml:space="preserve">25. siječnja 2019. 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  <w:r>
        <w:t>Sudac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</w:p>
    <w:p w:rsidRDefault="005E7458" w:rsidP="005E7458" w:rsidR="009144F5">
      <w:pPr>
        <w:ind w:left="6480"/>
        <w:jc w:val="center"/>
      </w:pPr>
      <w:r>
        <w:t>Katarina Mikulić</w:t>
      </w:r>
      <w:r w:rsidR="009144F5">
        <w:t>,v.r.</w:t>
      </w:r>
    </w:p>
    <w:p w:rsidRDefault="009144F5" w:rsidP="0071700F" w:rsidR="009144F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9144F5" w:rsidP="0071700F" w:rsidR="009144F5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5E7458" w:rsidP="005E7458" w:rsidR="005E7458">
      <w:pPr>
        <w:ind w:left="6480"/>
        <w:jc w:val="center"/>
      </w:pPr>
      <w:r>
        <w:t xml:space="preserve"> </w:t>
      </w:r>
    </w:p>
    <w:p w:rsidRDefault="00A8321B" w:rsidP="005E7458" w:rsidR="00A8321B">
      <w:pPr>
        <w:spacing w:before="160"/>
        <w:jc w:val="both"/>
        <w:rPr>
          <w:lang w:eastAsia="en-US"/>
        </w:rPr>
      </w:pPr>
    </w:p>
    <w:p w:rsidRDefault="005E7458" w:rsidP="005E7458" w:rsidR="005E7458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E7458" w:rsidP="005E7458" w:rsidR="005E7458">
      <w:pPr>
        <w:jc w:val="both"/>
      </w:pPr>
    </w:p>
    <w:p w:rsidRDefault="00853B3E" w:rsidP="005E7458" w:rsidR="00853B3E">
      <w:pPr>
        <w:spacing w:before="200"/>
        <w:ind w:firstLine="708"/>
        <w:jc w:val="both"/>
      </w:pPr>
    </w:p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9144F5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A8321B">
          <w:rPr>
            <w:sz w:val="24"/>
            <w:szCs w:val="24"/>
          </w:rPr>
          <w:t>888</w:t>
        </w:r>
        <w:r w:rsidR="004E66ED">
          <w:rPr>
            <w:sz w:val="24"/>
            <w:szCs w:val="24"/>
          </w:rPr>
          <w:t>/2018-</w:t>
        </w:r>
        <w:r w:rsidR="00A8321B">
          <w:rPr>
            <w:sz w:val="24"/>
            <w:szCs w:val="24"/>
          </w:rPr>
          <w:t>9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9144F5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3561B6"/>
    <w:rsid w:val="003C2F22"/>
    <w:rsid w:val="00400B11"/>
    <w:rsid w:val="00417EA6"/>
    <w:rsid w:val="004350CB"/>
    <w:rsid w:val="004E66ED"/>
    <w:rsid w:val="00583C9B"/>
    <w:rsid w:val="005E7458"/>
    <w:rsid w:val="0071519E"/>
    <w:rsid w:val="007B01D4"/>
    <w:rsid w:val="007F7A84"/>
    <w:rsid w:val="00814EDB"/>
    <w:rsid w:val="00815142"/>
    <w:rsid w:val="00853B3E"/>
    <w:rsid w:val="008860AB"/>
    <w:rsid w:val="008F17F7"/>
    <w:rsid w:val="009144F5"/>
    <w:rsid w:val="00981D37"/>
    <w:rsid w:val="009D4BCE"/>
    <w:rsid w:val="00A51DE9"/>
    <w:rsid w:val="00A8321B"/>
    <w:rsid w:val="00B22F5B"/>
    <w:rsid w:val="00B7506F"/>
    <w:rsid w:val="00CC4221"/>
    <w:rsid w:val="00D4426A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4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4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4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4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144F5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4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4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4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4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144F5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St-888/2018</izvorni_sadrzaj>
    <derivirana_varijabla naziv="DomainObject.Predmet.OznakaBroj_1">St-888/2018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ROMUALD KALYCIOK d.o.o. za trgovinu</izvorni_sadrzaj>
    <derivirana_varijabla naziv="DomainObject.Predmet.ProtustrankaFormated_1">  ROMUALD KALYCIOK d.o.o. za trgovinu</derivirana_varijabla>
  </DomainObject.Predmet.ProtustrankaFormated>
  <DomainObject.Predmet.ProtustrankaFormatedOIB>
    <izvorni_sadrzaj>  ROMUALD KALYCIOK d.o.o. za trgovinu, OIB 26973485796</izvorni_sadrzaj>
    <derivirana_varijabla naziv="DomainObject.Predmet.ProtustrankaFormatedOIB_1">  ROMUALD KALYCIOK d.o.o. za trgovinu, OIB 26973485796</derivirana_varijabla>
  </DomainObject.Predmet.ProtustrankaFormatedOIB>
  <DomainObject.Predmet.ProtustrankaFormatedWithAdress>
    <izvorni_sadrzaj> ROMUALD KALYCIOK d.o.o. za trgovinu, Hrvatskih branitelja 9, 21400 Sutivan</izvorni_sadrzaj>
    <derivirana_varijabla naziv="DomainObject.Predmet.ProtustrankaFormatedWithAdress_1"> ROMUALD KALYCIOK d.o.o. za trgovinu, Hrvatskih branitelja 9, 21400 Sutivan</derivirana_varijabla>
  </DomainObject.Predmet.ProtustrankaFormatedWithAdress>
  <DomainObject.Predmet.ProtustrankaFormatedWithAdressOIB>
    <izvorni_sadrzaj> ROMUALD KALYCIOK d.o.o. za trgovinu, OIB 26973485796, Hrvatskih branitelja 9, 21400 Sutivan</izvorni_sadrzaj>
    <derivirana_varijabla naziv="DomainObject.Predmet.ProtustrankaFormatedWithAdressOIB_1"> ROMUALD KALYCIOK d.o.o. za trgovinu, OIB 26973485796, Hrvatskih branitelja 9, 21400 Sutivan</derivirana_varijabla>
  </DomainObject.Predmet.ProtustrankaFormatedWithAdressOIB>
  <DomainObject.Predmet.ProtustrankaWithAdress>
    <izvorni_sadrzaj>ROMUALD KALYCIOK d.o.o. za trgovinu Hrvatskih branitelja 9, 21400 Sutivan</izvorni_sadrzaj>
    <derivirana_varijabla naziv="DomainObject.Predmet.ProtustrankaWithAdress_1">ROMUALD KALYCIOK d.o.o. za trgovinu Hrvatskih branitelja 9, 21400 Sutivan</derivirana_varijabla>
  </DomainObject.Predmet.ProtustrankaWithAdress>
  <DomainObject.Predmet.ProtustrankaWithAdressOIB>
    <izvorni_sadrzaj>ROMUALD KALYCIOK d.o.o. za trgovinu, OIB 26973485796, Hrvatskih branitelja 9, 21400 Sutivan</izvorni_sadrzaj>
    <derivirana_varijabla naziv="DomainObject.Predmet.ProtustrankaWithAdressOIB_1">ROMUALD KALYCIOK d.o.o. za trgovinu, OIB 26973485796, Hrvatskih branitelja 9, 21400 Sutivan</derivirana_varijabla>
  </DomainObject.Predmet.ProtustrankaWithAdressOIB>
  <DomainObject.Predmet.ProtustrankaNazivFormated>
    <izvorni_sadrzaj>ROMUALD KALYCIOK d.o.o. za trgovinu</izvorni_sadrzaj>
    <derivirana_varijabla naziv="DomainObject.Predmet.ProtustrankaNazivFormated_1">ROMUALD KALYCIOK d.o.o. za trgovinu</derivirana_varijabla>
  </DomainObject.Predmet.ProtustrankaNazivFormated>
  <DomainObject.Predmet.ProtustrankaNazivFormatedOIB>
    <izvorni_sadrzaj>ROMUALD KALYCIOK d.o.o. za trgovinu, OIB 26973485796</izvorni_sadrzaj>
    <derivirana_varijabla naziv="DomainObject.Predmet.ProtustrankaNazivFormatedOIB_1">ROMUALD KALYCIOK d.o.o. za trgovinu, OIB 26973485796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42551.56</izvorni_sadrzaj>
    <derivirana_varijabla naziv="DomainObject.Predmet.TrenutnaVrijednost_1">42551.56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ROMUALD KALYCIOK d.o.o. za trgovinu</item>
    </izvorni_sadrzaj>
    <derivirana_varijabla naziv="DomainObject.Predmet.ProtuStrankaListFormated_1">
      <item>ROMUALD KALYCIOK d.o.o. za trgovinu</item>
    </derivirana_varijabla>
  </DomainObject.Predmet.ProtuStrankaListFormated>
  <DomainObject.Predmet.ProtuStrankaListFormatedOIB>
    <izvorni_sadrzaj>
      <item>ROMUALD KALYCIOK d.o.o. za trgovinu, OIB 26973485796</item>
    </izvorni_sadrzaj>
    <derivirana_varijabla naziv="DomainObject.Predmet.ProtuStrankaListFormatedOIB_1">
      <item>ROMUALD KALYCIOK d.o.o. za trgovinu, OIB 26973485796</item>
    </derivirana_varijabla>
  </DomainObject.Predmet.ProtuStrankaListFormatedOIB>
  <DomainObject.Predmet.ProtuStrankaListFormatedWithAdress>
    <izvorni_sadrzaj>
      <item>ROMUALD KALYCIOK d.o.o. za trgovinu, Hrvatskih branitelja 9, 21400 Sutivan</item>
    </izvorni_sadrzaj>
    <derivirana_varijabla naziv="DomainObject.Predmet.ProtuStrankaListFormatedWithAdress_1">
      <item>ROMUALD KALYCIOK d.o.o. za trgovinu, Hrvatskih branitelja 9, 21400 Sutivan</item>
    </derivirana_varijabla>
  </DomainObject.Predmet.ProtuStrankaListFormatedWithAdress>
  <DomainObject.Predmet.ProtuStrankaListFormatedWithAdressOIB>
    <izvorni_sadrzaj>
      <item>ROMUALD KALYCIOK d.o.o. za trgovinu, OIB 26973485796, Hrvatskih branitelja 9, 21400 Sutivan</item>
    </izvorni_sadrzaj>
    <derivirana_varijabla naziv="DomainObject.Predmet.ProtuStrankaListFormatedWithAdressOIB_1">
      <item>ROMUALD KALYCIOK d.o.o. za trgovinu, OIB 26973485796, Hrvatskih branitelja 9, 21400 Sutivan</item>
    </derivirana_varijabla>
  </DomainObject.Predmet.ProtuStrankaListFormatedWithAdressOIB>
  <DomainObject.Predmet.ProtuStrankaListNazivFormated>
    <izvorni_sadrzaj>
      <item>ROMUALD KALYCIOK d.o.o. za trgovinu</item>
    </izvorni_sadrzaj>
    <derivirana_varijabla naziv="DomainObject.Predmet.ProtuStrankaListNazivFormated_1">
      <item>ROMUALD KALYCIOK d.o.o. za trgovinu</item>
    </derivirana_varijabla>
  </DomainObject.Predmet.ProtuStrankaListNazivFormated>
  <DomainObject.Predmet.ProtuStrankaListNazivFormatedOIB>
    <izvorni_sadrzaj>
      <item>ROMUALD KALYCIOK d.o.o. za trgovinu, OIB 26973485796</item>
    </izvorni_sadrzaj>
    <derivirana_varijabla naziv="DomainObject.Predmet.ProtuStrankaListNazivFormatedOIB_1">
      <item>ROMUALD KALYCIOK d.o.o. za trgovinu, OIB 26973485796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ROMUALD KALYCIOK d.o.o. za trgovinu</izvorni_sadrzaj>
    <derivirana_varijabla naziv="DomainObject.Predmet.ProtustrankaIDrugi_1">ROMUALD KALYCIOK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ROMUALD KALYCIOK d.o.o. za trgovinu, OIB 26973485796, Hrvatskih branitelja 9, 21400 Sutivan</izvorni_sadrzaj>
    <derivirana_varijabla naziv="DomainObject.Predmet.ProtustrankaIDrugiAdressOIB_1">ROMUALD KALYCIOK d.o.o. za trgovinu, OIB 26973485796, Hrvatskih branitelja 9,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ROMUALD KALYCIOK d.o.o. za trgovinu</item>
      <item>FINANCIJSKA AGENCIJA, RC SPLIT</item>
    </izvorni_sadrzaj>
    <derivirana_varijabla naziv="DomainObject.Predmet.SudioniciListNaziv_1">
      <item>ROMUALD KALYCIOK d.o.o. za trgovinu</item>
      <item>FINANCIJSKA AGENCIJA, RC SPLIT</item>
    </derivirana_varijabla>
  </DomainObject.Predmet.SudioniciListNaziv>
  <DomainObject.Predmet.SudioniciListAdressOIB>
    <izvorni_sadrzaj>
      <item>ROMUALD KALYCIOK d.o.o. za trgovinu, OIB 26973485796, Hrvatskih branitelja 9,21400 Sutivan</item>
      <item>FINANCIJSKA AGENCIJA, RC SPLIT, OIB 85821130368, Mažuranićevo šetalište 24 b,21000 Split</item>
    </izvorni_sadrzaj>
    <derivirana_varijabla naziv="DomainObject.Predmet.SudioniciListAdressOIB_1">
      <item>ROMUALD KALYCIOK d.o.o. za trgovinu, OIB 26973485796, Hrvatskih branitelja 9,21400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26973485796</item>
      <item>, OIB 85821130368</item>
    </izvorni_sadrzaj>
    <derivirana_varijabla naziv="DomainObject.Predmet.SudioniciListNazivOIB_1">
      <item>, OIB 26973485796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633</properties:Words>
  <properties:Characters>3747</properties:Characters>
  <properties:Lines>75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2019-01-25T10:39:00Z</cp:lastPrinted>
  <dcterms:modified xmlns:xsi="http://www.w3.org/2001/XMLSchema-instance" xsi:type="dcterms:W3CDTF">2019-01-25T10:39:00Z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