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ff94" w14:paraId="cd9ff94" w:rsidRDefault="00841781" w:rsidP="00841781" w:rsidR="00841781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1781" w:rsidP="00841781" w:rsidR="00841781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841781" w:rsidP="00841781" w:rsidR="00841781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841781" w:rsidP="00841781" w:rsidR="00841781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841781" w:rsidP="00841781" w:rsidR="00841781">
      <w:pPr>
        <w:spacing w:after="0"/>
        <w:rPr>
          <w:rFonts w:eastAsia="Calibri"/>
        </w:rPr>
      </w:pPr>
    </w:p>
    <w:p w:rsidRDefault="00841781" w:rsidP="00841781" w:rsidR="00841781">
      <w:pPr>
        <w:spacing w:after="0"/>
        <w:rPr>
          <w:rFonts w:eastAsia="Times New Roman"/>
          <w:lang w:eastAsia="hr-HR"/>
        </w:rPr>
      </w:pPr>
    </w:p>
    <w:p w:rsidRDefault="00841781" w:rsidP="00841781" w:rsidR="00841781">
      <w:pPr>
        <w:spacing w:after="0"/>
        <w:jc w:val="center"/>
      </w:pPr>
      <w:r>
        <w:t>U  I M E  R E P U B L I K E  H R V A T S K E</w:t>
      </w:r>
    </w:p>
    <w:p w:rsidRDefault="00841781" w:rsidP="00841781" w:rsidR="00841781">
      <w:pPr>
        <w:spacing w:after="0"/>
      </w:pPr>
    </w:p>
    <w:p w:rsidRDefault="00841781" w:rsidP="00841781" w:rsidR="00841781">
      <w:pPr>
        <w:spacing w:after="0"/>
        <w:jc w:val="center"/>
      </w:pPr>
      <w:r>
        <w:t>R J E Š E NJ E</w:t>
      </w:r>
    </w:p>
    <w:p w:rsidRDefault="00841781" w:rsidP="00841781" w:rsidR="00841781">
      <w:pPr>
        <w:spacing w:after="0"/>
      </w:pPr>
    </w:p>
    <w:p w:rsidRDefault="00841781" w:rsidP="00841781" w:rsidR="00841781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KUMIĆ j.d.o.o., </w:t>
      </w:r>
      <w:proofErr w:type="spellStart"/>
      <w:r>
        <w:t>Rakitnica</w:t>
      </w:r>
      <w:proofErr w:type="spellEnd"/>
      <w:r>
        <w:t xml:space="preserve">, Bjelovarska 68, OIB: 08676090377, dana </w:t>
      </w:r>
      <w:r>
        <w:t>21. siječnja 2016</w:t>
      </w:r>
      <w:r>
        <w:t xml:space="preserve">. </w:t>
      </w:r>
    </w:p>
    <w:p w:rsidRDefault="00841781" w:rsidP="00841781" w:rsidR="00841781">
      <w:pPr>
        <w:spacing w:after="0"/>
        <w:jc w:val="both"/>
      </w:pPr>
    </w:p>
    <w:p w:rsidRDefault="00841781" w:rsidP="00841781" w:rsidR="00841781">
      <w:pPr>
        <w:spacing w:after="0"/>
        <w:jc w:val="center"/>
      </w:pPr>
      <w:r>
        <w:t>r i j e š i o  j e</w:t>
      </w:r>
    </w:p>
    <w:p w:rsidRDefault="00841781" w:rsidP="00841781" w:rsidR="00841781">
      <w:pPr>
        <w:spacing w:after="0"/>
      </w:pPr>
    </w:p>
    <w:p w:rsidRDefault="00841781" w:rsidP="00841781" w:rsidR="00841781">
      <w:pPr>
        <w:spacing w:after="0"/>
        <w:ind w:firstLine="708"/>
        <w:jc w:val="both"/>
      </w:pPr>
      <w:r>
        <w:t xml:space="preserve">I/ Otvara se stečajni postupak nad stečajnim dužnikom KUMIĆ j.d.o.o., </w:t>
      </w:r>
      <w:proofErr w:type="spellStart"/>
      <w:r>
        <w:t>Rakitnica</w:t>
      </w:r>
      <w:proofErr w:type="spellEnd"/>
      <w:r>
        <w:t xml:space="preserve">, Bjelovarska 68, OIB: 08676090377, s </w:t>
      </w:r>
      <w:r w:rsidRPr="00841781">
        <w:t xml:space="preserve">danom </w:t>
      </w:r>
      <w:r w:rsidRPr="00841781">
        <w:t>21. siječnja</w:t>
      </w:r>
      <w:r w:rsidRPr="00841781">
        <w:t xml:space="preserve"> </w:t>
      </w:r>
      <w:r w:rsidRPr="00841781">
        <w:t>2016</w:t>
      </w:r>
      <w:r w:rsidRPr="00841781">
        <w:t xml:space="preserve">. </w:t>
      </w:r>
      <w:r>
        <w:t>u 15,00 sati.</w:t>
      </w:r>
    </w:p>
    <w:p w:rsidRDefault="00841781" w:rsidP="00841781" w:rsidR="00841781">
      <w:pPr>
        <w:spacing w:after="0"/>
        <w:jc w:val="both"/>
      </w:pPr>
    </w:p>
    <w:p w:rsidRDefault="00841781" w:rsidP="00841781" w:rsidR="00841781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KUMIĆ j.d.o.o., </w:t>
      </w:r>
      <w:proofErr w:type="spellStart"/>
      <w:r>
        <w:t>Rakitnica</w:t>
      </w:r>
      <w:proofErr w:type="spellEnd"/>
      <w:r>
        <w:t>, Bjelovarska 68, OIB: 08676090377.</w:t>
      </w:r>
    </w:p>
    <w:p w:rsidRDefault="00841781" w:rsidP="00841781" w:rsidR="00841781">
      <w:pPr>
        <w:spacing w:after="0"/>
        <w:jc w:val="both"/>
      </w:pPr>
    </w:p>
    <w:p w:rsidRDefault="00841781" w:rsidP="00841781" w:rsidR="00841781" w:rsidRPr="00841781">
      <w:pPr>
        <w:spacing w:after="0"/>
        <w:ind w:firstLine="708"/>
        <w:jc w:val="both"/>
      </w:pPr>
      <w:r>
        <w:t xml:space="preserve">III/ Za stečajnog upravitelja imenuje </w:t>
      </w:r>
      <w:r w:rsidRPr="00841781">
        <w:t xml:space="preserve">se </w:t>
      </w:r>
      <w:r w:rsidRPr="00841781">
        <w:t xml:space="preserve">Antun </w:t>
      </w:r>
      <w:proofErr w:type="spellStart"/>
      <w:r w:rsidRPr="00841781">
        <w:t>Mišanović</w:t>
      </w:r>
      <w:proofErr w:type="spellEnd"/>
      <w:r w:rsidRPr="00841781">
        <w:t>,</w:t>
      </w:r>
      <w:r w:rsidRPr="00841781">
        <w:t xml:space="preserve"> </w:t>
      </w:r>
      <w:r w:rsidRPr="00841781">
        <w:t>Varaždin, Braće Radić 24, OIB: 50827538620</w:t>
      </w:r>
      <w:r w:rsidRPr="00841781">
        <w:t>.</w:t>
      </w:r>
    </w:p>
    <w:p w:rsidRDefault="00841781" w:rsidP="00841781" w:rsidR="00841781" w:rsidRPr="00841781">
      <w:pPr>
        <w:spacing w:after="0"/>
        <w:jc w:val="both"/>
      </w:pPr>
    </w:p>
    <w:p w:rsidRDefault="00841781" w:rsidP="00841781" w:rsidR="00841781">
      <w:pPr>
        <w:spacing w:after="0"/>
        <w:ind w:firstLine="708"/>
        <w:jc w:val="both"/>
      </w:pPr>
      <w:r w:rsidRPr="00841781">
        <w:t xml:space="preserve">IV/ Ovo rješenje objavit će se na e-oglasnoj </w:t>
      </w:r>
      <w:r>
        <w:t>ploči suda.</w:t>
      </w:r>
    </w:p>
    <w:p w:rsidRDefault="00841781" w:rsidP="00841781" w:rsidR="00841781">
      <w:pPr>
        <w:spacing w:after="0"/>
        <w:jc w:val="both"/>
      </w:pPr>
    </w:p>
    <w:p w:rsidRDefault="00841781" w:rsidP="00841781" w:rsidR="00841781">
      <w:pPr>
        <w:spacing w:after="0"/>
        <w:ind w:firstLine="708"/>
        <w:jc w:val="both"/>
      </w:pPr>
      <w:r>
        <w:t xml:space="preserve">V/ Po pravomoćnosti ovoga rješenja stečajni dužnik UDRUGA MLADIH "PESKI" ĐURĐEVAC, Đurđevac, </w:t>
      </w:r>
      <w:proofErr w:type="spellStart"/>
      <w:r>
        <w:t>Grkinska</w:t>
      </w:r>
      <w:proofErr w:type="spellEnd"/>
      <w:r>
        <w:t xml:space="preserve"> 4, OIB: 05098834726, biti će brisan iz sudskog registra.</w:t>
      </w:r>
    </w:p>
    <w:p w:rsidRDefault="00841781" w:rsidP="00841781" w:rsidR="00841781">
      <w:pPr>
        <w:spacing w:after="0"/>
      </w:pPr>
    </w:p>
    <w:p w:rsidRDefault="00841781" w:rsidP="00841781" w:rsidR="00841781">
      <w:pPr>
        <w:spacing w:after="0"/>
      </w:pPr>
    </w:p>
    <w:p w:rsidRDefault="00841781" w:rsidP="00841781" w:rsidR="00841781">
      <w:pPr>
        <w:spacing w:after="0"/>
        <w:jc w:val="center"/>
      </w:pPr>
      <w:r>
        <w:t>Obrazloženje</w:t>
      </w:r>
    </w:p>
    <w:p w:rsidRDefault="00841781" w:rsidP="00841781" w:rsidR="00841781">
      <w:pPr>
        <w:spacing w:after="0"/>
      </w:pPr>
    </w:p>
    <w:p w:rsidRDefault="00841781" w:rsidP="00841781" w:rsidR="00841781">
      <w:pPr>
        <w:spacing w:after="0"/>
        <w:jc w:val="both"/>
      </w:pPr>
      <w:r>
        <w:tab/>
        <w:t xml:space="preserve">Predlagatelj je dana 9.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841781" w:rsidP="00841781" w:rsidR="00841781">
      <w:pPr>
        <w:spacing w:after="0"/>
      </w:pPr>
    </w:p>
    <w:p w:rsidRDefault="00841781" w:rsidP="00841781" w:rsidR="00841781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841781" w:rsidP="00841781" w:rsidR="00841781">
      <w:pPr>
        <w:spacing w:after="0"/>
      </w:pPr>
    </w:p>
    <w:p w:rsidRDefault="00841781" w:rsidP="00841781" w:rsidR="00841781">
      <w:pPr>
        <w:spacing w:after="0"/>
      </w:pPr>
    </w:p>
    <w:p w:rsidRDefault="00841781" w:rsidP="00841781" w:rsidR="00841781">
      <w:pPr>
        <w:spacing w:after="0"/>
        <w:jc w:val="center"/>
      </w:pPr>
      <w:r>
        <w:t xml:space="preserve">U Varaždinu, </w:t>
      </w:r>
      <w:r w:rsidRPr="00841781">
        <w:t>21. siječnja</w:t>
      </w:r>
      <w:r w:rsidRPr="00841781">
        <w:t xml:space="preserve"> </w:t>
      </w:r>
      <w:r w:rsidRPr="00841781">
        <w:t>2016</w:t>
      </w:r>
      <w:r w:rsidRPr="00841781">
        <w:t>.</w:t>
      </w:r>
    </w:p>
    <w:p w:rsidRDefault="00841781" w:rsidP="00841781" w:rsidR="00841781">
      <w:pPr>
        <w:spacing w:after="0"/>
        <w:jc w:val="center"/>
      </w:pPr>
    </w:p>
    <w:p w:rsidRDefault="00841781" w:rsidP="00841781" w:rsidR="00841781">
      <w:pPr>
        <w:spacing w:after="0"/>
        <w:jc w:val="center"/>
      </w:pPr>
    </w:p>
    <w:p w:rsidRDefault="00841781" w:rsidP="00841781" w:rsidR="00841781">
      <w:pPr>
        <w:spacing w:after="0"/>
        <w:ind w:left="4956"/>
        <w:jc w:val="center"/>
      </w:pPr>
      <w:r>
        <w:t>Sutkinja</w:t>
      </w:r>
    </w:p>
    <w:p w:rsidRDefault="00841781" w:rsidP="00841781" w:rsidR="00841781">
      <w:pPr>
        <w:spacing w:after="0"/>
        <w:ind w:left="4956"/>
        <w:jc w:val="center"/>
      </w:pPr>
    </w:p>
    <w:p w:rsidRDefault="00841781" w:rsidP="00841781" w:rsidR="00841781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841781" w:rsidP="00841781" w:rsidR="00841781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41781" w:rsidP="00841781" w:rsidR="00841781">
      <w:pPr>
        <w:spacing w:after="0"/>
      </w:pPr>
      <w:r>
        <w:t xml:space="preserve">                                               </w:t>
      </w:r>
    </w:p>
    <w:p w:rsidRDefault="00841781" w:rsidP="00841781" w:rsidR="00841781">
      <w:pPr>
        <w:spacing w:after="0"/>
      </w:pPr>
      <w:r>
        <w:tab/>
        <w:t xml:space="preserve">UPUTA O PRAVNOM LIJEKU: </w:t>
      </w:r>
    </w:p>
    <w:p w:rsidRDefault="00841781" w:rsidP="00841781" w:rsidR="00841781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841781" w:rsidP="00841781" w:rsidR="0084178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41781" w:rsidP="00841781" w:rsidR="00841781">
      <w:pPr>
        <w:spacing w:after="0"/>
      </w:pPr>
    </w:p>
    <w:p w:rsidRDefault="00841781" w:rsidP="00841781" w:rsidR="00841781">
      <w:pPr>
        <w:spacing w:after="0"/>
      </w:pPr>
    </w:p>
    <w:p w:rsidRDefault="00841781" w:rsidP="00841781" w:rsidR="00841781">
      <w:pPr>
        <w:spacing w:after="0"/>
      </w:pPr>
      <w:r>
        <w:t>DNA:</w:t>
      </w:r>
    </w:p>
    <w:p w:rsidRDefault="00841781" w:rsidP="00841781" w:rsidR="0084178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841781" w:rsidP="00841781" w:rsidR="0084178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841781" w:rsidP="00841781" w:rsidR="00841781">
      <w:pPr>
        <w:numPr>
          <w:ilvl w:val="0"/>
          <w:numId w:val="47"/>
        </w:numPr>
        <w:spacing w:after="0"/>
        <w:jc w:val="both"/>
      </w:pPr>
      <w:r>
        <w:t xml:space="preserve">Dužnik KUMIĆ j.d.o.o., </w:t>
      </w:r>
      <w:proofErr w:type="spellStart"/>
      <w:r>
        <w:t>Rakitnica</w:t>
      </w:r>
      <w:proofErr w:type="spellEnd"/>
      <w:r>
        <w:t>, Bjelovarska 68</w:t>
      </w:r>
    </w:p>
    <w:p w:rsidRDefault="00841781" w:rsidP="00841781" w:rsidR="00841781">
      <w:pPr>
        <w:numPr>
          <w:ilvl w:val="0"/>
          <w:numId w:val="47"/>
        </w:numPr>
        <w:spacing w:after="0"/>
      </w:pPr>
      <w:r>
        <w:t xml:space="preserve">Direktor dužnika Alen </w:t>
      </w:r>
      <w:proofErr w:type="spellStart"/>
      <w:r>
        <w:t>Boltižar</w:t>
      </w:r>
      <w:proofErr w:type="spellEnd"/>
      <w:r>
        <w:t xml:space="preserve">, Bjelovar, Sv. </w:t>
      </w:r>
      <w:proofErr w:type="spellStart"/>
      <w:r>
        <w:t>Ćirila</w:t>
      </w:r>
      <w:proofErr w:type="spellEnd"/>
      <w:r>
        <w:t xml:space="preserve"> i Metoda 24</w:t>
      </w:r>
    </w:p>
    <w:p w:rsidRDefault="00841781" w:rsidP="00841781" w:rsidR="00841781">
      <w:pPr>
        <w:numPr>
          <w:ilvl w:val="0"/>
          <w:numId w:val="47"/>
        </w:numPr>
        <w:spacing w:after="0"/>
      </w:pPr>
      <w:r>
        <w:t>Sudski registar ovog suda</w:t>
      </w:r>
    </w:p>
    <w:p w:rsidRDefault="00841781" w:rsidP="00841781" w:rsidR="00841781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Koprivnica, Hrvatske državnosti 7         </w:t>
      </w:r>
    </w:p>
    <w:p w:rsidRDefault="00841781" w:rsidP="00841781" w:rsidR="00841781">
      <w:pPr>
        <w:numPr>
          <w:ilvl w:val="0"/>
          <w:numId w:val="47"/>
        </w:numPr>
        <w:spacing w:after="0"/>
        <w:rPr>
          <w:color w:val="C00000"/>
        </w:rPr>
      </w:pPr>
      <w:r w:rsidRPr="00841781">
        <w:t xml:space="preserve">Stečajni upravitelj Antun </w:t>
      </w:r>
      <w:proofErr w:type="spellStart"/>
      <w:r w:rsidRPr="00841781">
        <w:t>Mišanović</w:t>
      </w:r>
      <w:proofErr w:type="spellEnd"/>
      <w:r w:rsidRPr="00841781">
        <w:t>, Varaždin, Braće Radić 24</w:t>
      </w:r>
    </w:p>
    <w:p w:rsidRDefault="00841781" w:rsidP="00841781" w:rsidR="00841781">
      <w:pPr>
        <w:numPr>
          <w:ilvl w:val="0"/>
          <w:numId w:val="47"/>
        </w:numPr>
        <w:spacing w:after="0"/>
      </w:pPr>
      <w:r>
        <w:t>E-oglasna ploča suda</w:t>
      </w:r>
    </w:p>
    <w:p w:rsidRDefault="00841781" w:rsidP="00841781" w:rsidR="0084178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841781" w:rsidP="00841781" w:rsidR="00841781">
      <w:bookmarkStart w:name="_GoBack" w:id="0"/>
      <w:bookmarkEnd w:id="0"/>
    </w:p>
    <w:p w:rsidRDefault="00AE649C" w:rsidP="00841781" w:rsidR="00AE649C" w:rsidRPr="00B76F3C">
      <w:pPr>
        <w:pStyle w:val="Naslov3"/>
        <w:numPr>
          <w:ilvl w:val="0"/>
          <w:numId w:val="0"/>
        </w:numPr>
      </w:pPr>
    </w:p>
    <w:p w:rsidRDefault="0084178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sectPr w:rsidSect="00841781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781" w:rsidP="00841781" w:rsidR="008333A9">
    <w:pPr>
      <w:pStyle w:val="Zaglavlje"/>
      <w:tabs>
        <w:tab w:pos="4082" w:val="left"/>
      </w:tabs>
      <w:jc w:val="left"/>
    </w:pPr>
    <w:r>
      <w:tab/>
    </w:r>
    <w:r>
      <w:t>2</w:t>
    </w:r>
    <w:r>
      <w:tab/>
    </w:r>
    <w:r>
      <w:t>Poslovni broj: 2 St-756/15-5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781" w:rsidR="00841781">
    <w:pPr>
      <w:pStyle w:val="Zaglavlje"/>
    </w:pPr>
    <w:r>
      <w:t>Poslovni broj: 2 St-756/15-5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781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458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St-756/2015-5</izvorni_sadrzaj>
    <derivirana_varijabla naziv="DomainObject.Oznaka_1">St-756/2015-5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St-756/2015</izvorni_sadrzaj>
    <derivirana_varijabla naziv="DomainObject.Predmet.OznakaBroj_1">St-756/2015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KUMIĆ jednostavno društvo s ograničenom odgovornošću za trgovinu i usluge</izvorni_sadrzaj>
    <derivirana_varijabla naziv="DomainObject.Predmet.ProtustrankaFormated_1">  KUMIĆ jednostavno društvo s ograničenom odgovornošću za trgovinu i usluge</derivirana_varijabla>
  </DomainObject.Predmet.ProtustrankaFormated>
  <DomainObject.Predmet.ProtustrankaFormatedOIB>
    <izvorni_sadrzaj>  KUMIĆ jednostavno društvo s ograničenom odgovornošću za trgovinu i usluge, OIB 08676090377</izvorni_sadrzaj>
    <derivirana_varijabla naziv="DomainObject.Predmet.ProtustrankaFormatedOIB_1">  KUMIĆ jednostavno društvo s ograničenom odgovornošću za trgovinu i usluge, OIB 08676090377</derivirana_varijabla>
  </DomainObject.Predmet.ProtustrankaFormatedOIB>
  <DomainObject.Predmet.ProtustrankaFormatedWithAdress>
    <izvorni_sadrzaj> KUMIĆ jednostavno društvo s ograničenom odgovornošću za trgovinu i usluge, Bjelovarska 68, 48350 Rakitnica</izvorni_sadrzaj>
    <derivirana_varijabla naziv="DomainObject.Predmet.ProtustrankaFormatedWithAdress_1"> KUMIĆ jednostavno društvo s ograničenom odgovornošću za trgovinu i usluge, Bjelovarska 68, 48350 Rakitnica</derivirana_varijabla>
  </DomainObject.Predmet.ProtustrankaFormatedWithAdress>
  <DomainObject.Predmet.ProtustrankaFormatedWithAdressOIB>
    <izvorni_sadrzaj> KUMIĆ jednostavno društvo s ograničenom odgovornošću za trgovinu i usluge, OIB 08676090377, Bjelovarska 68, 48350 Rakitnica</izvorni_sadrzaj>
    <derivirana_varijabla naziv="DomainObject.Predmet.ProtustrankaFormatedWithAdressOIB_1"> KUMIĆ jednostavno društvo s ograničenom odgovornošću za trgovinu i usluge, OIB 08676090377, Bjelovarska 68, 48350 Rakitnica</derivirana_varijabla>
  </DomainObject.Predmet.ProtustrankaFormatedWithAdressOIB>
  <DomainObject.Predmet.ProtustrankaWithAdress>
    <izvorni_sadrzaj>KUMIĆ jednostavno društvo s ograničenom odgovornošću za trgovinu i usluge Bjelovarska 68, 48350 Rakitnica</izvorni_sadrzaj>
    <derivirana_varijabla naziv="DomainObject.Predmet.ProtustrankaWithAdress_1">KUMIĆ jednostavno društvo s ograničenom odgovornošću za trgovinu i usluge Bjelovarska 68, 48350 Rakitnica</derivirana_varijabla>
  </DomainObject.Predmet.ProtustrankaWithAdress>
  <DomainObject.Predmet.ProtustrankaWithAdressOIB>
    <izvorni_sadrzaj>KUMIĆ jednostavno društvo s ograničenom odgovornošću za trgovinu i usluge, OIB 08676090377, Bjelovarska 68, 48350 Rakitnica</izvorni_sadrzaj>
    <derivirana_varijabla naziv="DomainObject.Predmet.ProtustrankaWithAdressOIB_1">KUMIĆ jednostavno društvo s ograničenom odgovornošću za trgovinu i usluge, OIB 08676090377, Bjelovarska 68, 48350 Rakitnica</derivirana_varijabla>
  </DomainObject.Predmet.ProtustrankaWithAdressOIB>
  <DomainObject.Predmet.ProtustrankaNazivFormated>
    <izvorni_sadrzaj>KUMIĆ jednostavno društvo s ograničenom odgovornošću za trgovinu i usluge</izvorni_sadrzaj>
    <derivirana_varijabla naziv="DomainObject.Predmet.ProtustrankaNazivFormated_1">KUMIĆ jednostavno društvo s ograničenom odgovornošću za trgovinu i usluge</derivirana_varijabla>
  </DomainObject.Predmet.ProtustrankaNazivFormated>
  <DomainObject.Predmet.ProtustrankaNazivFormatedOIB>
    <izvorni_sadrzaj>KUMIĆ jednostavno društvo s ograničenom odgovornošću za trgovinu i usluge, OIB 08676090377</izvorni_sadrzaj>
    <derivirana_varijabla naziv="DomainObject.Predmet.ProtustrankaNazivFormatedOIB_1">KUMIĆ jednostavno društvo s ograničenom odgovornošću za trgovinu i usluge, OIB 08676090377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136377.14</izvorni_sadrzaj>
    <derivirana_varijabla naziv="DomainObject.Predmet.TrenutnaVrijednost_1">136377.14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KUMIĆ jednostavno društvo s ograničenom odgovornošću za trgovinu i usluge</item>
    </izvorni_sadrzaj>
    <derivirana_varijabla naziv="DomainObject.Predmet.ProtuStrankaListFormated_1">
      <item>KUMIĆ jednostavno društvo s ograničenom odgovornošću za trgovinu i usluge</item>
    </derivirana_varijabla>
  </DomainObject.Predmet.ProtuStrankaListFormated>
  <DomainObject.Predmet.ProtuStrankaListFormatedOIB>
    <izvorni_sadrzaj>
      <item>KUMIĆ jednostavno društvo s ograničenom odgovornošću za trgovinu i usluge, OIB 08676090377</item>
    </izvorni_sadrzaj>
    <derivirana_varijabla naziv="DomainObject.Predmet.ProtuStrankaListFormatedOIB_1">
      <item>KUMIĆ jednostavno društvo s ograničenom odgovornošću za trgovinu i usluge, OIB 08676090377</item>
    </derivirana_varijabla>
  </DomainObject.Predmet.ProtuStrankaListFormatedOIB>
  <DomainObject.Predmet.ProtuStrankaListFormatedWithAdress>
    <izvorni_sadrzaj>
      <item>KUMIĆ jednostavno društvo s ograničenom odgovornošću za trgovinu i usluge, Bjelovarska 68, 48350 Rakitnica</item>
    </izvorni_sadrzaj>
    <derivirana_varijabla naziv="DomainObject.Predmet.ProtuStrankaListFormatedWithAdress_1">
      <item>KUMIĆ jednostavno društvo s ograničenom odgovornošću za trgovinu i usluge, Bjelovarska 68, 48350 Rakitnica</item>
    </derivirana_varijabla>
  </DomainObject.Predmet.ProtuStrankaListFormatedWithAdress>
  <DomainObject.Predmet.ProtuStrankaListFormatedWithAdressOIB>
    <izvorni_sadrzaj>
      <item>KUMIĆ jednostavno društvo s ograničenom odgovornošću za trgovinu i usluge, OIB 08676090377, Bjelovarska 68, 48350 Rakitnica</item>
    </izvorni_sadrzaj>
    <derivirana_varijabla naziv="DomainObject.Predmet.ProtuStrankaListFormatedWithAdressOIB_1">
      <item>KUMIĆ jednostavno društvo s ograničenom odgovornošću za trgovinu i usluge, OIB 08676090377, Bjelovarska 68, 48350 Rakitnica</item>
    </derivirana_varijabla>
  </DomainObject.Predmet.ProtuStrankaListFormatedWithAdressOIB>
  <DomainObject.Predmet.ProtuStrankaListNazivFormated>
    <izvorni_sadrzaj>
      <item>KUMIĆ jednostavno društvo s ograničenom odgovornošću za trgovinu i usluge</item>
    </izvorni_sadrzaj>
    <derivirana_varijabla naziv="DomainObject.Predmet.ProtuStrankaListNazivFormated_1">
      <item>KUMIĆ jednostavno društvo s ograničenom odgovornošću za trgovinu i usluge</item>
    </derivirana_varijabla>
  </DomainObject.Predmet.ProtuStrankaListNazivFormated>
  <DomainObject.Predmet.ProtuStrankaListNazivFormatedOIB>
    <izvorni_sadrzaj>
      <item>KUMIĆ jednostavno društvo s ograničenom odgovornošću za trgovinu i usluge, OIB 08676090377</item>
    </izvorni_sadrzaj>
    <derivirana_varijabla naziv="DomainObject.Predmet.ProtuStrankaListNazivFormatedOIB_1">
      <item>KUMIĆ jednostavno društvo s ograničenom odgovornošću za trgovinu i usluge, OIB 08676090377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St-756/2015-5</izvorni_sadrzaj>
    <derivirana_varijabla naziv="DomainObject.PoslovniBrojDokumenta_1">St-756/2015-5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KUMIĆ jednostavno društvo s ograničenom odgovornošću za trgovinu i usluge</izvorni_sadrzaj>
    <derivirana_varijabla naziv="DomainObject.Predmet.ProtustrankaIDrugi_1">KUMIĆ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KUMIĆ jednostavno društvo s ograničenom odgovornošću za trgovinu i usluge, OIB 08676090377, Bjelovarska 68, 48350 Rakitnica</izvorni_sadrzaj>
    <derivirana_varijabla naziv="DomainObject.Predmet.ProtustrankaIDrugiAdressOIB_1">KUMIĆ jednostavno društvo s ograničenom odgovornošću za trgovinu i usluge, OIB 08676090377, Bjelovarska 68, 48350 Rakitnica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KUMIĆ jednostavno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KUMIĆ jednostavno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KUMIĆ jednostavno društvo s ograničenom odgovornošću za trgovinu i usluge, OIB 08676090377, Bjelovarska 68,48350 Rakitnica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KUMIĆ jednostavno društvo s ograničenom odgovornošću za trgovinu i usluge, OIB 08676090377, Bjelovarska 68,48350 Rakitnica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D6340-A12B-496E-9463-145479B902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2827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2016-01-21T07:02:00Z</cp:lastPrinted>
  <dcterms:modified xmlns:xsi="http://www.w3.org/2001/XMLSchema-instance" xsi:type="dcterms:W3CDTF">2016-01-21T07:02:00Z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