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dca5" w14:paraId="bd5dca5" w:rsidRDefault="00C30E53" w:rsidP="00A91121" w:rsidR="00C30E53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739/15-6</w:t>
      </w:r>
    </w:p>
    <w:p w:rsidRDefault="00C30E53" w:rsidP="00BF3D61" w:rsidR="00C30E53" w:rsidRPr="008C3132">
      <w:pPr>
        <w:jc w:val="center"/>
      </w:pPr>
    </w:p>
    <w:p w:rsidRDefault="00C30E53" w:rsidP="00952B68" w:rsidR="00C30E53" w:rsidRPr="008C3132">
      <w:r w:rsidRPr="008C3132">
        <w:t>REPUBLIKA HRVATSKA</w:t>
      </w:r>
    </w:p>
    <w:p w:rsidRDefault="00C30E53" w:rsidP="00952B68" w:rsidR="00C30E53">
      <w:r w:rsidRPr="008C3132">
        <w:t>TRGOVAČKI SUD U ZADRU</w:t>
      </w:r>
    </w:p>
    <w:p w:rsidRDefault="00C30E53" w:rsidP="00952B68" w:rsidR="00C30E53">
      <w:r>
        <w:t>Dr. Franje Tuđmana 35</w:t>
      </w:r>
    </w:p>
    <w:p w:rsidRDefault="00C30E53" w:rsidP="00952B68" w:rsidR="00C30E53"/>
    <w:p w:rsidRDefault="00C30E53" w:rsidP="008C3132" w:rsidR="00C30E53" w:rsidRPr="008C3132">
      <w:pPr>
        <w:jc w:val="center"/>
      </w:pPr>
      <w:r>
        <w:t xml:space="preserve">U  I M E  R E P U B L I K E  H R V A T S K E </w:t>
      </w:r>
    </w:p>
    <w:p w:rsidRDefault="00C30E53" w:rsidP="00106EA8" w:rsidR="00C30E53" w:rsidRPr="008C3132">
      <w:pPr>
        <w:jc w:val="both"/>
      </w:pPr>
    </w:p>
    <w:p w:rsidRDefault="00C30E53" w:rsidP="001A4E75" w:rsidR="00C30E53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C30E53" w:rsidP="005440C2" w:rsidR="00C30E53" w:rsidRPr="008C3132"/>
    <w:p w:rsidRDefault="00C30E53" w:rsidP="008D4452" w:rsidR="00C30E53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ZOLIUMM d.o.o., Zadar, Otokara Keršovanija 12, Zadar, OIB: 37412239492</w:t>
      </w:r>
      <w:r w:rsidRPr="008C3132">
        <w:t xml:space="preserve">, dana </w:t>
      </w:r>
      <w:r w:rsidR="00FD6D1E">
        <w:t>18. ožujka</w:t>
      </w:r>
      <w:r>
        <w:t xml:space="preserve"> 2016</w:t>
      </w:r>
      <w:r w:rsidRPr="008C3132">
        <w:t>.,</w:t>
      </w:r>
    </w:p>
    <w:p w:rsidRDefault="00C30E53" w:rsidP="00316882" w:rsidR="00C30E53" w:rsidRPr="008C3132">
      <w:pPr>
        <w:jc w:val="both"/>
      </w:pPr>
    </w:p>
    <w:p w:rsidRDefault="00C30E53" w:rsidP="005440C2" w:rsidR="00C30E53" w:rsidRPr="008C3132">
      <w:pPr>
        <w:jc w:val="center"/>
      </w:pPr>
      <w:r w:rsidRPr="008C3132">
        <w:t>r i j e š i o  j e</w:t>
      </w:r>
    </w:p>
    <w:p w:rsidRDefault="00C30E53" w:rsidP="005440C2" w:rsidR="00C30E53" w:rsidRPr="008C3132">
      <w:pPr>
        <w:jc w:val="center"/>
      </w:pPr>
    </w:p>
    <w:p w:rsidRDefault="00C30E53" w:rsidP="00193657" w:rsidR="00C30E53" w:rsidRPr="002B5AAE">
      <w:pPr>
        <w:ind w:hanging="705" w:left="705"/>
        <w:jc w:val="both"/>
      </w:pPr>
      <w:r w:rsidRPr="002B5AAE">
        <w:t>I.</w:t>
      </w:r>
      <w:r w:rsidRPr="002B5AAE">
        <w:tab/>
        <w:t>Otvara se</w:t>
      </w:r>
      <w:r w:rsidR="00FD6D1E">
        <w:t xml:space="preserve"> skraćeni</w:t>
      </w:r>
      <w:r w:rsidRPr="002B5AAE">
        <w:t xml:space="preserve"> stečajni postupak nad stečajnim dužnikom </w:t>
      </w:r>
      <w:r>
        <w:t>ZOLIUMM d.o.o., Zadar, Otokara Keršovanija 12, Zadar, OIB: 37412239492</w:t>
      </w:r>
      <w:r w:rsidRPr="002B5AAE">
        <w:t>.</w:t>
      </w:r>
    </w:p>
    <w:p w:rsidRDefault="00C30E53" w:rsidP="00193657" w:rsidR="00C30E53" w:rsidRPr="002B5AAE">
      <w:pPr>
        <w:ind w:hanging="705" w:left="705"/>
        <w:jc w:val="both"/>
        <w:rPr>
          <w:b/>
        </w:rPr>
      </w:pPr>
    </w:p>
    <w:p w:rsidRDefault="00C30E53" w:rsidP="00193657" w:rsidR="00C30E53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ZOLIUMM d.o.o., Zadar, Otokara Keršovanija 12, Zadar, OIB: 37412239492,</w:t>
      </w:r>
      <w:r w:rsidRPr="002B5AAE">
        <w:t xml:space="preserve"> otvara se </w:t>
      </w:r>
      <w:r w:rsidR="00FD6D1E">
        <w:t xml:space="preserve">18. </w:t>
      </w:r>
      <w:r>
        <w:t>ožujka</w:t>
      </w:r>
      <w:r w:rsidRPr="002B5AAE">
        <w:t xml:space="preserve"> 2016. u 14,</w:t>
      </w:r>
      <w:r w:rsidR="00970B41">
        <w:t>00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C30E53" w:rsidP="00193657" w:rsidR="00C30E53" w:rsidRPr="002B5AAE">
      <w:pPr>
        <w:ind w:hanging="705" w:left="705"/>
        <w:jc w:val="both"/>
      </w:pPr>
    </w:p>
    <w:p w:rsidRDefault="00C30E53" w:rsidP="00FD6D1E" w:rsidR="00FD6D1E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FD6D1E">
        <w:t>Stečajnim upraviteljem imenuje se</w:t>
      </w:r>
      <w:r w:rsidR="00FD6D1E">
        <w:rPr>
          <w:color w:val="0000FF"/>
        </w:rPr>
        <w:t xml:space="preserve"> </w:t>
      </w:r>
      <w:r w:rsidR="00FD6D1E" w:rsidRPr="00FC69F8">
        <w:t>Jelenko Lehki iz Zagreba, Pavla Hatza 10, OIB: 96068307857.</w:t>
      </w:r>
    </w:p>
    <w:p w:rsidRDefault="00C30E53" w:rsidP="00E41244" w:rsidR="00C30E53" w:rsidRPr="002B5AAE">
      <w:pPr>
        <w:ind w:hanging="705" w:left="705"/>
        <w:jc w:val="both"/>
      </w:pPr>
    </w:p>
    <w:p w:rsidRDefault="00C30E53" w:rsidP="00193657" w:rsidR="00C30E53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>Zaključuje se</w:t>
      </w:r>
      <w:r w:rsidR="00FD6D1E">
        <w:t xml:space="preserve"> skraćeni</w:t>
      </w:r>
      <w:r w:rsidRPr="002B5AAE">
        <w:t xml:space="preserve"> stečajni postupak nad dužnikom </w:t>
      </w:r>
      <w:r>
        <w:t>ZOLIUMM d.o.o., Zadar, Otokara Keršovanija 12, Zadar, OIB: 37412239492</w:t>
      </w:r>
      <w:r w:rsidRPr="002B5AAE">
        <w:t>.</w:t>
      </w:r>
    </w:p>
    <w:p w:rsidRDefault="00C30E53" w:rsidP="00193657" w:rsidR="00C30E53">
      <w:pPr>
        <w:ind w:hanging="705" w:left="705"/>
        <w:jc w:val="both"/>
        <w:rPr>
          <w:b/>
        </w:rPr>
      </w:pPr>
    </w:p>
    <w:p w:rsidRDefault="00C30E53" w:rsidP="00193657" w:rsidR="00C30E53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C30E53" w:rsidP="00193657" w:rsidR="00C30E53" w:rsidRPr="002B5AAE">
      <w:pPr>
        <w:jc w:val="both"/>
      </w:pPr>
    </w:p>
    <w:p w:rsidRDefault="00C30E53" w:rsidP="00193657" w:rsidR="00C30E53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C30E53" w:rsidP="00193657" w:rsidR="00C30E53" w:rsidRPr="002B5AAE">
      <w:pPr>
        <w:ind w:hanging="705" w:left="705"/>
        <w:jc w:val="both"/>
      </w:pPr>
    </w:p>
    <w:p w:rsidRDefault="00C30E53" w:rsidP="00193657" w:rsidR="00C30E53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C30E53" w:rsidP="00193657" w:rsidR="00C30E53" w:rsidRPr="002B5AAE">
      <w:pPr>
        <w:jc w:val="both"/>
      </w:pPr>
    </w:p>
    <w:p w:rsidRDefault="00C30E53" w:rsidP="00193657" w:rsidR="00C30E53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C30E53" w:rsidP="00193657" w:rsidR="00C30E53" w:rsidRPr="002B5AAE">
      <w:pPr>
        <w:rPr>
          <w:b/>
        </w:rPr>
      </w:pPr>
    </w:p>
    <w:p w:rsidRDefault="00C30E53" w:rsidP="00193657" w:rsidR="00C30E53" w:rsidRPr="002B5AAE">
      <w:pPr>
        <w:jc w:val="center"/>
      </w:pPr>
      <w:r w:rsidRPr="002B5AAE">
        <w:t>Obrazloženje</w:t>
      </w:r>
    </w:p>
    <w:p w:rsidRDefault="00C30E53" w:rsidP="00193657" w:rsidR="00C30E53" w:rsidRPr="002B5AAE">
      <w:pPr>
        <w:jc w:val="center"/>
        <w:rPr>
          <w:b/>
        </w:rPr>
      </w:pPr>
    </w:p>
    <w:p w:rsidRDefault="00C30E53" w:rsidP="00193657" w:rsidR="00C30E53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2</w:t>
      </w:r>
      <w:r w:rsidR="00970B41">
        <w:t>4</w:t>
      </w:r>
      <w:r>
        <w:t>. studenog</w:t>
      </w:r>
      <w:r w:rsidRPr="002B5AAE">
        <w:t xml:space="preserve"> 2015. zahtjev za provedbu skraćenog stečajnog postupka nad dužnikom. U zahtjevu se u </w:t>
      </w:r>
      <w:r w:rsidRPr="002B5AAE">
        <w:lastRenderedPageBreak/>
        <w:t xml:space="preserve">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622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14.620,07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C30E53" w:rsidP="00193657" w:rsidR="00C30E53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C30E53" w:rsidP="00193657" w:rsidR="00C30E53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53. st" w:name="ProductID"/>
        </w:smartTagPr>
        <w:r>
          <w:t>431. st</w:t>
        </w:r>
      </w:smartTag>
      <w:r>
        <w:t>. 2. Stečajnog zakona.</w:t>
      </w:r>
    </w:p>
    <w:p w:rsidRDefault="00C30E53" w:rsidP="00193657" w:rsidR="00C30E53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FD6D1E" w:rsidRPr="00FC69F8">
        <w:t>Jelenko Lehki iz Zagreba</w:t>
      </w:r>
      <w:r w:rsidRPr="00D75141">
        <w:t>.</w:t>
      </w:r>
    </w:p>
    <w:p w:rsidRDefault="00C30E53" w:rsidP="00193657" w:rsidR="00C30E53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53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C30E53" w:rsidP="00193657" w:rsidR="00C30E53" w:rsidRPr="002B5AAE">
      <w:pPr>
        <w:jc w:val="both"/>
      </w:pPr>
      <w:r w:rsidRPr="002B5AAE">
        <w:t xml:space="preserve">          Stoga je odlučeno kao u izreci.</w:t>
      </w:r>
    </w:p>
    <w:p w:rsidRDefault="00C30E53" w:rsidP="00193657" w:rsidR="00C30E53" w:rsidRPr="002B5AAE">
      <w:pPr>
        <w:jc w:val="both"/>
      </w:pPr>
    </w:p>
    <w:p w:rsidRDefault="00C30E53" w:rsidP="00193657" w:rsidR="00C30E53" w:rsidRPr="00240F6B">
      <w:pPr>
        <w:jc w:val="center"/>
      </w:pPr>
      <w:r w:rsidRPr="00240F6B">
        <w:t xml:space="preserve">U Zadru, dana </w:t>
      </w:r>
      <w:r w:rsidR="00FD6D1E">
        <w:t>18. ožujka</w:t>
      </w:r>
      <w:r w:rsidRPr="00240F6B">
        <w:t xml:space="preserve"> 2016. </w:t>
      </w:r>
    </w:p>
    <w:p w:rsidRDefault="00C30E53" w:rsidP="00193657" w:rsidR="00C30E53" w:rsidRPr="00240F6B">
      <w:pPr>
        <w:jc w:val="both"/>
      </w:pPr>
    </w:p>
    <w:p w:rsidRDefault="00C30E53" w:rsidP="00193657" w:rsidR="00C30E53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C30E53" w:rsidP="00193657" w:rsidR="00C30E53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C30E53" w:rsidP="00193657" w:rsidR="00C30E53" w:rsidRPr="002B5AAE">
      <w:pPr>
        <w:jc w:val="both"/>
        <w:rPr>
          <w:b/>
        </w:rPr>
      </w:pPr>
    </w:p>
    <w:p w:rsidRDefault="00C30E53" w:rsidP="00193657" w:rsidR="00C30E53" w:rsidRPr="002B5AAE">
      <w:pPr>
        <w:jc w:val="both"/>
        <w:rPr>
          <w:b/>
        </w:rPr>
      </w:pPr>
    </w:p>
    <w:p w:rsidRDefault="00C30E53" w:rsidP="00193657" w:rsidR="00C30E53">
      <w:pPr>
        <w:jc w:val="both"/>
        <w:rPr>
          <w:b/>
        </w:rPr>
      </w:pPr>
    </w:p>
    <w:p w:rsidRDefault="00C30E53" w:rsidP="00193657" w:rsidR="00C30E53" w:rsidRPr="002B5AAE">
      <w:pPr>
        <w:jc w:val="both"/>
        <w:rPr>
          <w:b/>
        </w:rPr>
      </w:pPr>
    </w:p>
    <w:p w:rsidRDefault="00C30E53" w:rsidP="00193657" w:rsidR="00C30E53" w:rsidRPr="00240F6B">
      <w:pPr>
        <w:jc w:val="both"/>
      </w:pPr>
      <w:r w:rsidRPr="00240F6B">
        <w:t>POUKA O PRAVNOM LIJEKU</w:t>
      </w:r>
    </w:p>
    <w:p w:rsidRDefault="00FD6D1E" w:rsidP="00FD6D1E" w:rsidR="00FD6D1E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FD6D1E" w:rsidP="00FD6D1E" w:rsidR="00FD6D1E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C30E53" w:rsidP="00193657" w:rsidR="00C30E53" w:rsidRPr="00240F6B">
      <w:pPr>
        <w:ind w:firstLine="705"/>
        <w:jc w:val="both"/>
      </w:pPr>
    </w:p>
    <w:p w:rsidRDefault="00C30E53" w:rsidP="00193657" w:rsidR="00C30E53" w:rsidRPr="002B5AAE">
      <w:pPr>
        <w:jc w:val="both"/>
        <w:rPr>
          <w:b/>
        </w:rPr>
      </w:pPr>
    </w:p>
    <w:p w:rsidRDefault="00C30E53" w:rsidP="00193657" w:rsidR="00C30E53" w:rsidRPr="00240F6B">
      <w:pPr>
        <w:jc w:val="both"/>
      </w:pPr>
      <w:r w:rsidRPr="00240F6B">
        <w:t>DNA:</w:t>
      </w:r>
    </w:p>
    <w:p w:rsidRDefault="00C30E53" w:rsidP="00193657" w:rsidR="00C30E53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C30E53" w:rsidP="00193657" w:rsidR="00C30E53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C30E53" w:rsidP="00193657" w:rsidR="00C30E53" w:rsidRPr="00240F6B">
      <w:pPr>
        <w:numPr>
          <w:ilvl w:val="0"/>
          <w:numId w:val="4"/>
        </w:numPr>
      </w:pPr>
      <w:r w:rsidRPr="00240F6B">
        <w:t>FINA,</w:t>
      </w:r>
    </w:p>
    <w:p w:rsidRDefault="00C30E53" w:rsidP="00193657" w:rsidR="00C30E53" w:rsidRPr="00240F6B">
      <w:pPr>
        <w:numPr>
          <w:ilvl w:val="0"/>
          <w:numId w:val="4"/>
        </w:numPr>
      </w:pPr>
      <w:r w:rsidRPr="00240F6B">
        <w:t>ŽDO - Zadar</w:t>
      </w:r>
    </w:p>
    <w:p w:rsidRDefault="00C30E53" w:rsidP="00193657" w:rsidR="00C30E53" w:rsidRPr="00240F6B">
      <w:pPr>
        <w:numPr>
          <w:ilvl w:val="0"/>
          <w:numId w:val="4"/>
        </w:numPr>
      </w:pPr>
      <w:r w:rsidRPr="00240F6B">
        <w:t>Poreznoj upravi Zadar</w:t>
      </w:r>
    </w:p>
    <w:p w:rsidRDefault="00C30E53" w:rsidP="00193657" w:rsidR="00C30E53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C30E53" w:rsidP="00193657" w:rsidR="00C30E53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C30E53" w:rsidP="00193657" w:rsidR="00C30E53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C30E53" w:rsidP="00193657" w:rsidR="00C30E53" w:rsidRPr="00240F6B">
      <w:pPr>
        <w:numPr>
          <w:ilvl w:val="0"/>
          <w:numId w:val="4"/>
        </w:numPr>
      </w:pPr>
      <w:r w:rsidRPr="00240F6B">
        <w:lastRenderedPageBreak/>
        <w:t>Registru suda odmah  i  po pravomoćnosti,</w:t>
      </w:r>
    </w:p>
    <w:p w:rsidRDefault="00C30E53" w:rsidP="00193657" w:rsidR="00C30E53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C30E53" w:rsidP="00193657" w:rsidR="00C30E53" w:rsidRPr="00240F6B">
      <w:pPr>
        <w:numPr>
          <w:ilvl w:val="0"/>
          <w:numId w:val="4"/>
        </w:numPr>
      </w:pPr>
      <w:r w:rsidRPr="00240F6B">
        <w:t>Pisarnica suda-ovdje</w:t>
      </w:r>
    </w:p>
    <w:p w:rsidRDefault="00C30E53" w:rsidP="00193657" w:rsidR="00C30E53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C30E53" w:rsidP="00193657" w:rsidR="00C30E53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C30E53" w:rsidP="00193657" w:rsidR="00C30E53" w:rsidRPr="00240F6B">
      <w:pPr>
        <w:numPr>
          <w:ilvl w:val="0"/>
          <w:numId w:val="4"/>
        </w:numPr>
      </w:pPr>
      <w:r w:rsidRPr="00240F6B">
        <w:t>u spis</w:t>
      </w:r>
    </w:p>
    <w:p w:rsidRDefault="00C30E53" w:rsidP="00193657" w:rsidR="00C30E53" w:rsidRPr="002B5AAE">
      <w:pPr>
        <w:jc w:val="both"/>
      </w:pPr>
    </w:p>
    <w:p w:rsidRDefault="00C30E53" w:rsidP="00193657" w:rsidR="00C30E53" w:rsidRPr="002B5AAE">
      <w:pPr>
        <w:ind w:hanging="705" w:left="705"/>
        <w:jc w:val="both"/>
      </w:pPr>
    </w:p>
    <w:p w:rsidRDefault="00C30E53" w:rsidP="00193657" w:rsidR="00C30E53">
      <w:pPr>
        <w:ind w:hanging="705" w:left="705"/>
        <w:jc w:val="both"/>
      </w:pPr>
    </w:p>
    <w:sectPr w:rsidSect="00BE1154" w:rsidR="00C30E53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E53" w:rsidR="00C30E53">
      <w:r>
        <w:separator/>
      </w:r>
    </w:p>
  </w:endnote>
  <w:endnote w:id="0" w:type="continuationSeparator">
    <w:p w:rsidRDefault="00C30E53" w:rsidR="00C30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E53" w:rsidR="00C30E53">
      <w:r>
        <w:separator/>
      </w:r>
    </w:p>
  </w:footnote>
  <w:footnote w:id="0" w:type="continuationSeparator">
    <w:p w:rsidRDefault="00C30E53" w:rsidR="00C30E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E53" w:rsidP="00E37B9D" w:rsidR="00C30E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0E53" w:rsidR="00C30E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E53" w:rsidP="00E37B9D" w:rsidR="00C30E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4F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30E53" w:rsidP="008C3132" w:rsidR="00C30E53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739/15-6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A3E59"/>
    <w:rsid w:val="000B6817"/>
    <w:rsid w:val="000C6F34"/>
    <w:rsid w:val="000D04CB"/>
    <w:rsid w:val="000E466C"/>
    <w:rsid w:val="0010473C"/>
    <w:rsid w:val="00104AC8"/>
    <w:rsid w:val="001062F4"/>
    <w:rsid w:val="00106EA8"/>
    <w:rsid w:val="00113E22"/>
    <w:rsid w:val="00127667"/>
    <w:rsid w:val="001357C2"/>
    <w:rsid w:val="00140A65"/>
    <w:rsid w:val="00142922"/>
    <w:rsid w:val="00147DE6"/>
    <w:rsid w:val="0015425E"/>
    <w:rsid w:val="00157784"/>
    <w:rsid w:val="00171FB9"/>
    <w:rsid w:val="001742EE"/>
    <w:rsid w:val="00193657"/>
    <w:rsid w:val="001A4CCB"/>
    <w:rsid w:val="001A4E75"/>
    <w:rsid w:val="001A5C44"/>
    <w:rsid w:val="001A6833"/>
    <w:rsid w:val="001A68E8"/>
    <w:rsid w:val="001B67F2"/>
    <w:rsid w:val="001C2BC7"/>
    <w:rsid w:val="001C53DB"/>
    <w:rsid w:val="001E05EA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A1238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92E1E"/>
    <w:rsid w:val="004A585F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53002"/>
    <w:rsid w:val="00571455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14F80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84D6E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0B41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1BBD"/>
    <w:rsid w:val="00A241EB"/>
    <w:rsid w:val="00A5362F"/>
    <w:rsid w:val="00A61301"/>
    <w:rsid w:val="00A64C2D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26B00"/>
    <w:rsid w:val="00B41A83"/>
    <w:rsid w:val="00B44770"/>
    <w:rsid w:val="00B541D9"/>
    <w:rsid w:val="00B73CC9"/>
    <w:rsid w:val="00B74ADF"/>
    <w:rsid w:val="00B74FC2"/>
    <w:rsid w:val="00B81B78"/>
    <w:rsid w:val="00B81EFE"/>
    <w:rsid w:val="00B828C5"/>
    <w:rsid w:val="00B96E05"/>
    <w:rsid w:val="00BB1262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30E53"/>
    <w:rsid w:val="00C61524"/>
    <w:rsid w:val="00C660D5"/>
    <w:rsid w:val="00C67778"/>
    <w:rsid w:val="00C758AA"/>
    <w:rsid w:val="00C832FE"/>
    <w:rsid w:val="00C84E20"/>
    <w:rsid w:val="00CA28F5"/>
    <w:rsid w:val="00CA3E6B"/>
    <w:rsid w:val="00CA6E9D"/>
    <w:rsid w:val="00CD3CB2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48E"/>
    <w:rsid w:val="00DA6554"/>
    <w:rsid w:val="00DD0823"/>
    <w:rsid w:val="00DD118B"/>
    <w:rsid w:val="00DD5973"/>
    <w:rsid w:val="00DD7744"/>
    <w:rsid w:val="00E0197B"/>
    <w:rsid w:val="00E0298A"/>
    <w:rsid w:val="00E2239F"/>
    <w:rsid w:val="00E255ED"/>
    <w:rsid w:val="00E37B9D"/>
    <w:rsid w:val="00E41244"/>
    <w:rsid w:val="00E5646B"/>
    <w:rsid w:val="00E57B5F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D6D1E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74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F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08522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330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14620.07</izvorni_sadrzaj>
    <derivirana_varijabla naziv="DomainObject.Predmet.TrenutnaVrijednost_1">14620.07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ZOLIUMM društvo s ograničenom odgovornošću za trgovinu, marketing i izvoz uvoz</item>
    </izvorni_sadrzaj>
    <derivirana_varijabla naziv="DomainObject.Predmet.SudioniciListNaziv_1">
      <item>FINA</item>
      <item>ZOLIUMM društvo s ograničenom odgovornošću za trgovinu, marketing i izvoz uvoz</item>
    </derivirana_varijabla>
  </DomainObject.Predmet.SudioniciListNaziv>
  <DomainObject.Predmet.SudioniciListAdressOIB>
    <izvorni_sadrzaj>
      <item>FINA, OIB 85821130368</item>
      <item>ZOLIUMM društvo s ograničenom odgovornošću za trgovinu, marketing i izvoz uvoz, OIB 37412239492, Otokara Kerševanija 12,23000 Zadar</item>
    </izvorni_sadrzaj>
    <derivirana_varijabla naziv="DomainObject.Predmet.SudioniciListAdressOIB_1">
      <item>FINA, OIB 85821130368</item>
      <item>ZOLIUMM društvo s ograničenom odgovornošću za trgovinu, marketing i izvoz uvoz, OIB 37412239492, Otokara Kerševanija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37412239492</item>
    </izvorni_sadrzaj>
    <derivirana_varijabla naziv="DomainObject.Predmet.SudioniciListNazivOIB_1">
      <item>, OIB 85821130368</item>
      <item>, OIB 37412239492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796</properties:Words>
  <properties:Characters>4333</properties:Characters>
  <properties:Lines>110</properties:Lines>
  <properties:Paragraphs>44</properties:Paragraphs>
  <properties:TotalTime>8</properties:TotalTime>
  <properties:ScaleCrop>false</properties:ScaleCrop>
  <properties:LinksUpToDate>false</properties:LinksUpToDate>
  <properties:CharactersWithSpaces>5152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2016-03-08T13:54:00Z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2016-03-18T10:23:00Z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