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f7746" w14:paraId="5ff7746" w:rsidRDefault="00590807" w:rsidP="00590807" w:rsidR="00590807" w:rsidRPr="00590807">
      <w:pPr>
        <w:spacing w:lineRule="auto" w:line="276" w:after="200"/>
        <w:ind w:firstLine="708"/>
        <w:jc w:val="both"/>
        <w15:collapsed w:val="false"/>
        <w:rPr>
          <w:bCs/>
          <w:sz w:val="20"/>
          <w:szCs w:val="20"/>
        </w:rPr>
      </w:pPr>
      <w:r w:rsidRPr="00590807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REPUBLIKA HRVATSKA</w:t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TRGOVAČKI SUD U RIJECI</w:t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 xml:space="preserve">      Rijeka, Zadarska 1 i 3</w:t>
      </w:r>
    </w:p>
    <w:p w:rsidRDefault="00590807" w:rsidP="00590807" w:rsidR="00590807" w:rsidRPr="00590807">
      <w:pPr>
        <w:spacing w:lineRule="auto" w:line="276" w:after="200"/>
        <w:jc w:val="both"/>
        <w:rPr>
          <w:bCs/>
          <w:sz w:val="20"/>
          <w:szCs w:val="20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6C666A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E P U B L I K A    H R V A T S K A</w:t>
      </w:r>
    </w:p>
    <w:p w:rsidRDefault="00FA6BB5" w:rsidP="006C666A" w:rsidR="00FA6BB5">
      <w:pPr>
        <w:jc w:val="center"/>
        <w:rPr>
          <w:rFonts w:eastAsia="MS Mincho"/>
        </w:rPr>
      </w:pPr>
    </w:p>
    <w:p w:rsidRDefault="00F77014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J E Š E N J E  O  D O S U D I</w:t>
      </w:r>
    </w:p>
    <w:p w:rsidRDefault="007873EE" w:rsidP="006C666A" w:rsidR="007873EE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590807" w:rsidP="006C666A" w:rsidR="00590807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  <w:t xml:space="preserve">Trgovački sud u Rijeci, po sucu </w:t>
      </w:r>
      <w:proofErr w:type="spellStart"/>
      <w:r>
        <w:rPr>
          <w:rFonts w:eastAsia="MS Mincho"/>
        </w:rPr>
        <w:t>Liljani</w:t>
      </w:r>
      <w:proofErr w:type="spellEnd"/>
      <w:r>
        <w:rPr>
          <w:rFonts w:eastAsia="MS Mincho"/>
        </w:rPr>
        <w:t xml:space="preserve"> Ugrin, stečajnom sucu u predmetu provođenja stečajnog  postupka nad dužnikom </w:t>
      </w:r>
      <w:r w:rsidR="00F77014" w:rsidRPr="00AB052F">
        <w:rPr>
          <w:rFonts w:eastAsia="MS Mincho"/>
        </w:rPr>
        <w:t>ŠKZ GRADINE INVEST d.o.o. u stečaju Pula</w:t>
      </w:r>
      <w:r w:rsidR="00F77014">
        <w:rPr>
          <w:rFonts w:eastAsia="MS Mincho"/>
        </w:rPr>
        <w:t xml:space="preserve">, </w:t>
      </w:r>
      <w:proofErr w:type="spellStart"/>
      <w:r w:rsidR="00F77014">
        <w:rPr>
          <w:lang w:val="de-DE"/>
        </w:rPr>
        <w:t>S</w:t>
      </w:r>
      <w:r w:rsidR="00F77014" w:rsidRPr="00A1275A">
        <w:rPr>
          <w:lang w:val="de-DE"/>
        </w:rPr>
        <w:t>v</w:t>
      </w:r>
      <w:proofErr w:type="spellEnd"/>
      <w:r w:rsidR="00F77014" w:rsidRPr="00A1275A">
        <w:t xml:space="preserve">. </w:t>
      </w:r>
      <w:r w:rsidR="00F77014">
        <w:t xml:space="preserve"> </w:t>
      </w:r>
      <w:r w:rsidR="00F77014" w:rsidRPr="00A1275A">
        <w:t xml:space="preserve">Teodora </w:t>
      </w:r>
      <w:r w:rsidR="00F77014">
        <w:t xml:space="preserve"> </w:t>
      </w:r>
      <w:r w:rsidR="00F77014" w:rsidRPr="00A1275A">
        <w:t>4</w:t>
      </w:r>
      <w:r w:rsidR="00F77014">
        <w:t xml:space="preserve"> </w:t>
      </w:r>
      <w:r w:rsidR="00F77014" w:rsidRPr="00D30B1F">
        <w:rPr>
          <w:rStyle w:val="tabletextfield"/>
        </w:rPr>
        <w:t xml:space="preserve"> </w:t>
      </w:r>
      <w:r w:rsidR="00F77014" w:rsidRPr="00AB052F">
        <w:rPr>
          <w:rFonts w:eastAsia="MS Mincho"/>
        </w:rPr>
        <w:t xml:space="preserve"> </w:t>
      </w:r>
      <w:r w:rsidR="00F77014" w:rsidRPr="00F77014">
        <w:rPr>
          <w:rFonts w:eastAsia="MS Mincho"/>
        </w:rPr>
        <w:t xml:space="preserve">( </w:t>
      </w:r>
      <w:r w:rsidR="00F77014" w:rsidRPr="00F77014">
        <w:rPr>
          <w:rStyle w:val="light5"/>
          <w:color w:val="auto"/>
          <w:sz w:val="24"/>
          <w:szCs w:val="24"/>
        </w:rPr>
        <w:t xml:space="preserve">OIB </w:t>
      </w:r>
      <w:r w:rsidR="00F77014" w:rsidRPr="00F77014">
        <w:t>23021958568</w:t>
      </w:r>
      <w:r w:rsidR="00F77014" w:rsidRPr="00F77014">
        <w:rPr>
          <w:bCs/>
        </w:rPr>
        <w:t xml:space="preserve"> </w:t>
      </w:r>
      <w:r w:rsidR="00F77014">
        <w:rPr>
          <w:bCs/>
        </w:rPr>
        <w:t>)</w:t>
      </w:r>
      <w:r>
        <w:rPr>
          <w:rFonts w:eastAsia="MS Mincho"/>
        </w:rPr>
        <w:t xml:space="preserve"> na ročištu za javnu dražbu radi prodaje nekretnin</w:t>
      </w:r>
      <w:r w:rsidR="003F48A9">
        <w:rPr>
          <w:rFonts w:eastAsia="MS Mincho"/>
        </w:rPr>
        <w:t>a</w:t>
      </w:r>
      <w:r>
        <w:rPr>
          <w:rFonts w:eastAsia="MS Mincho"/>
        </w:rPr>
        <w:t xml:space="preserve"> stečajnog dužnika održanom dana </w:t>
      </w:r>
      <w:r w:rsidR="003964DD">
        <w:rPr>
          <w:rFonts w:eastAsia="MS Mincho"/>
        </w:rPr>
        <w:t>8</w:t>
      </w:r>
      <w:r w:rsidR="00DC18CD" w:rsidRPr="00DC18CD">
        <w:rPr>
          <w:rFonts w:eastAsia="MS Mincho"/>
        </w:rPr>
        <w:t xml:space="preserve">. </w:t>
      </w:r>
      <w:r w:rsidR="003964DD">
        <w:rPr>
          <w:rFonts w:eastAsia="MS Mincho"/>
        </w:rPr>
        <w:t>lipnja 2</w:t>
      </w:r>
      <w:r w:rsidR="00DC18CD" w:rsidRPr="00DC18CD">
        <w:rPr>
          <w:rFonts w:eastAsia="MS Mincho"/>
        </w:rPr>
        <w:t>016</w:t>
      </w:r>
      <w:r>
        <w:t>.</w:t>
      </w:r>
      <w:r>
        <w:rPr>
          <w:rFonts w:eastAsia="MS Mincho"/>
        </w:rPr>
        <w:t xml:space="preserve"> u prisutnosti </w:t>
      </w:r>
      <w:r w:rsidR="003964DD">
        <w:rPr>
          <w:rFonts w:eastAsia="MS Mincho"/>
        </w:rPr>
        <w:t xml:space="preserve">stečajnog upravitelja i kupaca </w:t>
      </w:r>
    </w:p>
    <w:p w:rsidRDefault="007873EE" w:rsidP="006C666A" w:rsidR="007873EE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r i j e š i o   j e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ED21CC">
      <w:pPr>
        <w:tabs>
          <w:tab w:pos="0" w:val="num"/>
        </w:tabs>
        <w:jc w:val="both"/>
      </w:pPr>
      <w:r>
        <w:t>I.</w:t>
      </w:r>
      <w:r>
        <w:tab/>
        <w:t>K</w:t>
      </w:r>
      <w:r>
        <w:rPr>
          <w:rFonts w:eastAsia="MS Mincho"/>
        </w:rPr>
        <w:t xml:space="preserve">upcu </w:t>
      </w:r>
      <w:r w:rsidR="003F48A9" w:rsidRPr="003F48A9">
        <w:rPr>
          <w:rFonts w:eastAsia="MS Mincho"/>
        </w:rPr>
        <w:t>Goran</w:t>
      </w:r>
      <w:r w:rsidR="003F48A9">
        <w:rPr>
          <w:rFonts w:eastAsia="MS Mincho"/>
        </w:rPr>
        <w:t>u</w:t>
      </w:r>
      <w:r w:rsidR="003F48A9" w:rsidRPr="003F48A9">
        <w:rPr>
          <w:rFonts w:eastAsia="MS Mincho"/>
        </w:rPr>
        <w:t xml:space="preserve"> Linić</w:t>
      </w:r>
      <w:r w:rsidR="003F48A9">
        <w:rPr>
          <w:rFonts w:eastAsia="MS Mincho"/>
        </w:rPr>
        <w:t xml:space="preserve">u </w:t>
      </w:r>
      <w:r w:rsidR="003F48A9" w:rsidRPr="003F48A9">
        <w:rPr>
          <w:rFonts w:eastAsia="MS Mincho"/>
        </w:rPr>
        <w:t xml:space="preserve">( </w:t>
      </w:r>
      <w:r w:rsidR="003F48A9">
        <w:rPr>
          <w:rFonts w:eastAsia="MS Mincho"/>
        </w:rPr>
        <w:t>O</w:t>
      </w:r>
      <w:r w:rsidR="003F48A9" w:rsidRPr="003F48A9">
        <w:rPr>
          <w:rFonts w:eastAsia="MS Mincho"/>
        </w:rPr>
        <w:t>IB 12853999620</w:t>
      </w:r>
      <w:r w:rsidR="003F48A9">
        <w:rPr>
          <w:rFonts w:eastAsia="MS Mincho"/>
        </w:rPr>
        <w:t xml:space="preserve"> </w:t>
      </w:r>
      <w:r w:rsidR="003F48A9" w:rsidRPr="003F48A9">
        <w:rPr>
          <w:rFonts w:eastAsia="MS Mincho"/>
        </w:rPr>
        <w:t>)</w:t>
      </w:r>
      <w:r w:rsidR="003F48A9">
        <w:rPr>
          <w:rFonts w:eastAsia="MS Mincho"/>
        </w:rPr>
        <w:t xml:space="preserve">, </w:t>
      </w:r>
      <w:proofErr w:type="spellStart"/>
      <w:r w:rsidR="003F48A9" w:rsidRPr="003F48A9">
        <w:rPr>
          <w:rFonts w:eastAsia="MS Mincho"/>
        </w:rPr>
        <w:t>Buzdohanj</w:t>
      </w:r>
      <w:proofErr w:type="spellEnd"/>
      <w:r w:rsidR="003F48A9" w:rsidRPr="003F48A9">
        <w:rPr>
          <w:rFonts w:eastAsia="MS Mincho"/>
        </w:rPr>
        <w:t xml:space="preserve"> 31, Čavle, </w:t>
      </w:r>
      <w:r>
        <w:t xml:space="preserve">d o s u đ u j </w:t>
      </w:r>
      <w:r w:rsidR="003651FE">
        <w:t>e</w:t>
      </w:r>
      <w:r>
        <w:t xml:space="preserve">   s e  nekretnin</w:t>
      </w:r>
      <w:r w:rsidR="00DC18CD">
        <w:t>a</w:t>
      </w:r>
      <w:r>
        <w:t xml:space="preserve"> stečajnog dužnika </w:t>
      </w:r>
      <w:r>
        <w:rPr>
          <w:bCs/>
        </w:rPr>
        <w:t>upisan</w:t>
      </w:r>
      <w:r w:rsidR="00ED21CC">
        <w:rPr>
          <w:bCs/>
        </w:rPr>
        <w:t>a</w:t>
      </w:r>
      <w:r>
        <w:t xml:space="preserve"> u zemljišnim  knjigama </w:t>
      </w:r>
      <w:r w:rsidR="007D79AD" w:rsidRPr="007D79AD">
        <w:rPr>
          <w:rFonts w:eastAsia="MS Mincho"/>
        </w:rPr>
        <w:t xml:space="preserve">Općinskog suda u Puli Zemljišnoknjižni odjel Rovinj z.k.ul. </w:t>
      </w:r>
      <w:r w:rsidR="003F48A9">
        <w:rPr>
          <w:rFonts w:eastAsia="MS Mincho"/>
        </w:rPr>
        <w:t>7774</w:t>
      </w:r>
      <w:r w:rsidR="007D79AD" w:rsidRPr="007D79AD">
        <w:rPr>
          <w:rFonts w:eastAsia="MS Mincho"/>
        </w:rPr>
        <w:t xml:space="preserve"> k.o. Žminj </w:t>
      </w:r>
      <w:proofErr w:type="spellStart"/>
      <w:r w:rsidR="007D79AD" w:rsidRPr="007D79AD">
        <w:rPr>
          <w:rFonts w:eastAsia="MS Mincho"/>
        </w:rPr>
        <w:t>k.č</w:t>
      </w:r>
      <w:proofErr w:type="spellEnd"/>
      <w:r w:rsidR="007D79AD" w:rsidRPr="007D79AD">
        <w:rPr>
          <w:rFonts w:eastAsia="MS Mincho"/>
        </w:rPr>
        <w:t>. 12</w:t>
      </w:r>
      <w:r w:rsidR="003F48A9">
        <w:rPr>
          <w:rFonts w:eastAsia="MS Mincho"/>
        </w:rPr>
        <w:t>745/1</w:t>
      </w:r>
      <w:r w:rsidR="007D79AD" w:rsidRPr="007D79AD">
        <w:rPr>
          <w:rFonts w:eastAsia="MS Mincho"/>
        </w:rPr>
        <w:t xml:space="preserve"> </w:t>
      </w:r>
      <w:r w:rsidR="003F48A9">
        <w:rPr>
          <w:rFonts w:eastAsia="MS Mincho"/>
        </w:rPr>
        <w:t xml:space="preserve">pašnjak </w:t>
      </w:r>
      <w:r w:rsidR="007D79AD" w:rsidRPr="007D79AD">
        <w:rPr>
          <w:rFonts w:eastAsia="MS Mincho"/>
        </w:rPr>
        <w:t xml:space="preserve">površine </w:t>
      </w:r>
      <w:r w:rsidR="003F48A9">
        <w:rPr>
          <w:rFonts w:eastAsia="MS Mincho"/>
        </w:rPr>
        <w:t>5</w:t>
      </w:r>
      <w:r w:rsidR="007D79AD" w:rsidRPr="007D79AD">
        <w:rPr>
          <w:rFonts w:eastAsia="MS Mincho"/>
        </w:rPr>
        <w:t>.</w:t>
      </w:r>
      <w:r w:rsidR="003F48A9">
        <w:rPr>
          <w:rFonts w:eastAsia="MS Mincho"/>
        </w:rPr>
        <w:t>977</w:t>
      </w:r>
      <w:r w:rsidR="007D79AD" w:rsidRPr="007D79AD">
        <w:rPr>
          <w:rFonts w:eastAsia="MS Mincho"/>
        </w:rPr>
        <w:t xml:space="preserve"> m</w:t>
      </w:r>
      <w:r w:rsidR="007D79AD" w:rsidRPr="003F48A9">
        <w:rPr>
          <w:rFonts w:eastAsia="MS Mincho"/>
          <w:vertAlign w:val="superscript"/>
        </w:rPr>
        <w:t>2</w:t>
      </w:r>
      <w:r w:rsidR="007D79AD" w:rsidRPr="007D79AD">
        <w:rPr>
          <w:rFonts w:eastAsia="MS Mincho"/>
        </w:rPr>
        <w:t xml:space="preserve">, </w:t>
      </w:r>
      <w:r w:rsidR="007D79AD">
        <w:rPr>
          <w:rFonts w:eastAsia="MS Mincho"/>
        </w:rPr>
        <w:t xml:space="preserve"> </w:t>
      </w:r>
      <w:r w:rsidR="007D79AD" w:rsidRPr="007D79AD">
        <w:rPr>
          <w:rFonts w:eastAsia="MS Mincho"/>
        </w:rPr>
        <w:t xml:space="preserve">po cijeni od </w:t>
      </w:r>
      <w:r w:rsidR="003F48A9">
        <w:rPr>
          <w:rFonts w:eastAsia="MS Mincho"/>
        </w:rPr>
        <w:t>23.908,00</w:t>
      </w:r>
      <w:r w:rsidR="007D79AD" w:rsidRPr="007D79AD">
        <w:rPr>
          <w:rFonts w:eastAsia="MS Mincho"/>
        </w:rPr>
        <w:t xml:space="preserve"> kn</w:t>
      </w:r>
      <w:r w:rsidR="00ED21CC">
        <w:t>.</w:t>
      </w:r>
      <w:r w:rsidR="00ED21CC" w:rsidRPr="00ED21CC">
        <w:rPr>
          <w:color w:val="000000"/>
        </w:rPr>
        <w:t xml:space="preserve"> </w:t>
      </w:r>
    </w:p>
    <w:p w:rsidRDefault="00ED21CC" w:rsidP="006C666A" w:rsidR="00ED21CC">
      <w:pPr>
        <w:tabs>
          <w:tab w:pos="0" w:val="num"/>
        </w:tabs>
        <w:jc w:val="both"/>
      </w:pPr>
    </w:p>
    <w:p w:rsidRDefault="006C666A" w:rsidP="006C666A" w:rsidR="006C666A">
      <w:pPr>
        <w:jc w:val="both"/>
      </w:pPr>
      <w:r>
        <w:t>II.</w:t>
      </w:r>
      <w:r>
        <w:tab/>
        <w:t xml:space="preserve">Poziva se kupac </w:t>
      </w:r>
      <w:r w:rsidR="003F48A9" w:rsidRPr="003F48A9">
        <w:rPr>
          <w:rFonts w:eastAsia="MS Mincho"/>
        </w:rPr>
        <w:t>Goran Linić</w:t>
      </w:r>
      <w:r w:rsidR="003F48A9">
        <w:rPr>
          <w:rFonts w:eastAsia="MS Mincho"/>
        </w:rPr>
        <w:t xml:space="preserve"> </w:t>
      </w:r>
      <w:r w:rsidR="003F48A9" w:rsidRPr="003F48A9">
        <w:rPr>
          <w:rFonts w:eastAsia="MS Mincho"/>
        </w:rPr>
        <w:t xml:space="preserve">( </w:t>
      </w:r>
      <w:r w:rsidR="003F48A9">
        <w:rPr>
          <w:rFonts w:eastAsia="MS Mincho"/>
        </w:rPr>
        <w:t>O</w:t>
      </w:r>
      <w:r w:rsidR="003F48A9" w:rsidRPr="003F48A9">
        <w:rPr>
          <w:rFonts w:eastAsia="MS Mincho"/>
        </w:rPr>
        <w:t>IB 12853999620</w:t>
      </w:r>
      <w:r w:rsidR="003F48A9">
        <w:rPr>
          <w:rFonts w:eastAsia="MS Mincho"/>
        </w:rPr>
        <w:t xml:space="preserve"> </w:t>
      </w:r>
      <w:r w:rsidR="003F48A9" w:rsidRPr="003F48A9">
        <w:rPr>
          <w:rFonts w:eastAsia="MS Mincho"/>
        </w:rPr>
        <w:t>)</w:t>
      </w:r>
      <w:r w:rsidR="003F48A9">
        <w:rPr>
          <w:rFonts w:eastAsia="MS Mincho"/>
        </w:rPr>
        <w:t xml:space="preserve">, </w:t>
      </w:r>
      <w:proofErr w:type="spellStart"/>
      <w:r w:rsidR="003F48A9" w:rsidRPr="003F48A9">
        <w:rPr>
          <w:rFonts w:eastAsia="MS Mincho"/>
        </w:rPr>
        <w:t>Buzdohanj</w:t>
      </w:r>
      <w:proofErr w:type="spellEnd"/>
      <w:r w:rsidR="003F48A9" w:rsidRPr="003F48A9">
        <w:rPr>
          <w:rFonts w:eastAsia="MS Mincho"/>
        </w:rPr>
        <w:t xml:space="preserve"> 31, Čavle</w:t>
      </w:r>
      <w:r w:rsidR="003F48A9">
        <w:t xml:space="preserve"> </w:t>
      </w:r>
      <w:r>
        <w:t xml:space="preserve">da pod prijetnjom zakonskih posljedica uplati puni iznos kupovne cijene, najkasnije u roku od </w:t>
      </w:r>
      <w:r>
        <w:rPr>
          <w:rFonts w:eastAsia="MS Mincho"/>
        </w:rPr>
        <w:t>30 dana od dana pravomoćnosti rješenja o dosudi</w:t>
      </w:r>
      <w:r>
        <w:t xml:space="preserve">, na prolazni depozit ovoga suda otvoren kod Hrvatske poštanske banke d.d. Zagreb broj HR5923900011300002703, poziv na broj </w:t>
      </w:r>
      <w:r w:rsidR="00F77014">
        <w:rPr>
          <w:rFonts w:eastAsia="MS Mincho"/>
        </w:rPr>
        <w:t>68</w:t>
      </w:r>
      <w:r>
        <w:rPr>
          <w:rFonts w:eastAsia="MS Mincho"/>
        </w:rPr>
        <w:t xml:space="preserve">  </w:t>
      </w:r>
      <w:r w:rsidR="00F77014">
        <w:rPr>
          <w:rFonts w:eastAsia="MS Mincho"/>
        </w:rPr>
        <w:t>03</w:t>
      </w:r>
      <w:r>
        <w:rPr>
          <w:rFonts w:eastAsia="MS Mincho"/>
        </w:rPr>
        <w:t xml:space="preserve"> ( bez oznake modela )</w:t>
      </w:r>
      <w:r>
        <w:t xml:space="preserve">, te da dokaz o uplati navedenog iznosa dostavi u spis </w:t>
      </w:r>
      <w:proofErr w:type="spellStart"/>
      <w:r>
        <w:t>posl</w:t>
      </w:r>
      <w:proofErr w:type="spellEnd"/>
      <w:r>
        <w:t>. br. 7 St-</w:t>
      </w:r>
      <w:r w:rsidR="00F77014">
        <w:t>68</w:t>
      </w:r>
      <w:r>
        <w:t>/</w:t>
      </w:r>
      <w:r w:rsidR="00F77014">
        <w:t>03,</w:t>
      </w:r>
      <w:r>
        <w:t xml:space="preserve"> time da će se uplaćena jamčevina uračunati u kupovnu cijenu.</w:t>
      </w:r>
    </w:p>
    <w:p w:rsidRDefault="006C666A" w:rsidP="006C666A" w:rsidR="006C666A">
      <w:pPr>
        <w:jc w:val="both"/>
      </w:pPr>
    </w:p>
    <w:p w:rsidRDefault="003651FE" w:rsidP="003651FE" w:rsidR="003651FE" w:rsidRPr="00BE5058">
      <w:pPr>
        <w:jc w:val="both"/>
      </w:pPr>
      <w:r>
        <w:t>I</w:t>
      </w:r>
      <w:r w:rsidRPr="00BE5058">
        <w:t>II.</w:t>
      </w:r>
      <w:r w:rsidRPr="00BE5058">
        <w:tab/>
        <w:t>Ukoliko kup</w:t>
      </w:r>
      <w:r>
        <w:t>a</w:t>
      </w:r>
      <w:r w:rsidRPr="00BE5058">
        <w:t>c iz točke I. izreke ovog rješenja ne uplat</w:t>
      </w:r>
      <w:r>
        <w:t>i</w:t>
      </w:r>
      <w:r w:rsidRPr="00BE5058">
        <w:t xml:space="preserve"> puni iznos kupovn</w:t>
      </w:r>
      <w:r>
        <w:t xml:space="preserve">e </w:t>
      </w:r>
      <w:r w:rsidRPr="00BE5058">
        <w:t>cijen</w:t>
      </w:r>
      <w:r>
        <w:t>e</w:t>
      </w:r>
      <w:r w:rsidRPr="00BE5058">
        <w:t xml:space="preserve"> sud će oglasiti nevažećom dosudu kupc</w:t>
      </w:r>
      <w:r>
        <w:t>u</w:t>
      </w:r>
      <w:r w:rsidRPr="00BE5058">
        <w:t xml:space="preserve">, te će se odrediti nova prodaja, uz uvjete određene za prodaju koja je oglašena nevažećom, iz položene jamčevine namiriti će se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prodaji.  </w:t>
      </w:r>
    </w:p>
    <w:p w:rsidRDefault="006C666A" w:rsidP="006C666A" w:rsidR="006C666A">
      <w:pPr>
        <w:jc w:val="both"/>
      </w:pPr>
    </w:p>
    <w:p w:rsidRDefault="003651FE" w:rsidP="006C666A" w:rsidR="006C666A">
      <w:pPr>
        <w:jc w:val="both"/>
        <w:rPr>
          <w:color w:val="444444"/>
        </w:rPr>
      </w:pPr>
      <w:r>
        <w:t>I</w:t>
      </w:r>
      <w:r w:rsidR="006C666A">
        <w:t>V.      Određuje se da će se po pravomoćnosti ovog rješenja, nakon što kupac položi puni iznos kupovne cijene, u zemljišnu knjigu upisati u njegovu kor</w:t>
      </w:r>
      <w:r w:rsidR="00EC35BE">
        <w:t>ist pravo vlasništva na dosuđenoj n</w:t>
      </w:r>
      <w:r w:rsidR="006C666A">
        <w:t>ekretnin</w:t>
      </w:r>
      <w:r w:rsidR="00EC35BE">
        <w:t>i</w:t>
      </w:r>
      <w:r w:rsidR="006C666A">
        <w:t>, te će se brisati upisan</w:t>
      </w:r>
      <w:r w:rsidR="007873EE">
        <w:t>o</w:t>
      </w:r>
      <w:r w:rsidR="006C666A">
        <w:t xml:space="preserve"> prav</w:t>
      </w:r>
      <w:r w:rsidR="007873EE">
        <w:t>o</w:t>
      </w:r>
      <w:r w:rsidR="006C666A">
        <w:t xml:space="preserve"> zaloga </w:t>
      </w:r>
      <w:r w:rsidR="00F77014">
        <w:t>Republike Hrvatske</w:t>
      </w:r>
      <w:r w:rsidR="006C666A">
        <w:t xml:space="preserve">.  </w:t>
      </w:r>
    </w:p>
    <w:p w:rsidRDefault="003964DD" w:rsidP="006C666A" w:rsidR="003964DD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6C666A" w:rsidP="006C666A" w:rsidR="006C666A">
      <w:pPr>
        <w:pStyle w:val="Obinitekst"/>
        <w:jc w:val="center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>Obrazloženje</w:t>
      </w:r>
    </w:p>
    <w:p w:rsidRDefault="006C666A" w:rsidP="006C666A" w:rsidR="006C666A">
      <w:pPr>
        <w:jc w:val="both"/>
      </w:pPr>
    </w:p>
    <w:p w:rsidRDefault="00176B3D" w:rsidP="006C666A" w:rsidR="00176B3D">
      <w:pPr>
        <w:jc w:val="both"/>
      </w:pPr>
    </w:p>
    <w:p w:rsidRDefault="00FA6BB5" w:rsidP="006C666A" w:rsidR="006C666A">
      <w:pPr>
        <w:jc w:val="both"/>
      </w:pPr>
      <w:r>
        <w:rPr>
          <w:rFonts w:eastAsia="MS Mincho"/>
        </w:rPr>
        <w:t xml:space="preserve"> </w:t>
      </w:r>
      <w:r w:rsidR="006C666A">
        <w:rPr>
          <w:rFonts w:eastAsia="MS Mincho"/>
        </w:rPr>
        <w:t xml:space="preserve">           </w:t>
      </w:r>
      <w:proofErr w:type="spellStart"/>
      <w:r w:rsidR="006C666A">
        <w:rPr>
          <w:rFonts w:eastAsia="MS Mincho"/>
        </w:rPr>
        <w:t>Ovosudnim</w:t>
      </w:r>
      <w:proofErr w:type="spellEnd"/>
      <w:r w:rsidR="006C666A">
        <w:rPr>
          <w:rFonts w:eastAsia="MS Mincho"/>
        </w:rPr>
        <w:t xml:space="preserve"> </w:t>
      </w:r>
      <w:r w:rsidR="007D79AD" w:rsidRPr="007D79AD">
        <w:rPr>
          <w:rFonts w:eastAsia="MS Mincho"/>
        </w:rPr>
        <w:t>zaključk</w:t>
      </w:r>
      <w:r w:rsidR="007D79AD">
        <w:rPr>
          <w:rFonts w:eastAsia="MS Mincho"/>
        </w:rPr>
        <w:t xml:space="preserve">om </w:t>
      </w:r>
      <w:r w:rsidR="007D79AD" w:rsidRPr="007D79AD">
        <w:rPr>
          <w:rFonts w:eastAsia="MS Mincho"/>
        </w:rPr>
        <w:t xml:space="preserve">o prodaji  nekretnina pod </w:t>
      </w:r>
      <w:proofErr w:type="spellStart"/>
      <w:r w:rsidR="007D79AD" w:rsidRPr="007D79AD">
        <w:rPr>
          <w:rFonts w:eastAsia="MS Mincho"/>
        </w:rPr>
        <w:t>posl</w:t>
      </w:r>
      <w:proofErr w:type="spellEnd"/>
      <w:r w:rsidR="007D79AD" w:rsidRPr="007D79AD">
        <w:rPr>
          <w:rFonts w:eastAsia="MS Mincho"/>
        </w:rPr>
        <w:t xml:space="preserve">. br. </w:t>
      </w:r>
      <w:r w:rsidR="003964DD">
        <w:rPr>
          <w:rFonts w:eastAsia="MS Mincho"/>
        </w:rPr>
        <w:t>7 St-68/03-297</w:t>
      </w:r>
      <w:r w:rsidR="003964DD" w:rsidRPr="007D79AD">
        <w:rPr>
          <w:rFonts w:eastAsia="MS Mincho"/>
        </w:rPr>
        <w:t xml:space="preserve"> </w:t>
      </w:r>
      <w:r w:rsidR="007D79AD" w:rsidRPr="007D79AD">
        <w:rPr>
          <w:rFonts w:eastAsia="MS Mincho"/>
        </w:rPr>
        <w:t xml:space="preserve">od </w:t>
      </w:r>
      <w:r w:rsidR="003964DD">
        <w:rPr>
          <w:bCs/>
        </w:rPr>
        <w:t>25. travnja 2016</w:t>
      </w:r>
      <w:r w:rsidR="007D79AD" w:rsidRPr="007D79AD">
        <w:rPr>
          <w:rFonts w:eastAsia="MS Mincho"/>
        </w:rPr>
        <w:t xml:space="preserve">. </w:t>
      </w:r>
      <w:r w:rsidR="006C666A">
        <w:t xml:space="preserve">određena je </w:t>
      </w:r>
      <w:r w:rsidR="00A5093E">
        <w:t xml:space="preserve">ponovna </w:t>
      </w:r>
      <w:r w:rsidR="00EC35BE">
        <w:t xml:space="preserve">prodaja </w:t>
      </w:r>
      <w:r w:rsidR="003964DD">
        <w:t xml:space="preserve">nekretnine </w:t>
      </w:r>
      <w:r w:rsidR="00D10C5B">
        <w:t>upisan</w:t>
      </w:r>
      <w:r w:rsidR="003964DD">
        <w:t>e</w:t>
      </w:r>
      <w:r w:rsidR="003651FE">
        <w:t xml:space="preserve"> </w:t>
      </w:r>
      <w:r w:rsidR="00D10C5B">
        <w:t>u zemljišnim knjigama Općinskog suda u Puli</w:t>
      </w:r>
      <w:r w:rsidR="003964DD">
        <w:t xml:space="preserve">-Pola </w:t>
      </w:r>
      <w:r w:rsidR="00D10C5B">
        <w:t xml:space="preserve">Zemljišnoknjižni odjel Rovinj </w:t>
      </w:r>
      <w:r w:rsidR="00D10C5B" w:rsidRPr="000B4479">
        <w:t xml:space="preserve">u z.k.ul. </w:t>
      </w:r>
      <w:r w:rsidR="003F48A9">
        <w:t>7774</w:t>
      </w:r>
      <w:r w:rsidR="00D10C5B">
        <w:t xml:space="preserve"> </w:t>
      </w:r>
      <w:r w:rsidR="00D10C5B" w:rsidRPr="000B4479">
        <w:t xml:space="preserve">k.o. </w:t>
      </w:r>
      <w:r w:rsidR="00D10C5B">
        <w:t>Žminj</w:t>
      </w:r>
      <w:r w:rsidR="00EC35BE">
        <w:t xml:space="preserve"> </w:t>
      </w:r>
      <w:proofErr w:type="spellStart"/>
      <w:r w:rsidR="00EC35BE" w:rsidRPr="007D79AD">
        <w:rPr>
          <w:rFonts w:eastAsia="MS Mincho"/>
        </w:rPr>
        <w:t>k.č</w:t>
      </w:r>
      <w:proofErr w:type="spellEnd"/>
      <w:r w:rsidR="00EC35BE" w:rsidRPr="007D79AD">
        <w:rPr>
          <w:rFonts w:eastAsia="MS Mincho"/>
        </w:rPr>
        <w:t>. 12</w:t>
      </w:r>
      <w:r w:rsidR="003F48A9">
        <w:rPr>
          <w:rFonts w:eastAsia="MS Mincho"/>
        </w:rPr>
        <w:t>745/1</w:t>
      </w:r>
      <w:r w:rsidR="00D10C5B">
        <w:t xml:space="preserve"> </w:t>
      </w:r>
      <w:r w:rsidR="006C666A">
        <w:t xml:space="preserve">sukladno odredbi članka 164. </w:t>
      </w:r>
      <w:r w:rsidR="006C666A">
        <w:rPr>
          <w:rFonts w:eastAsia="MS Mincho"/>
          <w:bCs/>
        </w:rPr>
        <w:t xml:space="preserve">stavak 4. i 6. </w:t>
      </w:r>
      <w:r w:rsidR="006C666A">
        <w:t xml:space="preserve">Stečajnog zakona ( „Narodne novine“ broj 44/96, 29/99, 129/00, 123/03, 82/06, 116/10, 25/12 i 133/12, u daljnjem tekstu SZ ).  </w:t>
      </w:r>
    </w:p>
    <w:p w:rsidRDefault="00EC35BE" w:rsidP="006C666A" w:rsidR="00EC35BE">
      <w:pPr>
        <w:jc w:val="both"/>
      </w:pPr>
    </w:p>
    <w:p w:rsidRDefault="006C666A" w:rsidP="00590807" w:rsidR="003651FE">
      <w:pPr>
        <w:ind w:firstLine="708"/>
        <w:jc w:val="both"/>
      </w:pPr>
      <w:r>
        <w:t xml:space="preserve">Na ročištu za javnu dražbu održanom dana </w:t>
      </w:r>
      <w:r w:rsidR="00EC35BE">
        <w:rPr>
          <w:rFonts w:eastAsia="MS Mincho"/>
        </w:rPr>
        <w:t>8</w:t>
      </w:r>
      <w:r w:rsidR="00EC35BE" w:rsidRPr="00DC18CD">
        <w:rPr>
          <w:rFonts w:eastAsia="MS Mincho"/>
        </w:rPr>
        <w:t xml:space="preserve">. </w:t>
      </w:r>
      <w:r w:rsidR="00EC35BE">
        <w:rPr>
          <w:rFonts w:eastAsia="MS Mincho"/>
        </w:rPr>
        <w:t>lipnja 2</w:t>
      </w:r>
      <w:r w:rsidR="00EC35BE" w:rsidRPr="00DC18CD">
        <w:rPr>
          <w:rFonts w:eastAsia="MS Mincho"/>
        </w:rPr>
        <w:t>016</w:t>
      </w:r>
      <w:r>
        <w:t xml:space="preserve">. utvrđeno je da je predmetni zaključak o prodaji nekretnina dužnika </w:t>
      </w:r>
      <w:r w:rsidR="007D79AD" w:rsidRPr="007D79AD">
        <w:t>objavljen na e-oglasnoj ploči suda dana  2</w:t>
      </w:r>
      <w:r w:rsidR="00EC35BE">
        <w:t>5</w:t>
      </w:r>
      <w:r w:rsidR="007D79AD" w:rsidRPr="007D79AD">
        <w:t xml:space="preserve">. </w:t>
      </w:r>
      <w:r w:rsidR="00EC35BE">
        <w:t xml:space="preserve">travnja </w:t>
      </w:r>
      <w:r w:rsidR="007D79AD" w:rsidRPr="007D79AD">
        <w:t xml:space="preserve">2016., </w:t>
      </w:r>
      <w:r w:rsidRPr="003651FE">
        <w:t xml:space="preserve">da </w:t>
      </w:r>
      <w:r w:rsidRPr="003651FE">
        <w:rPr>
          <w:bCs/>
        </w:rPr>
        <w:t>u javnoj dražbi, kao kupci, mogu sudjelovati samo osobe koje su prethodno dale jamčevinu</w:t>
      </w:r>
      <w:r w:rsidR="00D97E42">
        <w:rPr>
          <w:bCs/>
        </w:rPr>
        <w:t xml:space="preserve">, da je </w:t>
      </w:r>
      <w:r w:rsidR="00F77014" w:rsidRPr="003651FE">
        <w:t>početn</w:t>
      </w:r>
      <w:r w:rsidR="00D97E42">
        <w:t>a</w:t>
      </w:r>
      <w:r w:rsidR="00F77014" w:rsidRPr="003651FE">
        <w:t xml:space="preserve"> prodajn</w:t>
      </w:r>
      <w:r w:rsidR="00D97E42">
        <w:t>a</w:t>
      </w:r>
      <w:r w:rsidR="00F77014" w:rsidRPr="003651FE">
        <w:t xml:space="preserve"> cijen</w:t>
      </w:r>
      <w:r w:rsidR="00D97E42">
        <w:t>a</w:t>
      </w:r>
      <w:r w:rsidR="00F77014" w:rsidRPr="003651FE">
        <w:t xml:space="preserve"> </w:t>
      </w:r>
      <w:r w:rsidRPr="003651FE">
        <w:t>nekretnin</w:t>
      </w:r>
      <w:r w:rsidR="00D459D2">
        <w:t>e</w:t>
      </w:r>
      <w:r w:rsidRPr="003651FE">
        <w:t xml:space="preserve"> </w:t>
      </w:r>
      <w:r w:rsidR="00F77014" w:rsidRPr="003651FE">
        <w:t>u visini utvrđen</w:t>
      </w:r>
      <w:r w:rsidR="00D459D2">
        <w:t>e</w:t>
      </w:r>
      <w:r w:rsidR="00FA6BB5">
        <w:t xml:space="preserve"> </w:t>
      </w:r>
      <w:r w:rsidR="00F77014" w:rsidRPr="003651FE">
        <w:t>vrijednosti</w:t>
      </w:r>
      <w:r w:rsidR="00A5093E" w:rsidRPr="003651FE">
        <w:t>,</w:t>
      </w:r>
      <w:r w:rsidR="00F77014" w:rsidRPr="003651FE">
        <w:t xml:space="preserve"> te </w:t>
      </w:r>
      <w:r w:rsidRPr="003651FE">
        <w:t xml:space="preserve">da se </w:t>
      </w:r>
      <w:r w:rsidR="00D459D2">
        <w:t xml:space="preserve">nekretnina </w:t>
      </w:r>
      <w:r w:rsidRPr="003651FE">
        <w:t>ne mo</w:t>
      </w:r>
      <w:r w:rsidR="00D459D2">
        <w:t>že</w:t>
      </w:r>
      <w:r w:rsidR="003651FE">
        <w:t xml:space="preserve"> </w:t>
      </w:r>
      <w:r w:rsidRPr="003651FE">
        <w:t xml:space="preserve">prodati ispod </w:t>
      </w:r>
      <w:r w:rsidR="003651FE">
        <w:t xml:space="preserve">tog iznosa, </w:t>
      </w:r>
      <w:r w:rsidR="00D459D2">
        <w:t xml:space="preserve">a da </w:t>
      </w:r>
      <w:r w:rsidR="003651FE">
        <w:t xml:space="preserve">će se dražba održati iako je prisutan samo jedan ponuditelj. </w:t>
      </w:r>
    </w:p>
    <w:p w:rsidRDefault="00EC35BE" w:rsidP="00590807" w:rsidR="00EC35BE">
      <w:pPr>
        <w:ind w:firstLine="708"/>
        <w:jc w:val="both"/>
      </w:pPr>
    </w:p>
    <w:p w:rsidRDefault="003651FE" w:rsidP="003651FE" w:rsidR="003651FE">
      <w:pPr>
        <w:ind w:firstLine="708"/>
        <w:jc w:val="both"/>
      </w:pPr>
      <w:r>
        <w:t xml:space="preserve">Utvrđeno je nadalje da </w:t>
      </w:r>
      <w:r w:rsidR="007D79AD">
        <w:t xml:space="preserve">je </w:t>
      </w:r>
      <w:r w:rsidR="00D97E42">
        <w:t>z</w:t>
      </w:r>
      <w:r>
        <w:t>a kupnju nekretnin</w:t>
      </w:r>
      <w:r w:rsidR="00ED21CC">
        <w:t>e</w:t>
      </w:r>
      <w:r>
        <w:t xml:space="preserve"> </w:t>
      </w:r>
      <w:r w:rsidR="00D97E42">
        <w:t xml:space="preserve">pobliže opisane pod točkom I. izreke ovog rješenja </w:t>
      </w:r>
      <w:r w:rsidR="00EC35BE">
        <w:t xml:space="preserve">ponuditelj </w:t>
      </w:r>
      <w:r w:rsidR="003F48A9">
        <w:t xml:space="preserve">Goran Linić </w:t>
      </w:r>
      <w:r w:rsidR="00EC35BE">
        <w:t xml:space="preserve"> uplatio </w:t>
      </w:r>
      <w:r w:rsidR="00D97E42">
        <w:t>jamčevin</w:t>
      </w:r>
      <w:r w:rsidR="00EC35BE">
        <w:t>u</w:t>
      </w:r>
      <w:r w:rsidR="00D459D2">
        <w:t xml:space="preserve"> u iznosu od </w:t>
      </w:r>
      <w:r w:rsidR="003F48A9">
        <w:rPr>
          <w:rFonts w:eastAsia="MS Mincho"/>
        </w:rPr>
        <w:t>2.390,80</w:t>
      </w:r>
      <w:r w:rsidR="003F48A9" w:rsidRPr="007D79AD">
        <w:rPr>
          <w:rFonts w:eastAsia="MS Mincho"/>
        </w:rPr>
        <w:t xml:space="preserve"> </w:t>
      </w:r>
      <w:r w:rsidR="00D459D2">
        <w:t>kn</w:t>
      </w:r>
      <w:r w:rsidR="00EC35BE">
        <w:t>,</w:t>
      </w:r>
      <w:r w:rsidR="00D459D2">
        <w:t xml:space="preserve"> </w:t>
      </w:r>
      <w:r w:rsidR="00EC35BE">
        <w:t xml:space="preserve"> </w:t>
      </w:r>
      <w:r w:rsidR="00D459D2">
        <w:t xml:space="preserve">te da </w:t>
      </w:r>
      <w:r w:rsidR="00EC35BE">
        <w:t xml:space="preserve">je </w:t>
      </w:r>
      <w:r w:rsidR="00FA6BB5">
        <w:rPr>
          <w:color w:val="000000"/>
        </w:rPr>
        <w:t xml:space="preserve">početna prodajna cijena </w:t>
      </w:r>
      <w:r w:rsidR="00EC35BE">
        <w:rPr>
          <w:color w:val="000000"/>
        </w:rPr>
        <w:t>nekretnine iznos</w:t>
      </w:r>
      <w:r w:rsidR="00D459D2">
        <w:rPr>
          <w:color w:val="000000"/>
        </w:rPr>
        <w:t>i</w:t>
      </w:r>
      <w:r w:rsidR="00EC35BE">
        <w:rPr>
          <w:color w:val="000000"/>
        </w:rPr>
        <w:t xml:space="preserve"> </w:t>
      </w:r>
      <w:r w:rsidR="003F48A9">
        <w:rPr>
          <w:rFonts w:eastAsia="MS Mincho"/>
        </w:rPr>
        <w:t>23.908,00</w:t>
      </w:r>
      <w:r w:rsidR="003F48A9" w:rsidRPr="007D79AD">
        <w:rPr>
          <w:rFonts w:eastAsia="MS Mincho"/>
        </w:rPr>
        <w:t xml:space="preserve"> </w:t>
      </w:r>
      <w:r w:rsidR="00ED21CC" w:rsidRPr="001C3032">
        <w:rPr>
          <w:color w:val="000000"/>
        </w:rPr>
        <w:t>kn</w:t>
      </w:r>
      <w:r>
        <w:t>.</w:t>
      </w:r>
    </w:p>
    <w:p w:rsidRDefault="00EC35BE" w:rsidP="003651FE" w:rsidR="00EC35BE">
      <w:pPr>
        <w:ind w:firstLine="708"/>
        <w:jc w:val="both"/>
      </w:pP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>Pošto je stečajni sudac utvrdio da je udovoljeno uvjetima za održavanje ročišta za dražbu objavio je da se pristupa dražbi</w:t>
      </w:r>
      <w:r w:rsidR="00DC6E4A">
        <w:rPr>
          <w:bCs/>
        </w:rPr>
        <w:t xml:space="preserve">, </w:t>
      </w:r>
      <w:r w:rsidR="00FA6BB5">
        <w:rPr>
          <w:bCs/>
        </w:rPr>
        <w:t xml:space="preserve">te pozvao </w:t>
      </w:r>
      <w:r w:rsidR="00DC6E4A">
        <w:rPr>
          <w:bCs/>
        </w:rPr>
        <w:t>ponuditelj</w:t>
      </w:r>
      <w:r w:rsidR="00EC35BE">
        <w:rPr>
          <w:bCs/>
        </w:rPr>
        <w:t>a</w:t>
      </w:r>
      <w:r w:rsidR="00DC6E4A">
        <w:rPr>
          <w:bCs/>
        </w:rPr>
        <w:t xml:space="preserve"> na stavljanje ponude</w:t>
      </w:r>
      <w:r>
        <w:rPr>
          <w:bCs/>
        </w:rPr>
        <w:t xml:space="preserve">. </w:t>
      </w:r>
    </w:p>
    <w:p w:rsidRDefault="00EC35BE" w:rsidP="006C666A" w:rsidR="00EC35BE">
      <w:pPr>
        <w:ind w:firstLine="708"/>
        <w:jc w:val="both"/>
        <w:rPr>
          <w:bCs/>
        </w:rPr>
      </w:pP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Nakon proteka deset minuta neposredno poslije stavljanja najpovoljnije ponude dražba je zaključena. </w:t>
      </w:r>
    </w:p>
    <w:p w:rsidRDefault="00EC35BE" w:rsidP="006C666A" w:rsidR="00EC35BE">
      <w:pPr>
        <w:ind w:firstLine="708"/>
        <w:jc w:val="both"/>
        <w:rPr>
          <w:bCs/>
        </w:rPr>
      </w:pPr>
    </w:p>
    <w:p w:rsidRDefault="006C666A" w:rsidP="00590807" w:rsidR="00590807">
      <w:pPr>
        <w:jc w:val="both"/>
        <w:rPr>
          <w:rFonts w:eastAsia="MS Mincho"/>
        </w:rPr>
      </w:pPr>
      <w:r>
        <w:tab/>
        <w:t>Budući je p</w:t>
      </w:r>
      <w:r>
        <w:rPr>
          <w:bCs/>
        </w:rPr>
        <w:t xml:space="preserve">onuditelj </w:t>
      </w:r>
      <w:r w:rsidR="003F48A9">
        <w:t xml:space="preserve">Goran Linić </w:t>
      </w:r>
      <w:r w:rsidR="00FA6BB5">
        <w:rPr>
          <w:bCs/>
        </w:rPr>
        <w:t xml:space="preserve">za </w:t>
      </w:r>
      <w:r w:rsidR="007D79AD">
        <w:rPr>
          <w:bCs/>
        </w:rPr>
        <w:t>predmetnu nekretninu ponudi</w:t>
      </w:r>
      <w:r w:rsidR="00EC35BE">
        <w:rPr>
          <w:bCs/>
        </w:rPr>
        <w:t>o</w:t>
      </w:r>
      <w:r w:rsidR="007D79AD">
        <w:rPr>
          <w:bCs/>
        </w:rPr>
        <w:t xml:space="preserve"> </w:t>
      </w:r>
      <w:r w:rsidR="003651FE">
        <w:t xml:space="preserve">cijenu od </w:t>
      </w:r>
      <w:r w:rsidR="003F48A9">
        <w:rPr>
          <w:rFonts w:eastAsia="MS Mincho"/>
        </w:rPr>
        <w:t>23.908,00</w:t>
      </w:r>
      <w:r w:rsidR="003F48A9" w:rsidRPr="007D79AD">
        <w:rPr>
          <w:rFonts w:eastAsia="MS Mincho"/>
        </w:rPr>
        <w:t xml:space="preserve"> </w:t>
      </w:r>
      <w:r w:rsidR="00DC18CD">
        <w:t xml:space="preserve">kn </w:t>
      </w:r>
      <w:r>
        <w:rPr>
          <w:bCs/>
        </w:rPr>
        <w:t>ispuni</w:t>
      </w:r>
      <w:r w:rsidR="00EC35BE">
        <w:rPr>
          <w:bCs/>
        </w:rPr>
        <w:t>o</w:t>
      </w:r>
      <w:r w:rsidR="00DC18CD">
        <w:rPr>
          <w:bCs/>
        </w:rPr>
        <w:t xml:space="preserve"> </w:t>
      </w:r>
      <w:r>
        <w:rPr>
          <w:bCs/>
        </w:rPr>
        <w:t xml:space="preserve">je uvjete da </w:t>
      </w:r>
      <w:r w:rsidR="00EC35BE">
        <w:rPr>
          <w:bCs/>
        </w:rPr>
        <w:t xml:space="preserve">mu se </w:t>
      </w:r>
      <w:r>
        <w:rPr>
          <w:bCs/>
        </w:rPr>
        <w:t>dosud</w:t>
      </w:r>
      <w:r w:rsidR="00DC18CD">
        <w:rPr>
          <w:bCs/>
        </w:rPr>
        <w:t>i</w:t>
      </w:r>
      <w:r>
        <w:rPr>
          <w:bCs/>
        </w:rPr>
        <w:t xml:space="preserve"> predmetn</w:t>
      </w:r>
      <w:r w:rsidR="00DC18CD">
        <w:rPr>
          <w:bCs/>
        </w:rPr>
        <w:t>a</w:t>
      </w:r>
      <w:r>
        <w:rPr>
          <w:bCs/>
        </w:rPr>
        <w:t xml:space="preserve"> nekretnin</w:t>
      </w:r>
      <w:r w:rsidR="007873EE">
        <w:rPr>
          <w:bCs/>
        </w:rPr>
        <w:t>a</w:t>
      </w:r>
      <w:r>
        <w:rPr>
          <w:bCs/>
        </w:rPr>
        <w:t xml:space="preserve">, pa je </w:t>
      </w:r>
      <w:r>
        <w:t xml:space="preserve">valjalo </w:t>
      </w:r>
      <w:r>
        <w:rPr>
          <w:rFonts w:eastAsia="MS Mincho"/>
        </w:rPr>
        <w:t>odlučiti kao pod točkom I. izreke ovog rješenja.</w:t>
      </w:r>
    </w:p>
    <w:p w:rsidRDefault="00EC35BE" w:rsidP="00590807" w:rsidR="00EC35BE">
      <w:pPr>
        <w:jc w:val="both"/>
        <w:rPr>
          <w:rFonts w:eastAsia="MS Mincho"/>
        </w:rPr>
      </w:pPr>
    </w:p>
    <w:p w:rsidRDefault="00EC35BE" w:rsidP="00590807" w:rsidR="003651FE">
      <w:pPr>
        <w:ind w:firstLine="708"/>
        <w:jc w:val="both"/>
      </w:pPr>
      <w:r>
        <w:t>K</w:t>
      </w:r>
      <w:r w:rsidR="003651FE">
        <w:t>up</w:t>
      </w:r>
      <w:r>
        <w:t>a</w:t>
      </w:r>
      <w:r w:rsidR="003651FE" w:rsidRPr="00BE5058">
        <w:t>c</w:t>
      </w:r>
      <w:r w:rsidR="003651FE">
        <w:t xml:space="preserve"> </w:t>
      </w:r>
      <w:r>
        <w:t xml:space="preserve">je pozvan </w:t>
      </w:r>
      <w:r w:rsidR="003651FE" w:rsidRPr="00BE5058">
        <w:t>da uplati kupovn</w:t>
      </w:r>
      <w:r w:rsidR="003651FE">
        <w:t>u</w:t>
      </w:r>
      <w:r w:rsidR="003651FE" w:rsidRPr="00BE5058">
        <w:t xml:space="preserve"> cijen</w:t>
      </w:r>
      <w:r w:rsidR="003651FE">
        <w:t>u</w:t>
      </w:r>
      <w:r w:rsidR="003651FE" w:rsidRPr="00BE5058">
        <w:t xml:space="preserve"> najkasnije u roku od </w:t>
      </w:r>
      <w:r w:rsidR="003651FE" w:rsidRPr="00BE5058">
        <w:rPr>
          <w:rFonts w:eastAsia="MS Mincho"/>
        </w:rPr>
        <w:t>30 dana od dana pravomoćnosti rješenja o dosudi</w:t>
      </w:r>
      <w:r w:rsidR="003651FE" w:rsidRPr="00BE5058">
        <w:t xml:space="preserve">, </w:t>
      </w:r>
      <w:r w:rsidR="003651FE">
        <w:t xml:space="preserve">sukladno objavljenim uvjetima prodaje, te je na osnovu </w:t>
      </w:r>
      <w:r w:rsidR="003651FE" w:rsidRPr="00BE5058">
        <w:t xml:space="preserve">odredbe članka 100. stavak 1. </w:t>
      </w:r>
      <w:r w:rsidR="003651FE" w:rsidRPr="00BE5058">
        <w:rPr>
          <w:rFonts w:eastAsia="MS Mincho"/>
        </w:rPr>
        <w:t>OZ u vezi s člankom 164. stavak 1. SZ</w:t>
      </w:r>
      <w:r w:rsidR="003651FE" w:rsidRPr="00BE5058">
        <w:t xml:space="preserve"> odluč</w:t>
      </w:r>
      <w:r w:rsidR="003651FE">
        <w:t xml:space="preserve">eno </w:t>
      </w:r>
      <w:r w:rsidR="003651FE" w:rsidRPr="00BE5058">
        <w:t>kao pod točkom II. izreke ovog rješenja.</w:t>
      </w:r>
    </w:p>
    <w:p w:rsidRDefault="00EC35BE" w:rsidP="00590807" w:rsidR="00EC35BE" w:rsidRPr="00BE5058">
      <w:pPr>
        <w:ind w:firstLine="708"/>
        <w:jc w:val="both"/>
      </w:pPr>
    </w:p>
    <w:p w:rsidRDefault="003651FE" w:rsidP="003651FE" w:rsidR="003651FE">
      <w:pPr>
        <w:ind w:firstLine="708"/>
        <w:jc w:val="both"/>
      </w:pPr>
      <w:r>
        <w:rPr>
          <w:rFonts w:eastAsia="MS Mincho"/>
        </w:rPr>
        <w:t xml:space="preserve"> Također je odlučeno da ukoliko </w:t>
      </w:r>
      <w:r>
        <w:t xml:space="preserve">kupac </w:t>
      </w:r>
      <w:r w:rsidRPr="00BE5058">
        <w:t xml:space="preserve">ne uplati puni iznos kupovne cijene, </w:t>
      </w:r>
      <w:r>
        <w:t xml:space="preserve">da će sud </w:t>
      </w:r>
      <w:r w:rsidRPr="00BE5058">
        <w:t>oglasit</w:t>
      </w:r>
      <w:r>
        <w:t>i</w:t>
      </w:r>
      <w:r w:rsidRPr="00BE5058">
        <w:t xml:space="preserve"> nevažećom dosud</w:t>
      </w:r>
      <w:r>
        <w:t>u</w:t>
      </w:r>
      <w:r w:rsidRPr="00BE5058">
        <w:t xml:space="preserve"> kupcu, </w:t>
      </w:r>
      <w:r>
        <w:t xml:space="preserve">te </w:t>
      </w:r>
      <w:r w:rsidRPr="00BE5058">
        <w:t>odredit</w:t>
      </w:r>
      <w:r>
        <w:t>i</w:t>
      </w:r>
      <w:r w:rsidRPr="00BE5058">
        <w:t xml:space="preserve"> nov</w:t>
      </w:r>
      <w:r>
        <w:t>u</w:t>
      </w:r>
      <w:r w:rsidRPr="00BE5058">
        <w:t xml:space="preserve"> prodaj</w:t>
      </w:r>
      <w:r>
        <w:t>u</w:t>
      </w:r>
      <w:r w:rsidRPr="00BE5058">
        <w:t xml:space="preserve">, uz uvjete određene za prodaju koja je oglašena nevažećom, a iz položene jamčevine će se namiriti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 temeljem odredbe </w:t>
      </w:r>
      <w:r>
        <w:t xml:space="preserve">članka 100. </w:t>
      </w:r>
      <w:r w:rsidRPr="00BE5058">
        <w:t xml:space="preserve">stavka 2. i stavka 3.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>, pa je odlučeno kao p</w:t>
      </w:r>
      <w:r w:rsidRPr="00BE5058">
        <w:rPr>
          <w:rFonts w:eastAsia="MS Mincho"/>
        </w:rPr>
        <w:t>od točkom III. izreke ovog rješenja</w:t>
      </w:r>
      <w:r>
        <w:rPr>
          <w:rFonts w:eastAsia="MS Mincho"/>
        </w:rPr>
        <w:t xml:space="preserve">. </w:t>
      </w:r>
      <w:r w:rsidRPr="00BE5058">
        <w:t xml:space="preserve"> </w:t>
      </w:r>
    </w:p>
    <w:p w:rsidRDefault="003F48A9" w:rsidP="003651FE" w:rsidR="003F48A9" w:rsidRPr="00BE5058">
      <w:pPr>
        <w:ind w:firstLine="708"/>
        <w:jc w:val="both"/>
        <w:rPr>
          <w:rFonts w:eastAsia="MS Mincho"/>
        </w:rPr>
      </w:pPr>
    </w:p>
    <w:p w:rsidRDefault="003651FE" w:rsidP="003651FE" w:rsidR="003651FE" w:rsidRPr="00BE5058">
      <w:pPr>
        <w:ind w:firstLine="708"/>
        <w:jc w:val="both"/>
        <w:rPr>
          <w:rFonts w:eastAsia="MS Mincho"/>
        </w:rPr>
      </w:pPr>
      <w:r>
        <w:t xml:space="preserve">Nadalje je određeno </w:t>
      </w:r>
      <w:r w:rsidRPr="00BA4E89">
        <w:t xml:space="preserve">da će se nakon pravomoćnosti ovog rješenja i nakon što kupac položi </w:t>
      </w:r>
      <w:proofErr w:type="spellStart"/>
      <w:r w:rsidRPr="00BA4E89">
        <w:t>kupovninu</w:t>
      </w:r>
      <w:proofErr w:type="spellEnd"/>
      <w:r w:rsidRPr="00BA4E89">
        <w:t xml:space="preserve"> u zemljišnu knjigu upisati u njegovu korist pravo vlasništva na </w:t>
      </w:r>
      <w:r w:rsidRPr="00BA4E89">
        <w:lastRenderedPageBreak/>
        <w:t xml:space="preserve">dosuđenoj nekretnini,  </w:t>
      </w:r>
      <w:r>
        <w:t>da</w:t>
      </w:r>
      <w:r w:rsidRPr="00BA4E89">
        <w:t xml:space="preserve"> će se brisati prava i tereti na nekretnini koji prestaju njezinom prodajom</w:t>
      </w:r>
      <w:r>
        <w:t>,</w:t>
      </w:r>
      <w:r w:rsidRPr="00BA4E89">
        <w:t xml:space="preserve"> </w:t>
      </w:r>
      <w:r>
        <w:t>te d</w:t>
      </w:r>
      <w:r w:rsidRPr="00BA4E89">
        <w:t xml:space="preserve">a </w:t>
      </w:r>
      <w:r>
        <w:t xml:space="preserve">će </w:t>
      </w:r>
      <w:r w:rsidRPr="00BA4E89">
        <w:t xml:space="preserve">sud donijeti zaključak o predaji nekretnine </w:t>
      </w:r>
      <w:r>
        <w:t xml:space="preserve">sve sukladno odredbi </w:t>
      </w:r>
      <w:r w:rsidRPr="00BE5058">
        <w:rPr>
          <w:rFonts w:eastAsia="MS Mincho"/>
        </w:rPr>
        <w:t>članka 101. stavak 1.</w:t>
      </w:r>
      <w:r>
        <w:rPr>
          <w:rFonts w:eastAsia="MS Mincho"/>
        </w:rPr>
        <w:t xml:space="preserve"> i 4.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 xml:space="preserve">, </w:t>
      </w:r>
      <w:r w:rsidRPr="00BE5058">
        <w:rPr>
          <w:rFonts w:eastAsia="MS Mincho"/>
        </w:rPr>
        <w:t xml:space="preserve"> </w:t>
      </w:r>
      <w:r>
        <w:rPr>
          <w:rFonts w:eastAsia="MS Mincho"/>
        </w:rPr>
        <w:t xml:space="preserve">pa je valjalo </w:t>
      </w:r>
      <w:r>
        <w:t>o</w:t>
      </w:r>
      <w:r w:rsidRPr="00BE5058">
        <w:t>dluč</w:t>
      </w:r>
      <w:r>
        <w:t xml:space="preserve">iti kao </w:t>
      </w:r>
      <w:r w:rsidRPr="00BE5058">
        <w:rPr>
          <w:rFonts w:eastAsia="MS Mincho"/>
        </w:rPr>
        <w:t>pod točkom  IV. izreke ovog rješenja.</w:t>
      </w:r>
    </w:p>
    <w:p w:rsidRDefault="00D459D2" w:rsidP="006C666A" w:rsidR="00D459D2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U Rijeci</w:t>
      </w:r>
      <w:r w:rsidR="00DC18CD">
        <w:rPr>
          <w:rFonts w:eastAsia="MS Mincho"/>
        </w:rPr>
        <w:t xml:space="preserve">, </w:t>
      </w:r>
      <w:r w:rsidR="00EC35BE">
        <w:rPr>
          <w:rFonts w:eastAsia="MS Mincho"/>
        </w:rPr>
        <w:t>8</w:t>
      </w:r>
      <w:r w:rsidR="00EC35BE" w:rsidRPr="00DC18CD">
        <w:rPr>
          <w:rFonts w:eastAsia="MS Mincho"/>
        </w:rPr>
        <w:t xml:space="preserve">. </w:t>
      </w:r>
      <w:r w:rsidR="00EC35BE">
        <w:rPr>
          <w:rFonts w:eastAsia="MS Mincho"/>
        </w:rPr>
        <w:t>lipnja 2</w:t>
      </w:r>
      <w:r w:rsidR="00EC35BE" w:rsidRPr="00DC18CD">
        <w:rPr>
          <w:rFonts w:eastAsia="MS Mincho"/>
        </w:rPr>
        <w:t>016</w:t>
      </w:r>
      <w:r>
        <w:rPr>
          <w:rFonts w:eastAsia="MS Mincho"/>
        </w:rPr>
        <w:t xml:space="preserve">. </w:t>
      </w:r>
    </w:p>
    <w:p w:rsidRDefault="00590807" w:rsidP="006C666A" w:rsidR="00590807">
      <w:pPr>
        <w:jc w:val="center"/>
        <w:rPr>
          <w:rFonts w:eastAsia="MS Mincho"/>
        </w:rPr>
      </w:pP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Stečajni sudac</w:t>
      </w: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Liljana Ugrin</w:t>
      </w: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PRAVNA POUKA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Rješenje o dosudi će se objaviti na mrežnoj stranici e-oglasne ploče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>
        <w:rPr>
          <w:bCs/>
        </w:rPr>
        <w:t>otpravak</w:t>
      </w:r>
      <w:proofErr w:type="spellEnd"/>
      <w:r>
        <w:rPr>
          <w:bCs/>
        </w:rPr>
        <w:t xml:space="preserve"> rješenja.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C666A" w:rsidP="006C666A" w:rsidR="006C666A">
      <w:pPr>
        <w:jc w:val="both"/>
      </w:pPr>
    </w:p>
    <w:p w:rsidRDefault="006C666A" w:rsidP="006C666A" w:rsidR="006C666A">
      <w:pPr>
        <w:jc w:val="both"/>
      </w:pPr>
    </w:p>
    <w:p w:rsidRDefault="007873EE" w:rsidP="006C666A" w:rsidR="007873EE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DNA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I.</w:t>
      </w:r>
      <w:r>
        <w:rPr>
          <w:rFonts w:eastAsia="MS Mincho"/>
        </w:rPr>
        <w:tab/>
        <w:t xml:space="preserve">Rješenje o dosudi objaviti na mrežnoj stranici e-Oglasne ploče suda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U Rijeci, </w:t>
      </w:r>
      <w:r w:rsidR="000619AA">
        <w:rPr>
          <w:rFonts w:eastAsia="MS Mincho"/>
        </w:rPr>
        <w:t>10</w:t>
      </w:r>
      <w:bookmarkStart w:name="_GoBack" w:id="0"/>
      <w:bookmarkEnd w:id="0"/>
      <w:r w:rsidR="00EC35BE" w:rsidRPr="00DC18CD">
        <w:rPr>
          <w:rFonts w:eastAsia="MS Mincho"/>
        </w:rPr>
        <w:t xml:space="preserve">. </w:t>
      </w:r>
      <w:r w:rsidR="00EC35BE">
        <w:rPr>
          <w:rFonts w:eastAsia="MS Mincho"/>
        </w:rPr>
        <w:t>lipnja 2</w:t>
      </w:r>
      <w:r w:rsidR="00EC35BE" w:rsidRPr="00DC18CD">
        <w:rPr>
          <w:rFonts w:eastAsia="MS Mincho"/>
        </w:rPr>
        <w:t>016</w:t>
      </w:r>
      <w:r>
        <w:rPr>
          <w:rFonts w:eastAsia="MS Mincho"/>
        </w:rPr>
        <w:t xml:space="preserve">. 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</w:t>
      </w:r>
      <w:r w:rsidR="00FA6BB5">
        <w:rPr>
          <w:rFonts w:eastAsia="MS Mincho"/>
        </w:rPr>
        <w:t xml:space="preserve">                                              </w:t>
      </w:r>
      <w:r>
        <w:rPr>
          <w:rFonts w:eastAsia="MS Mincho"/>
        </w:rPr>
        <w:t xml:space="preserve">   Sudac </w:t>
      </w:r>
    </w:p>
    <w:p w:rsidRDefault="00D954AA" w:rsidP="006C666A" w:rsidR="00D954AA" w:rsidRPr="00BE5058">
      <w:pPr>
        <w:jc w:val="center"/>
        <w:rPr>
          <w:rFonts w:eastAsia="MS Mincho"/>
        </w:rPr>
      </w:pP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6239" w:rsidR="002B6239">
      <w:r>
        <w:separator/>
      </w:r>
    </w:p>
  </w:endnote>
  <w:endnote w:id="0" w:type="continuationSeparator">
    <w:p w:rsidRDefault="002B6239" w:rsidR="002B62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0619AA">
      <w:rPr>
        <w:rStyle w:val="Brojstranice"/>
        <w:noProof/>
      </w:rPr>
      <w:t>3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6239" w:rsidR="002B6239">
      <w:r>
        <w:separator/>
      </w:r>
    </w:p>
  </w:footnote>
  <w:footnote w:id="0" w:type="continuationSeparator">
    <w:p w:rsidRDefault="002B6239" w:rsidR="002B62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proofErr w:type="spellStart"/>
    <w:r w:rsidRPr="00C97F03">
      <w:rPr>
        <w:rFonts w:cs="Times New Roman" w:eastAsia="MS Mincho" w:hAnsi="Times New Roman" w:ascii="Times New Roman"/>
      </w:rPr>
      <w:t>Posl</w:t>
    </w:r>
    <w:proofErr w:type="spellEnd"/>
    <w:r w:rsidRPr="00C97F03">
      <w:rPr>
        <w:rFonts w:cs="Times New Roman" w:eastAsia="MS Mincho" w:hAnsi="Times New Roman" w:ascii="Times New Roman"/>
      </w:rPr>
      <w:t>. br. 7 St-</w:t>
    </w:r>
    <w:r w:rsidR="00F77014">
      <w:rPr>
        <w:rFonts w:cs="Times New Roman" w:eastAsia="MS Mincho" w:hAnsi="Times New Roman" w:ascii="Times New Roman"/>
      </w:rPr>
      <w:t>68</w:t>
    </w:r>
    <w:r w:rsidRPr="00C97F03">
      <w:rPr>
        <w:rFonts w:cs="Times New Roman" w:eastAsia="MS Mincho" w:hAnsi="Times New Roman" w:ascii="Times New Roman"/>
      </w:rPr>
      <w:t>/</w:t>
    </w:r>
    <w:r w:rsidR="00F77014">
      <w:rPr>
        <w:rFonts w:cs="Times New Roman" w:eastAsia="MS Mincho" w:hAnsi="Times New Roman" w:ascii="Times New Roman"/>
      </w:rPr>
      <w:t>2003</w:t>
    </w:r>
    <w:r w:rsidRPr="00C97F03">
      <w:rPr>
        <w:rFonts w:cs="Times New Roman" w:eastAsia="MS Mincho" w:hAnsi="Times New Roman" w:ascii="Times New Roman"/>
      </w:rPr>
      <w:t>-</w:t>
    </w:r>
    <w:r w:rsidR="00372846">
      <w:rPr>
        <w:rFonts w:cs="Times New Roman" w:eastAsia="MS Mincho" w:hAnsi="Times New Roman" w:ascii="Times New Roman"/>
      </w:rPr>
      <w:t>322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2FAD"/>
    <w:rsid w:val="00024036"/>
    <w:rsid w:val="00026F6C"/>
    <w:rsid w:val="00041BFB"/>
    <w:rsid w:val="00060A07"/>
    <w:rsid w:val="000619AA"/>
    <w:rsid w:val="00096CC9"/>
    <w:rsid w:val="00096FF0"/>
    <w:rsid w:val="000B5B7B"/>
    <w:rsid w:val="000E26CB"/>
    <w:rsid w:val="000E6256"/>
    <w:rsid w:val="000F5B47"/>
    <w:rsid w:val="000F6F1E"/>
    <w:rsid w:val="00101E6C"/>
    <w:rsid w:val="001046D7"/>
    <w:rsid w:val="00120AD4"/>
    <w:rsid w:val="00130020"/>
    <w:rsid w:val="00141A68"/>
    <w:rsid w:val="00143BD5"/>
    <w:rsid w:val="00161E0A"/>
    <w:rsid w:val="00162216"/>
    <w:rsid w:val="00173D9F"/>
    <w:rsid w:val="00176B3D"/>
    <w:rsid w:val="00182D59"/>
    <w:rsid w:val="0018627F"/>
    <w:rsid w:val="00191468"/>
    <w:rsid w:val="00193BAF"/>
    <w:rsid w:val="001A4A76"/>
    <w:rsid w:val="001B3B66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40134"/>
    <w:rsid w:val="00247EBE"/>
    <w:rsid w:val="00255AB6"/>
    <w:rsid w:val="00277C97"/>
    <w:rsid w:val="002811C6"/>
    <w:rsid w:val="0028439F"/>
    <w:rsid w:val="0028452A"/>
    <w:rsid w:val="00294D46"/>
    <w:rsid w:val="002960AE"/>
    <w:rsid w:val="002A2C9D"/>
    <w:rsid w:val="002A3573"/>
    <w:rsid w:val="002B31D3"/>
    <w:rsid w:val="002B6239"/>
    <w:rsid w:val="002B6D2C"/>
    <w:rsid w:val="002C5497"/>
    <w:rsid w:val="002E50CC"/>
    <w:rsid w:val="00306CC2"/>
    <w:rsid w:val="00306FA7"/>
    <w:rsid w:val="00312303"/>
    <w:rsid w:val="00320A17"/>
    <w:rsid w:val="00340779"/>
    <w:rsid w:val="0034338B"/>
    <w:rsid w:val="00351A59"/>
    <w:rsid w:val="003531A6"/>
    <w:rsid w:val="00355E0A"/>
    <w:rsid w:val="0035752D"/>
    <w:rsid w:val="00362F32"/>
    <w:rsid w:val="003651FE"/>
    <w:rsid w:val="00366F33"/>
    <w:rsid w:val="00371E30"/>
    <w:rsid w:val="00372846"/>
    <w:rsid w:val="00373EA4"/>
    <w:rsid w:val="00395B44"/>
    <w:rsid w:val="003964DD"/>
    <w:rsid w:val="003965F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3F48A9"/>
    <w:rsid w:val="004058A2"/>
    <w:rsid w:val="00414B7B"/>
    <w:rsid w:val="00417BFF"/>
    <w:rsid w:val="004214CE"/>
    <w:rsid w:val="00434D4E"/>
    <w:rsid w:val="00440644"/>
    <w:rsid w:val="00441E76"/>
    <w:rsid w:val="00446AA5"/>
    <w:rsid w:val="00456D98"/>
    <w:rsid w:val="00461D2F"/>
    <w:rsid w:val="00465154"/>
    <w:rsid w:val="004714B0"/>
    <w:rsid w:val="004772A5"/>
    <w:rsid w:val="0048068B"/>
    <w:rsid w:val="0048429E"/>
    <w:rsid w:val="004969E7"/>
    <w:rsid w:val="004A1983"/>
    <w:rsid w:val="004A1BE4"/>
    <w:rsid w:val="004B1373"/>
    <w:rsid w:val="004C040D"/>
    <w:rsid w:val="004C1E4E"/>
    <w:rsid w:val="004C7D97"/>
    <w:rsid w:val="004D5E1F"/>
    <w:rsid w:val="004E4FE4"/>
    <w:rsid w:val="004E7C1B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57AC3"/>
    <w:rsid w:val="00560F4A"/>
    <w:rsid w:val="00567A1E"/>
    <w:rsid w:val="00575813"/>
    <w:rsid w:val="00577842"/>
    <w:rsid w:val="00577D53"/>
    <w:rsid w:val="00590807"/>
    <w:rsid w:val="00590C88"/>
    <w:rsid w:val="005B0722"/>
    <w:rsid w:val="005B3456"/>
    <w:rsid w:val="005B5957"/>
    <w:rsid w:val="005B74C7"/>
    <w:rsid w:val="005C3461"/>
    <w:rsid w:val="005C5C5D"/>
    <w:rsid w:val="005C62EE"/>
    <w:rsid w:val="005D2021"/>
    <w:rsid w:val="005D53E1"/>
    <w:rsid w:val="005F0319"/>
    <w:rsid w:val="006029A7"/>
    <w:rsid w:val="006055E7"/>
    <w:rsid w:val="00615190"/>
    <w:rsid w:val="00624B9F"/>
    <w:rsid w:val="006314A2"/>
    <w:rsid w:val="00632CA0"/>
    <w:rsid w:val="006551C7"/>
    <w:rsid w:val="006579E0"/>
    <w:rsid w:val="00673E61"/>
    <w:rsid w:val="006779AA"/>
    <w:rsid w:val="00686A16"/>
    <w:rsid w:val="006A2170"/>
    <w:rsid w:val="006B1E76"/>
    <w:rsid w:val="006B775C"/>
    <w:rsid w:val="006C59C7"/>
    <w:rsid w:val="006C666A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2656B"/>
    <w:rsid w:val="00742B34"/>
    <w:rsid w:val="00746B83"/>
    <w:rsid w:val="00750791"/>
    <w:rsid w:val="0076347E"/>
    <w:rsid w:val="00765816"/>
    <w:rsid w:val="00773B48"/>
    <w:rsid w:val="00775364"/>
    <w:rsid w:val="007841AE"/>
    <w:rsid w:val="007873EE"/>
    <w:rsid w:val="0079051A"/>
    <w:rsid w:val="0079377B"/>
    <w:rsid w:val="007A5639"/>
    <w:rsid w:val="007A5A94"/>
    <w:rsid w:val="007B1256"/>
    <w:rsid w:val="007B29AF"/>
    <w:rsid w:val="007C3990"/>
    <w:rsid w:val="007C4B86"/>
    <w:rsid w:val="007D79AD"/>
    <w:rsid w:val="007F0A24"/>
    <w:rsid w:val="007F0FFD"/>
    <w:rsid w:val="007F5BBE"/>
    <w:rsid w:val="007F5F43"/>
    <w:rsid w:val="00800CB2"/>
    <w:rsid w:val="00810E1E"/>
    <w:rsid w:val="00820DA4"/>
    <w:rsid w:val="00826666"/>
    <w:rsid w:val="00836225"/>
    <w:rsid w:val="00836AB8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8250A"/>
    <w:rsid w:val="008A3581"/>
    <w:rsid w:val="008B07C7"/>
    <w:rsid w:val="008B0997"/>
    <w:rsid w:val="008B4CEB"/>
    <w:rsid w:val="008B7C14"/>
    <w:rsid w:val="008F5D52"/>
    <w:rsid w:val="008F5F99"/>
    <w:rsid w:val="008F7746"/>
    <w:rsid w:val="00910B82"/>
    <w:rsid w:val="00931CA2"/>
    <w:rsid w:val="00932992"/>
    <w:rsid w:val="0093765B"/>
    <w:rsid w:val="009551C6"/>
    <w:rsid w:val="0095698C"/>
    <w:rsid w:val="00992A59"/>
    <w:rsid w:val="00996C60"/>
    <w:rsid w:val="009B2C69"/>
    <w:rsid w:val="009C174A"/>
    <w:rsid w:val="009C3DA9"/>
    <w:rsid w:val="009C6126"/>
    <w:rsid w:val="009D0D2B"/>
    <w:rsid w:val="009D0EFE"/>
    <w:rsid w:val="009D3B93"/>
    <w:rsid w:val="009D5E9D"/>
    <w:rsid w:val="009F00E3"/>
    <w:rsid w:val="009F5BF1"/>
    <w:rsid w:val="00A075B0"/>
    <w:rsid w:val="00A257F8"/>
    <w:rsid w:val="00A43949"/>
    <w:rsid w:val="00A5093E"/>
    <w:rsid w:val="00A52A86"/>
    <w:rsid w:val="00A54846"/>
    <w:rsid w:val="00A56A07"/>
    <w:rsid w:val="00A72383"/>
    <w:rsid w:val="00A8193A"/>
    <w:rsid w:val="00A81F61"/>
    <w:rsid w:val="00A928E2"/>
    <w:rsid w:val="00A947DA"/>
    <w:rsid w:val="00AA44F6"/>
    <w:rsid w:val="00AD01ED"/>
    <w:rsid w:val="00AE281A"/>
    <w:rsid w:val="00AE4B73"/>
    <w:rsid w:val="00B23E83"/>
    <w:rsid w:val="00B266F6"/>
    <w:rsid w:val="00B316AA"/>
    <w:rsid w:val="00B50A69"/>
    <w:rsid w:val="00B50ABF"/>
    <w:rsid w:val="00B530AB"/>
    <w:rsid w:val="00B545CE"/>
    <w:rsid w:val="00B83015"/>
    <w:rsid w:val="00BA0B1B"/>
    <w:rsid w:val="00BA1A6A"/>
    <w:rsid w:val="00BA421D"/>
    <w:rsid w:val="00BA69BA"/>
    <w:rsid w:val="00BA7660"/>
    <w:rsid w:val="00BA7EFF"/>
    <w:rsid w:val="00BC14E0"/>
    <w:rsid w:val="00BC2533"/>
    <w:rsid w:val="00BE42F8"/>
    <w:rsid w:val="00BE5058"/>
    <w:rsid w:val="00BE7EC5"/>
    <w:rsid w:val="00BF096C"/>
    <w:rsid w:val="00BF2DC5"/>
    <w:rsid w:val="00C10876"/>
    <w:rsid w:val="00C1214D"/>
    <w:rsid w:val="00C3422C"/>
    <w:rsid w:val="00C42A38"/>
    <w:rsid w:val="00C45189"/>
    <w:rsid w:val="00C50EC9"/>
    <w:rsid w:val="00C54E12"/>
    <w:rsid w:val="00C60639"/>
    <w:rsid w:val="00C641BB"/>
    <w:rsid w:val="00C64266"/>
    <w:rsid w:val="00C667C9"/>
    <w:rsid w:val="00C6798A"/>
    <w:rsid w:val="00C9374D"/>
    <w:rsid w:val="00C9453F"/>
    <w:rsid w:val="00C97F03"/>
    <w:rsid w:val="00CC153B"/>
    <w:rsid w:val="00CC1908"/>
    <w:rsid w:val="00CC39A9"/>
    <w:rsid w:val="00CD1A75"/>
    <w:rsid w:val="00CD2A10"/>
    <w:rsid w:val="00CE70F7"/>
    <w:rsid w:val="00CF0C42"/>
    <w:rsid w:val="00CF655A"/>
    <w:rsid w:val="00D10C5B"/>
    <w:rsid w:val="00D338C0"/>
    <w:rsid w:val="00D33CD8"/>
    <w:rsid w:val="00D34550"/>
    <w:rsid w:val="00D43763"/>
    <w:rsid w:val="00D45923"/>
    <w:rsid w:val="00D459D2"/>
    <w:rsid w:val="00D51CBD"/>
    <w:rsid w:val="00D549A5"/>
    <w:rsid w:val="00D6561C"/>
    <w:rsid w:val="00D7451F"/>
    <w:rsid w:val="00D751C3"/>
    <w:rsid w:val="00D954AA"/>
    <w:rsid w:val="00D97C39"/>
    <w:rsid w:val="00D97E42"/>
    <w:rsid w:val="00DA040B"/>
    <w:rsid w:val="00DA0DD3"/>
    <w:rsid w:val="00DB72B5"/>
    <w:rsid w:val="00DB739D"/>
    <w:rsid w:val="00DB7615"/>
    <w:rsid w:val="00DC18CD"/>
    <w:rsid w:val="00DC3B94"/>
    <w:rsid w:val="00DC3E8F"/>
    <w:rsid w:val="00DC6E4A"/>
    <w:rsid w:val="00DD3865"/>
    <w:rsid w:val="00DD4606"/>
    <w:rsid w:val="00DE1D3F"/>
    <w:rsid w:val="00DE7AA5"/>
    <w:rsid w:val="00DE7CDC"/>
    <w:rsid w:val="00E00DED"/>
    <w:rsid w:val="00E05DB3"/>
    <w:rsid w:val="00E143E2"/>
    <w:rsid w:val="00E20120"/>
    <w:rsid w:val="00E21E1E"/>
    <w:rsid w:val="00E24EDC"/>
    <w:rsid w:val="00E2796D"/>
    <w:rsid w:val="00E354F9"/>
    <w:rsid w:val="00E37C24"/>
    <w:rsid w:val="00E66B18"/>
    <w:rsid w:val="00E70277"/>
    <w:rsid w:val="00E737C3"/>
    <w:rsid w:val="00E73980"/>
    <w:rsid w:val="00E74441"/>
    <w:rsid w:val="00E82997"/>
    <w:rsid w:val="00E83483"/>
    <w:rsid w:val="00E835A0"/>
    <w:rsid w:val="00E94256"/>
    <w:rsid w:val="00E95690"/>
    <w:rsid w:val="00EA6A12"/>
    <w:rsid w:val="00EB0D65"/>
    <w:rsid w:val="00EB0F90"/>
    <w:rsid w:val="00EB22D6"/>
    <w:rsid w:val="00EB2691"/>
    <w:rsid w:val="00EB3B97"/>
    <w:rsid w:val="00EC09AA"/>
    <w:rsid w:val="00EC09BA"/>
    <w:rsid w:val="00EC35BE"/>
    <w:rsid w:val="00EC4949"/>
    <w:rsid w:val="00ED21CC"/>
    <w:rsid w:val="00EE4BE3"/>
    <w:rsid w:val="00EF0CDF"/>
    <w:rsid w:val="00EF474A"/>
    <w:rsid w:val="00EF5562"/>
    <w:rsid w:val="00F21C77"/>
    <w:rsid w:val="00F23C4C"/>
    <w:rsid w:val="00F33D33"/>
    <w:rsid w:val="00F36936"/>
    <w:rsid w:val="00F43CFA"/>
    <w:rsid w:val="00F54E30"/>
    <w:rsid w:val="00F5529E"/>
    <w:rsid w:val="00F63D24"/>
    <w:rsid w:val="00F6539F"/>
    <w:rsid w:val="00F77014"/>
    <w:rsid w:val="00F80886"/>
    <w:rsid w:val="00F83400"/>
    <w:rsid w:val="00F97728"/>
    <w:rsid w:val="00F97A8E"/>
    <w:rsid w:val="00FA252A"/>
    <w:rsid w:val="00FA6BB5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customStyle="true" w:styleId="light5" w:type="character">
    <w:name w:val="light5"/>
    <w:rsid w:val="00F77014"/>
    <w:rPr>
      <w:color w:val="999999"/>
      <w:sz w:val="17"/>
      <w:szCs w:val="17"/>
    </w:rPr>
  </w:style>
  <w:style w:customStyle="true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08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3E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3E8F"/>
    <w:rPr>
      <w:rFonts w:cs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E8F"/>
    <w:rPr>
      <w:bCs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E8F"/>
    <w:rPr>
      <w:rFonts w:cs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E8F"/>
    <w:rPr>
      <w:rFonts w:cs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customStyle="1" w:styleId="light5" w:type="character">
    <w:name w:val="light5"/>
    <w:rsid w:val="00F77014"/>
    <w:rPr>
      <w:color w:val="999999"/>
      <w:sz w:val="17"/>
      <w:szCs w:val="17"/>
    </w:rPr>
  </w:style>
  <w:style w:customStyle="1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08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3E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3E8F"/>
    <w:rPr>
      <w:rFonts w:ascii="Times New Roman" w:cs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E8F"/>
    <w:rPr>
      <w:bCs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E8F"/>
    <w:rPr>
      <w:rFonts w:ascii="Times New Roman" w:cs="Times New Roman" w:hAnsi="Times New Roman"/>
      <w:bCs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E8F"/>
    <w:rPr>
      <w:rFonts w:ascii="Times New Roman" w:cs="Times New Roman" w:hAnsi="Times New Roman"/>
      <w:bCs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61455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St-68/2003-186</izvorni_sadrzaj>
    <derivirana_varijabla naziv="DomainObject.Oznaka_1">St-68/2003-186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2003.</izvorni_sadrzaj>
    <derivirana_varijabla naziv="DomainObject.Predmet.DatumOsnivanja_1">3.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2009.</izvorni_sadrzaj>
    <derivirana_varijabla naziv="DomainObject.Predmet.DatumRjesavanja_1">31. prosinca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26.05.2004.- Jasmina Lichtenberg;</izvorni_sadrzaj>
    <derivirana_varijabla naziv="DomainObject.Predmet.Opis_1">MIGRIRANO IZ IN2 Povijest stečajnih upravitelja: 26.05.2004.- Jasmina Lichtenberg;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St-68/2003</izvorni_sadrzaj>
    <derivirana_varijabla naziv="DomainObject.Predmet.OznakaBroj_1">St-68/2003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IN2</izvorni_sadrzaj>
    <derivirana_varijabla naziv="DomainObject.Predmet.PredmetRijesio.Ime_1">IN2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MIGRACIJA</izvorni_sadrzaj>
    <derivirana_varijabla naziv="DomainObject.Predmet.PredmetRijesio.Prezime_1">MIGRACIJA</derivirana_varijabla>
  </DomainObject.Predmet.PredmetRijesio.Prezime>
  <DomainObject.Predmet.PrimjedbaSuca>
    <izvorni_sadrzaj>Ež-540/15</izvorni_sadrzaj>
    <derivirana_varijabla naziv="DomainObject.Predmet.PrimjedbaSuca_1">Ež-540/15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"GRADINE- INVEST" D.O.O.</izvorni_sadrzaj>
    <derivirana_varijabla naziv="DomainObject.Predmet.ProtustrankaFormated_1">  ŠTEDNO-KREDITNA ZADRUGA "GRADINE- INVEST" D.O.O.</derivirana_varijabla>
  </DomainObject.Predmet.ProtustrankaFormated>
  <DomainObject.Predmet.ProtustrankaFormatedOIB>
    <izvorni_sadrzaj>  ŠTEDNO-KREDITNA ZADRUGA "GRADINE- INVEST" D.O.O., OIB 23021958568</izvorni_sadrzaj>
    <derivirana_varijabla naziv="DomainObject.Predmet.ProtustrankaFormatedOIB_1">  ŠTEDNO-KREDITNA ZADRUGA "GRADINE- INVEST" D.O.O., OIB 23021958568</derivirana_varijabla>
  </DomainObject.Predmet.ProtustrankaFormatedOIB>
  <DomainObject.Predmet.ProtustrankaFormatedWithAdress>
    <izvorni_sadrzaj> ŠTEDNO-KREDITNA ZADRUGA "GRADINE- INVEST" D.O.O., Sv. Teodora 2, 52100 Pula</izvorni_sadrzaj>
    <derivirana_varijabla naziv="DomainObject.Predmet.ProtustrankaFormatedWithAdress_1"> ŠTEDNO-KREDITNA ZADRUGA "GRADINE- INVEST" D.O.O., Sv. Teodora 2, 52100 Pula</derivirana_varijabla>
  </DomainObject.Predmet.ProtustrankaFormatedWithAdress>
  <DomainObject.Predmet.ProtustrankaFormatedWithAdressOIB>
    <izvorni_sadrzaj> ŠTEDNO-KREDITNA ZADRUGA "GRADINE- INVEST" D.O.O., OIB 23021958568, Sv. Teodora 2, 52100 Pula</izvorni_sadrzaj>
    <derivirana_varijabla naziv="DomainObject.Predmet.ProtustrankaFormatedWithAdressOIB_1"> ŠTEDNO-KREDITNA ZADRUGA "GRADINE- INVEST" D.O.O., OIB 23021958568, Sv. Teodora 2, 52100 Pula</derivirana_varijabla>
  </DomainObject.Predmet.ProtustrankaFormatedWithAdressOIB>
  <DomainObject.Predmet.ProtustrankaWithAdress>
    <izvorni_sadrzaj>ŠTEDNO-KREDITNA ZADRUGA "GRADINE- INVEST" D.O.O. Sv. Teodora 2, 52100 Pula</izvorni_sadrzaj>
    <derivirana_varijabla naziv="DomainObject.Predmet.ProtustrankaWithAdress_1">ŠTEDNO-KREDITNA ZADRUGA "GRADINE- INVEST" D.O.O. Sv. Teodora 2, 52100 Pula</derivirana_varijabla>
  </DomainObject.Predmet.ProtustrankaWithAdress>
  <DomainObject.Predmet.ProtustrankaWithAdressOIB>
    <izvorni_sadrzaj>ŠTEDNO-KREDITNA ZADRUGA "GRADINE- INVEST" D.O.O., OIB 23021958568, Sv. Teodora 2, 52100 Pula</izvorni_sadrzaj>
    <derivirana_varijabla naziv="DomainObject.Predmet.ProtustrankaWithAdressOIB_1">ŠTEDNO-KREDITNA ZADRUGA "GRADINE- INVEST" D.O.O., OIB 23021958568, Sv. Teodora 2, 52100 Pula</derivirana_varijabla>
  </DomainObject.Predmet.ProtustrankaWithAdressOIB>
  <DomainObject.Predmet.ProtustrankaNazivFormated>
    <izvorni_sadrzaj>ŠTEDNO-KREDITNA ZADRUGA "GRADINE- INVEST" D.O.O.</izvorni_sadrzaj>
    <derivirana_varijabla naziv="DomainObject.Predmet.ProtustrankaNazivFormated_1">ŠTEDNO-KREDITNA ZADRUGA "GRADINE- INVEST" D.O.O.</derivirana_varijabla>
  </DomainObject.Predmet.ProtustrankaNazivFormated>
  <DomainObject.Predmet.ProtustrankaNazivFormatedOIB>
    <izvorni_sadrzaj>ŠTEDNO-KREDITNA ZADRUGA "GRADINE- INVEST" D.O.O., OIB 23021958568</izvorni_sadrzaj>
    <derivirana_varijabla naziv="DomainObject.Predmet.ProtustrankaNazivFormatedOIB_1">ŠTEDNO-KREDITNA ZADRUGA "GRADINE- INVEST" D.O.O., OIB 23021958568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/ - Ministarstvo financija Porezna uprava</izvorni_sadrzaj>
    <derivirana_varijabla naziv="DomainObject.Predmet.StrankaFormated_1">  Ministarstvo financija Porezna uprava / - Ministarstvo financija Porezna uprava</derivirana_varijabla>
  </DomainObject.Predmet.StrankaFormated>
  <DomainObject.Predmet.StrankaFormatedOIB>
    <izvorni_sadrzaj>  Ministarstvo financija Porezna uprava / - Ministarstvo financija Porezna uprava</izvorni_sadrzaj>
    <derivirana_varijabla naziv="DomainObject.Predmet.StrankaFormatedOIB_1">  Ministarstvo financija Porezna uprava / - Ministarstvo financija Porezna uprava</derivirana_varijabla>
  </DomainObject.Predmet.StrankaFormatedOIB>
  <DomainObject.Predmet.StrankaFormatedWithAdress>
    <izvorni_sadrzaj> Ministarstvo financija Porezna uprava / - Ministarstvo financija Porezna uprava, 52 000 Pazin</izvorni_sadrzaj>
    <derivirana_varijabla naziv="DomainObject.Predmet.StrankaFormatedWithAdress_1"> Ministarstvo financija Porezna uprava / - Ministarstvo financija Porezna uprava, 52 000 Pazin</derivirana_varijabla>
  </DomainObject.Predmet.StrankaFormatedWithAdress>
  <DomainObject.Predmet.StrankaFormatedWithAdressOIB>
    <izvorni_sadrzaj> Ministarstvo financija Porezna uprava / - Ministarstvo financija Porezna uprava, 52 000 Pazin</izvorni_sadrzaj>
    <derivirana_varijabla naziv="DomainObject.Predmet.StrankaFormatedWithAdressOIB_1"> Ministarstvo financija Porezna uprava / - Ministarstvo financija Porezna uprava, 52 000 Pazin</derivirana_varijabla>
  </DomainObject.Predmet.StrankaFormatedWithAdressOIB>
  <DomainObject.Predmet.StrankaWithAdress>
    <izvorni_sadrzaj>Ministarstvo financija Porezna uprava / - Ministarstvo financija Porezna uprava 52 000 Pazin</izvorni_sadrzaj>
    <derivirana_varijabla naziv="DomainObject.Predmet.StrankaWithAdress_1">Ministarstvo financija Porezna uprava / - Ministarstvo financija Porezna uprava 52 000 Pazin</derivirana_varijabla>
  </DomainObject.Predmet.StrankaWithAdress>
  <DomainObject.Predmet.StrankaWithAdressOIB>
    <izvorni_sadrzaj>Ministarstvo financija Porezna uprava / - Ministarstvo financija Porezna uprava, 52 000 Pazin</izvorni_sadrzaj>
    <derivirana_varijabla naziv="DomainObject.Predmet.StrankaWithAdressOIB_1">Ministarstvo financija Porezna uprava / - Ministarstvo financija Porezna uprava, 52 000 Pazin</derivirana_varijabla>
  </DomainObject.Predmet.StrankaWithAdressOIB>
  <DomainObject.Predmet.StrankaNazivFormated>
    <izvorni_sadrzaj>Ministarstvo financija Porezna uprava / - Ministarstvo financija Porezna uprava</izvorni_sadrzaj>
    <derivirana_varijabla naziv="DomainObject.Predmet.StrankaNazivFormated_1">Ministarstvo financija Porezna uprava / - Ministarstvo financija Porezna uprava</derivirana_varijabla>
  </DomainObject.Predmet.StrankaNazivFormated>
  <DomainObject.Predmet.StrankaNazivFormatedOIB>
    <izvorni_sadrzaj>Ministarstvo financija Porezna uprava / - Ministarstvo financija Porezna uprava</izvorni_sadrzaj>
    <derivirana_varijabla naziv="DomainObject.Predmet.StrankaNazivFormatedOIB_1">Ministarstvo financija Porezna uprava / - Ministarstvo financija 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Ministarstvo financija Porezna uprava / - Ministarstvo financija Porezna uprava</item>
    </izvorni_sadrzaj>
    <derivirana_varijabla naziv="DomainObject.Predmet.StrankaListFormated_1">
      <item>Ministarstvo financija Porezna uprava / - Ministarstvo financija Porezna uprava</item>
    </derivirana_varijabla>
  </DomainObject.Predmet.StrankaListFormated>
  <DomainObject.Predmet.StrankaListFormatedOIB>
    <izvorni_sadrzaj>
      <item>Ministarstvo financija Porezna uprava / - Ministarstvo financija Porezna uprava</item>
    </izvorni_sadrzaj>
    <derivirana_varijabla naziv="DomainObject.Predmet.StrankaListFormatedOIB_1">
      <item>Ministarstvo financija Porezna uprava / - Ministarstvo financija Porezna uprava</item>
    </derivirana_varijabla>
  </DomainObject.Predmet.StrankaListFormatedOIB>
  <DomainObject.Predmet.StrankaListFormatedWithAdress>
    <izvorni_sadrzaj>
      <item>Ministarstvo financija Porezna uprava / - Ministarstvo financija Porezna uprava, 52 000 Pazin</item>
    </izvorni_sadrzaj>
    <derivirana_varijabla naziv="DomainObject.Predmet.StrankaListFormatedWithAdress_1">
      <item>Ministarstvo financija Porezna uprava / - Ministarstvo financija Porezna uprava, 52 000 Pazin</item>
    </derivirana_varijabla>
  </DomainObject.Predmet.StrankaListFormatedWithAdress>
  <DomainObject.Predmet.StrankaListFormatedWithAdressOIB>
    <izvorni_sadrzaj>
      <item>Ministarstvo financija Porezna uprava / - Ministarstvo financija Porezna uprava, 52 000 Pazin</item>
    </izvorni_sadrzaj>
    <derivirana_varijabla naziv="DomainObject.Predmet.StrankaListFormatedWithAdressOIB_1">
      <item>Ministarstvo financija Porezna uprava / - Ministarstvo financija Porezna uprava, 52 000 Pazin</item>
    </derivirana_varijabla>
  </DomainObject.Predmet.StrankaListFormatedWithAdressOIB>
  <DomainObject.Predmet.StrankaListNazivFormated>
    <izvorni_sadrzaj>
      <item>Ministarstvo financija Porezna uprava / - Ministarstvo financija Porezna uprava</item>
    </izvorni_sadrzaj>
    <derivirana_varijabla naziv="DomainObject.Predmet.StrankaListNazivFormated_1">
      <item>Ministarstvo financija Porezna uprava / - Ministarstvo financija Porezna uprava</item>
    </derivirana_varijabla>
  </DomainObject.Predmet.StrankaListNazivFormated>
  <DomainObject.Predmet.StrankaListNazivFormatedOIB>
    <izvorni_sadrzaj>
      <item>Ministarstvo financija Porezna uprava / - Ministarstvo financija Porezna uprava</item>
    </izvorni_sadrzaj>
    <derivirana_varijabla naziv="DomainObject.Predmet.StrankaListNazivFormatedOIB_1">
      <item>Ministarstvo financija Porezna uprava / - Ministarstvo financija Porezna uprava</item>
    </derivirana_varijabla>
  </DomainObject.Predmet.StrankaListNazivFormatedOIB>
  <DomainObject.Predmet.ProtuStrankaListFormated>
    <izvorni_sadrzaj>
      <item>ŠTEDNO-KREDITNA ZADRUGA "GRADINE- INVEST" D.O.O.</item>
    </izvorni_sadrzaj>
    <derivirana_varijabla naziv="DomainObject.Predmet.ProtuStrankaListFormated_1">
      <item>ŠTEDNO-KREDITNA ZADRUGA "GRADINE- INVEST" D.O.O.</item>
    </derivirana_varijabla>
  </DomainObject.Predmet.ProtuStrankaListFormated>
  <DomainObject.Predmet.ProtuStrankaListFormatedOIB>
    <izvorni_sadrzaj>
      <item>ŠTEDNO-KREDITNA ZADRUGA "GRADINE- INVEST" D.O.O., OIB 23021958568</item>
    </izvorni_sadrzaj>
    <derivirana_varijabla naziv="DomainObject.Predmet.ProtuStrankaListFormatedOIB_1">
      <item>ŠTEDNO-KREDITNA ZADRUGA "GRADINE- INVEST" D.O.O., OIB 23021958568</item>
    </derivirana_varijabla>
  </DomainObject.Predmet.ProtuStrankaListFormatedOIB>
  <DomainObject.Predmet.ProtuStrankaListFormatedWithAdress>
    <izvorni_sadrzaj>
      <item>ŠTEDNO-KREDITNA ZADRUGA "GRADINE- INVEST" D.O.O., Sv. Teodora 2, 52100 Pula</item>
    </izvorni_sadrzaj>
    <derivirana_varijabla naziv="DomainObject.Predmet.ProtuStrankaListFormatedWithAdress_1">
      <item>ŠTEDNO-KREDITNA ZADRUGA "GRADINE- INVEST" D.O.O., Sv. Teodora 2, 52100 Pula</item>
    </derivirana_varijabla>
  </DomainObject.Predmet.ProtuStrankaListFormatedWithAdress>
  <DomainObject.Predmet.ProtuStrankaListFormatedWithAdressOIB>
    <izvorni_sadrzaj>
      <item>ŠTEDNO-KREDITNA ZADRUGA "GRADINE- INVEST" D.O.O., OIB 23021958568, Sv. Teodora 2, 52100 Pula</item>
    </izvorni_sadrzaj>
    <derivirana_varijabla naziv="DomainObject.Predmet.ProtuStrankaListFormatedWithAdressOIB_1">
      <item>ŠTEDNO-KREDITNA ZADRUGA "GRADINE- INVEST" D.O.O., OIB 23021958568, Sv. Teodora 2, 52100 Pula</item>
    </derivirana_varijabla>
  </DomainObject.Predmet.ProtuStrankaListFormatedWithAdressOIB>
  <DomainObject.Predmet.ProtuStrankaListNazivFormated>
    <izvorni_sadrzaj>
      <item>ŠTEDNO-KREDITNA ZADRUGA "GRADINE- INVEST" D.O.O.</item>
    </izvorni_sadrzaj>
    <derivirana_varijabla naziv="DomainObject.Predmet.ProtuStrankaListNazivFormated_1">
      <item>ŠTEDNO-KREDITNA ZADRUGA "GRADINE- INVEST" D.O.O.</item>
    </derivirana_varijabla>
  </DomainObject.Predmet.ProtuStrankaListNazivFormated>
  <DomainObject.Predmet.ProtuStrankaListNazivFormatedOIB>
    <izvorni_sadrzaj>
      <item>ŠTEDNO-KREDITNA ZADRUGA "GRADINE- INVEST" D.O.O., OIB 23021958568</item>
    </izvorni_sadrzaj>
    <derivirana_varijabla naziv="DomainObject.Predmet.ProtuStrankaListNazivFormatedOIB_1">
      <item>ŠTEDNO-KREDITNA ZADRUGA "GRADINE- INVEST" D.O.O., OIB 23021958568</item>
    </derivirana_varijabla>
  </DomainObject.Predmet.ProtuStrankaListNazivFormatedOIB>
  <DomainObject.Predmet.OstaliListFormated>
    <izvorni_sadrzaj>
      <item>ŽUPANIJSKO DRŽAVNO ODVJETNIŠTVO</item>
      <item>Vladimir Popović</item>
    </izvorni_sadrzaj>
    <derivirana_varijabla naziv="DomainObject.Predmet.OstaliListFormated_1">
      <item>ŽUPANIJSKO DRŽAVNO ODVJETNIŠTVO</item>
      <item>Vladimir Popović</item>
    </derivirana_varijabla>
  </DomainObject.Predmet.OstaliListFormated>
  <DomainObject.Predmet.OstaliListFormatedOIB>
    <izvorni_sadrzaj>
      <item>ŽUPANIJSKO DRŽAVNO ODVJETNIŠTVO</item>
      <item>Vladimir Popović, OIB 16315125576</item>
    </izvorni_sadrzaj>
    <derivirana_varijabla naziv="DomainObject.Predmet.OstaliListFormatedOIB_1">
      <item>ŽUPANIJSKO DRŽAVNO ODVJETNIŠTVO</item>
      <item>Vladimir Popović, OIB 16315125576</item>
    </derivirana_varijabla>
  </DomainObject.Predmet.OstaliListFormatedOIB>
  <DomainObject.Predmet.OstaliListFormatedWithAdress>
    <izvorni_sadrzaj>
      <item>ŽUPANIJSKO DRŽAVNO ODVJETNIŠTVO, Frana Kurelca bb, 51000 Rijeka</item>
      <item>Vladimir Popović, Vinež 413, 52220 Vinež</item>
    </izvorni_sadrzaj>
    <derivirana_varijabla naziv="DomainObject.Predmet.OstaliListFormatedWithAdress_1">
      <item>ŽUPANIJSKO DRŽAVNO ODVJETNIŠTVO, Frana Kurelca bb, 51000 Rijeka</item>
      <item>Vladimir Popović, Vinež 413, 52220 Vinež</item>
    </derivirana_varijabla>
  </DomainObject.Predmet.OstaliListFormatedWithAdress>
  <DomainObject.Predmet.OstaliListFormatedWithAdressOIB>
    <izvorni_sadrzaj>
      <item>ŽUPANIJSKO DRŽAVNO ODVJETNIŠTVO, Frana Kurelca bb, 51000 Rijeka</item>
      <item>Vladimir Popović, OIB 16315125576, Vinež 413, 52220 Vinež</item>
    </izvorni_sadrzaj>
    <derivirana_varijabla naziv="DomainObject.Predmet.OstaliListFormatedWithAdressOIB_1">
      <item>ŽUPANIJSKO DRŽAVNO ODVJETNIŠTVO, Frana Kurelca bb, 51000 Rijeka</item>
      <item>Vladimir Popović, OIB 16315125576, Vinež 413, 52220 Vinež</item>
    </derivirana_varijabla>
  </DomainObject.Predmet.OstaliListFormatedWithAdressOIB>
  <DomainObject.Predmet.OstaliListNazivFormated>
    <izvorni_sadrzaj>
      <item>ŽUPANIJSKO DRŽAVNO ODVJETNIŠTVO</item>
      <item>Vladimir Popović</item>
    </izvorni_sadrzaj>
    <derivirana_varijabla naziv="DomainObject.Predmet.OstaliListNazivFormated_1">
      <item>ŽUPANIJSKO DRŽAVNO ODVJETNIŠTVO</item>
      <item>Vladimir Popović</item>
    </derivirana_varijabla>
  </DomainObject.Predmet.OstaliListNazivFormated>
  <DomainObject.Predmet.OstaliListNazivFormatedOIB>
    <izvorni_sadrzaj>
      <item>ŽUPANIJSKO DRŽAVNO ODVJETNIŠTVO</item>
      <item>Vladimir Popović, OIB 16315125576</item>
    </izvorni_sadrzaj>
    <derivirana_varijabla naziv="DomainObject.Predmet.OstaliListNazivFormatedOIB_1">
      <item>ŽUPANIJSKO DRŽAVNO ODVJETNIŠTVO</item>
      <item>Vladimir Popović, OIB 16315125576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St-68/2003-186</izvorni_sadrzaj>
    <derivirana_varijabla naziv="DomainObject.PoslovniBrojDokumenta_1">St-68/2003-186</derivirana_varijabla>
  </DomainObject.PoslovniBrojDokumenta>
  <DomainObject.Predmet.StrankaIDrugi>
    <izvorni_sadrzaj>Ministarstvo financija Porezna uprava / - Ministarstvo financija Porezna uprava</izvorni_sadrzaj>
    <derivirana_varijabla naziv="DomainObject.Predmet.StrankaIDrugi_1">Ministarstvo financija Porezna uprava / - Ministarstvo financija Porezna uprava</derivirana_varijabla>
  </DomainObject.Predmet.StrankaIDrugi>
  <DomainObject.Predmet.ProtustrankaIDrugi>
    <izvorni_sadrzaj>ŠTEDNO-KREDITNA ZADRUGA "GRADINE- INVEST" D.O.O.</izvorni_sadrzaj>
    <derivirana_varijabla naziv="DomainObject.Predmet.ProtustrankaIDrugi_1">ŠTEDNO-KREDITNA ZADRUGA "GRADINE- INVEST" D.O.O.</derivirana_varijabla>
  </DomainObject.Predmet.ProtustrankaIDrugi>
  <DomainObject.Predmet.StrankaIDrugiAdressOIB>
    <izvorni_sadrzaj>Ministarstvo financija Porezna uprava / - Ministarstvo financija Porezna uprava, 52 000 Pazin</izvorni_sadrzaj>
    <derivirana_varijabla naziv="DomainObject.Predmet.StrankaIDrugiAdressOIB_1">Ministarstvo financija Porezna uprava / - Ministarstvo financija Porezna uprava, 52 000 Pazin</derivirana_varijabla>
  </DomainObject.Predmet.StrankaIDrugiAdressOIB>
  <DomainObject.Predmet.ProtustrankaIDrugiAdressOIB>
    <izvorni_sadrzaj>ŠTEDNO-KREDITNA ZADRUGA "GRADINE- INVEST" D.O.O., OIB 23021958568, Sv. Teodora 2, 52100 Pula</izvorni_sadrzaj>
    <derivirana_varijabla naziv="DomainObject.Predmet.ProtustrankaIDrugiAdressOIB_1">ŠTEDNO-KREDITNA ZADRUGA "GRADINE- INVEST" D.O.O., OIB 23021958568,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2009.</izvorni_sadrzaj>
    <derivirana_varijabla naziv="DomainObject.Predmet.OdlukaRjesenje.DatumDonosenjaOdluke_1">31. prosinca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St-68/2003-7</izvorni_sadrzaj>
    <derivirana_varijabla naziv="DomainObject.Predmet.OdlukaRjesenje.Oznaka_1">St-68/2003-7</derivirana_varijabla>
  </DomainObject.Predmet.OdlukaRjesenje.Oznaka>
  <DomainObject.Predmet.SudioniciListNaziv>
    <izvorni_sadrzaj>
      <item>Ministarstvo financija Porezna uprava / - Ministarstvo financija Porezna uprava</item>
      <item>ŠTEDNO-KREDITNA ZADRUGA "GRADINE- INVEST" D.O.O.</item>
      <item>ŽUPANIJSKO DRŽAVNO ODVJETNIŠTVO</item>
      <item>Vladimir Popović</item>
    </izvorni_sadrzaj>
    <derivirana_varijabla naziv="DomainObject.Predmet.SudioniciListNaziv_1">
      <item>Ministarstvo financija Porezna uprava / - Ministarstvo financija Porezna uprava</item>
      <item>ŠTEDNO-KREDITNA ZADRUGA "GRADINE- INVEST" D.O.O.</item>
      <item>ŽUPANIJSKO DRŽAVNO ODVJETNIŠTVO</item>
      <item>Vladimir Popović</item>
    </derivirana_varijabla>
  </DomainObject.Predmet.SudioniciListNaziv>
  <DomainObject.Predmet.SudioniciListAdressOIB>
    <izvorni_sadrzaj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izvorni_sadrzaj>
    <derivirana_varijabla naziv="DomainObject.Predmet.SudioniciListAdressOIB_1"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23021958568</item>
      <item>, OIB null</item>
      <item>, OIB 16315125576</item>
    </izvorni_sadrzaj>
    <derivirana_varijabla naziv="DomainObject.Predmet.SudioniciListNazivOIB_1">
      <item>, OIB null</item>
      <item>, OIB 23021958568</item>
      <item>, OIB null</item>
      <item>, OIB 16315125576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914</properties:Words>
  <properties:Characters>4576</properties:Characters>
  <properties:Lines>118</properties:Lines>
  <properties:Paragraphs>31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5628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2016-06-10T09:04:00Z</dcterms:created>
  <dc:creator>ministarstvo pravosuđa rh</dc:creator>
  <cp:lastModifiedBy>Tanja Fidel</cp:lastModifiedBy>
  <cp:lastPrinted>2016-06-10T11:15:00Z</cp:lastPrinted>
  <dcterms:modified xmlns:xsi="http://www.w3.org/2001/XMLSchema-instance" xsi:type="dcterms:W3CDTF">2016-06-10T12:11:00Z</dcterms:modified>
  <cp:revision>7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St-68/2003-186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