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7129" w14:paraId="8e47129" w:rsidRDefault="009928E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928EC" w:rsidP="009928EC" w:rsidR="009928EC" w:rsidRPr="009928EC">
      <w:pPr>
        <w:spacing w:after="0"/>
        <w:rPr>
          <w:rFonts w:cs="Times New Roman" w:eastAsia="Times New Roman"/>
          <w:b/>
          <w:lang w:eastAsia="hr-HR"/>
        </w:rPr>
      </w:pPr>
      <w:r w:rsidRPr="009928E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928EC">
        <w:rPr>
          <w:rFonts w:cs="Times New Roman" w:eastAsia="Times New Roman"/>
          <w:b/>
          <w:lang w:eastAsia="hr-HR"/>
        </w:rPr>
        <w:t>Broj: 14. St-264/2015.</w:t>
      </w:r>
    </w:p>
    <w:p w:rsidRDefault="009928EC" w:rsidP="009928EC" w:rsidR="009928EC" w:rsidRPr="009928EC">
      <w:pPr>
        <w:spacing w:after="0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928EC" w:rsidP="009928EC" w:rsidR="009928EC" w:rsidRPr="009928EC">
      <w:pPr>
        <w:spacing w:after="0"/>
        <w:rPr>
          <w:rFonts w:cs="Times New Roman" w:eastAsia="Times New Roman"/>
          <w:b/>
          <w:lang w:eastAsia="hr-HR"/>
        </w:rPr>
      </w:pPr>
      <w:r w:rsidRPr="009928E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928EC">
        <w:rPr>
          <w:rFonts w:cs="Times New Roman" w:eastAsia="Times New Roman"/>
          <w:b/>
          <w:lang w:eastAsia="hr-HR"/>
        </w:rPr>
        <w:t>Sukoišanska</w:t>
      </w:r>
      <w:proofErr w:type="spellEnd"/>
      <w:r w:rsidRPr="009928E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928EC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9928EC" w:rsidP="009928EC" w:rsidR="009928EC" w:rsidRPr="009928E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928EC" w:rsidP="009928EC" w:rsidR="009928EC" w:rsidRPr="009928E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928EC">
        <w:rPr>
          <w:rFonts w:cs="Times New Roman" w:eastAsia="Times New Roman"/>
          <w:b/>
          <w:lang w:eastAsia="hr-HR"/>
        </w:rPr>
        <w:t>R J E Š E NJ E</w:t>
      </w:r>
    </w:p>
    <w:p w:rsidRDefault="009928EC" w:rsidP="009928EC" w:rsidR="009928EC" w:rsidRPr="009928E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b/>
          <w:lang w:eastAsia="hr-HR"/>
        </w:rPr>
        <w:tab/>
      </w:r>
      <w:r w:rsidRPr="009928EC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SALONA COMMERCE, d.o.o., za trgovinu, ugostiteljstvo, turizam, transport i usluge, Solin, </w:t>
      </w:r>
      <w:proofErr w:type="spellStart"/>
      <w:r w:rsidRPr="009928EC">
        <w:rPr>
          <w:rFonts w:cs="Times New Roman" w:eastAsia="Times New Roman"/>
          <w:lang w:eastAsia="hr-HR"/>
        </w:rPr>
        <w:t>Gašpina</w:t>
      </w:r>
      <w:proofErr w:type="spellEnd"/>
      <w:r w:rsidRPr="009928EC">
        <w:rPr>
          <w:rFonts w:cs="Times New Roman" w:eastAsia="Times New Roman"/>
          <w:lang w:eastAsia="hr-HR"/>
        </w:rPr>
        <w:t xml:space="preserve"> Mlinica 31/A., OIB: 04136578436., MBS: 060035165., dana 18. ožujka 2016. godine</w:t>
      </w: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center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r i j e š i o  j e</w:t>
      </w:r>
    </w:p>
    <w:p w:rsidRDefault="009928EC" w:rsidP="009928EC" w:rsidR="009928EC" w:rsidRPr="009928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 xml:space="preserve">Otvara se skraćeni stečajni postupak nad Dužnikom: SALONA COMMERCE, d.o.o., za trgovinu, ugostiteljstvo, turizam, transport i usluge, Solin, </w:t>
      </w:r>
      <w:proofErr w:type="spellStart"/>
      <w:r w:rsidRPr="009928EC">
        <w:rPr>
          <w:rFonts w:cs="Times New Roman" w:eastAsia="Times New Roman"/>
          <w:lang w:eastAsia="hr-HR"/>
        </w:rPr>
        <w:t>Gašpina</w:t>
      </w:r>
      <w:proofErr w:type="spellEnd"/>
      <w:r w:rsidRPr="009928EC">
        <w:rPr>
          <w:rFonts w:cs="Times New Roman" w:eastAsia="Times New Roman"/>
          <w:lang w:eastAsia="hr-HR"/>
        </w:rPr>
        <w:t xml:space="preserve"> Mlinica 31/A., OIB: 04136578436., MBS: 060035165. Skraćeni stečajni postupak je otvoren dana 18. ožujka 2016. godine u 12,45 sati, kada je ovo rješenje objavljeno na mrežnoj stranici e-Oglasna ploča sudova.</w:t>
      </w:r>
    </w:p>
    <w:p w:rsidRDefault="009928EC" w:rsidP="009928EC" w:rsidR="009928EC" w:rsidRPr="009928E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9928EC" w:rsidP="009928EC" w:rsidR="009928EC" w:rsidRPr="009928E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 xml:space="preserve">Zaključuje se skraćeni stečajni postupak nad Dužnikom: SALONA COMMERCE, d.o.o., za trgovinu, ugostiteljstvo, turizam, transport i usluge, Solin, </w:t>
      </w:r>
      <w:proofErr w:type="spellStart"/>
      <w:r w:rsidRPr="009928EC">
        <w:rPr>
          <w:rFonts w:cs="Times New Roman" w:eastAsia="Times New Roman"/>
          <w:lang w:eastAsia="hr-HR"/>
        </w:rPr>
        <w:t>Gašpina</w:t>
      </w:r>
      <w:proofErr w:type="spellEnd"/>
      <w:r w:rsidRPr="009928EC">
        <w:rPr>
          <w:rFonts w:cs="Times New Roman" w:eastAsia="Times New Roman"/>
          <w:lang w:eastAsia="hr-HR"/>
        </w:rPr>
        <w:t xml:space="preserve"> Mlinica 31/A., OIB: 04136578436., MBS: 060035165.</w:t>
      </w:r>
    </w:p>
    <w:p w:rsidRDefault="009928EC" w:rsidP="009928EC" w:rsidR="009928EC" w:rsidRPr="009928EC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9928EC" w:rsidP="009928EC" w:rsidR="009928EC" w:rsidRPr="009928E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center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Obrazloženje</w:t>
      </w:r>
    </w:p>
    <w:p w:rsidRDefault="009928EC" w:rsidP="009928EC" w:rsidR="009928EC" w:rsidRPr="009928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17. rujna 2015. godine Zahtjev za provedbu skraćenog stečajnog postupka (Zahtjev) nad Dužnikom: SALONA COMMERCE, d.o.o., za trgovinu, ugostiteljstvo, turizam, transport i usluge, Solin, </w:t>
      </w:r>
      <w:proofErr w:type="spellStart"/>
      <w:r w:rsidRPr="009928EC">
        <w:rPr>
          <w:rFonts w:cs="Times New Roman" w:eastAsia="Times New Roman"/>
          <w:lang w:eastAsia="hr-HR"/>
        </w:rPr>
        <w:t>Gašpina</w:t>
      </w:r>
      <w:proofErr w:type="spellEnd"/>
      <w:r w:rsidRPr="009928EC">
        <w:rPr>
          <w:rFonts w:cs="Times New Roman" w:eastAsia="Times New Roman"/>
          <w:lang w:eastAsia="hr-HR"/>
        </w:rPr>
        <w:t xml:space="preserve"> Mlinica 31/A.</w:t>
      </w: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1973. dana, u ukupnom iznosu od: 185.666,16 kn, kao i da prema podacima koji su dostavljeni od Hrvatskog zavoda za mirovinskog osiguranje, Dužnik nema zaposlenih.</w:t>
      </w: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9928EC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9928E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928EC">
        <w:rPr>
          <w:rFonts w:cs="Times New Roman" w:eastAsia="Times New Roman"/>
          <w:b/>
          <w:lang w:eastAsia="hr-HR" w:val="en-AU"/>
        </w:rPr>
        <w:t xml:space="preserve">: 14. </w:t>
      </w:r>
      <w:r w:rsidRPr="009928EC">
        <w:rPr>
          <w:rFonts w:cs="Times New Roman" w:eastAsia="Times New Roman"/>
          <w:b/>
          <w:lang w:eastAsia="hr-HR"/>
        </w:rPr>
        <w:t>St-264/2015.</w:t>
      </w: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čime su bile ispunjene pretpostavke iz čl. 428. Stečajnog zakona (</w:t>
      </w:r>
      <w:r w:rsidRPr="009928EC">
        <w:rPr>
          <w:rFonts w:cs="Times New Roman" w:eastAsia="Times New Roman"/>
          <w:i/>
          <w:lang w:eastAsia="hr-HR"/>
        </w:rPr>
        <w:t>Narodne novine</w:t>
      </w:r>
      <w:r w:rsidRPr="009928EC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ab/>
      </w:r>
    </w:p>
    <w:p w:rsidRDefault="009928EC" w:rsidP="009928EC" w:rsidR="009928EC" w:rsidRPr="009928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9928EC" w:rsidP="009928EC" w:rsidR="009928EC" w:rsidRPr="009928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9928EC" w:rsidP="009928EC" w:rsidR="009928EC" w:rsidRPr="009928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9928EC" w:rsidP="009928EC" w:rsidR="009928EC" w:rsidRPr="009928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9928EC" w:rsidP="009928EC" w:rsidR="009928EC" w:rsidRPr="009928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9928EC" w:rsidP="009928EC" w:rsidR="009928EC" w:rsidRPr="009928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U Splitu, 18. ožujka 2016. godine</w:t>
      </w:r>
    </w:p>
    <w:p w:rsidRDefault="009928EC" w:rsidP="009928EC" w:rsidR="009928EC" w:rsidRPr="009928E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S U D A C</w:t>
      </w:r>
    </w:p>
    <w:p w:rsidRDefault="009928EC" w:rsidP="009928EC" w:rsidR="009928EC" w:rsidRPr="009928E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Jozo Ćaleta</w:t>
      </w: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928EC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9928EC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9928E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928EC">
        <w:rPr>
          <w:rFonts w:cs="Times New Roman" w:eastAsia="Times New Roman"/>
          <w:b/>
          <w:lang w:eastAsia="hr-HR" w:val="en-AU"/>
        </w:rPr>
        <w:t xml:space="preserve">: 14. </w:t>
      </w:r>
      <w:r w:rsidRPr="009928EC">
        <w:rPr>
          <w:rFonts w:cs="Times New Roman" w:eastAsia="Times New Roman"/>
          <w:b/>
          <w:lang w:eastAsia="hr-HR"/>
        </w:rPr>
        <w:t>St-264/2015.</w:t>
      </w: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POUKA O PRAVNOM LIJEKU:</w:t>
      </w: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8EC" w:rsidP="009928EC" w:rsidR="009928EC" w:rsidRPr="009928EC">
      <w:pPr>
        <w:spacing w:after="0"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DNA:</w:t>
      </w:r>
    </w:p>
    <w:p w:rsidRDefault="009928EC" w:rsidP="009928EC" w:rsidR="009928EC" w:rsidRPr="009928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9928EC" w:rsidP="009928EC" w:rsidR="009928EC" w:rsidRPr="009928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Dužniku,</w:t>
      </w:r>
    </w:p>
    <w:p w:rsidRDefault="009928EC" w:rsidP="009928EC" w:rsidR="009928EC" w:rsidRPr="009928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stečajnom upravitelju  Ada Rajković, Matice hrvatske 10., Split,</w:t>
      </w:r>
    </w:p>
    <w:p w:rsidRDefault="009928EC" w:rsidP="009928EC" w:rsidR="009928EC" w:rsidRPr="009928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Županijsko državno odvjetništvo Split,</w:t>
      </w:r>
    </w:p>
    <w:p w:rsidRDefault="009928EC" w:rsidP="009928EC" w:rsidR="009928EC" w:rsidRPr="009928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 xml:space="preserve">Porezna uprava Split, </w:t>
      </w:r>
    </w:p>
    <w:p w:rsidRDefault="009928EC" w:rsidP="009928EC" w:rsidR="009928EC" w:rsidRPr="009928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e-Oglasna ploča Suda – rok 20. dana,</w:t>
      </w:r>
    </w:p>
    <w:p w:rsidRDefault="009928EC" w:rsidP="009928EC" w:rsidR="009928EC" w:rsidRPr="009928E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8EC">
        <w:rPr>
          <w:rFonts w:cs="Times New Roman" w:eastAsia="Times New Roman"/>
          <w:lang w:eastAsia="hr-HR"/>
        </w:rPr>
        <w:t>sudski registar – nakon pravomoćnosti</w:t>
      </w:r>
    </w:p>
    <w:p w:rsidRDefault="009928EC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9928EC">
        <w:rPr>
          <w:rFonts w:cs="Times New Roman" w:eastAsia="Times New Roman"/>
          <w:lang w:eastAsia="hr-HR"/>
        </w:rPr>
        <w:t>u spis.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8EC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491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St-264/2015-8</izvorni_sadrzaj>
    <derivirana_varijabla naziv="DomainObject.Oznaka_1">St-264/2015-8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St-264/2015</izvorni_sadrzaj>
    <derivirana_varijabla naziv="DomainObject.Predmet.OznakaBroj_1">St-264/2015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SALONA COMMERCE društvo s ograničenom odgovornošću za trgovinu, ugostiteljstvo, turizam, transport i usluge</izvorni_sadrzaj>
    <derivirana_varijabla naziv="DomainObject.Predmet.ProtustrankaFormated_1">  SALONA COMMERCE društvo s ograničenom odgovornošću za trgovinu, ugostiteljstvo, turizam, transport i usluge</derivirana_varijabla>
  </DomainObject.Predmet.ProtustrankaFormated>
  <DomainObject.Predmet.ProtustrankaFormatedOIB>
    <izvorni_sadrzaj>  SALONA COMMERCE društvo s ograničenom odgovornošću za trgovinu, ugostiteljstvo, turizam, transport i usluge, OIB 04136578436</izvorni_sadrzaj>
    <derivirana_varijabla naziv="DomainObject.Predmet.ProtustrankaFormatedOIB_1">  SALONA COMMERCE društvo s ograničenom odgovornošću za trgovinu, ugostiteljstvo, turizam, transport i usluge, OIB 04136578436</derivirana_varijabla>
  </DomainObject.Predmet.ProtustrankaFormatedOIB>
  <DomainObject.Predmet.ProtustrankaFormatedWithAdress>
    <izvorni_sadrzaj> SALONA COMMERCE društvo s ograničenom odgovornošću za trgovinu, ugostiteljstvo, turizam, transport i usluge, Gašpina Mlinica 31/A, 21210 Solin</izvorni_sadrzaj>
    <derivirana_varijabla naziv="DomainObject.Predmet.ProtustrankaFormatedWithAdress_1"> SALONA COMMERCE društvo s ograničenom odgovornošću za trgovinu, ugostiteljstvo, turizam, transport i usluge, Gašpina Mlinica 31/A, 21210 Solin</derivirana_varijabla>
  </DomainObject.Predmet.ProtustrankaFormatedWithAdress>
  <DomainObject.Predmet.ProtustrankaFormatedWithAdressOIB>
    <izvorni_sadrzaj> SALONA COMMERCE društvo s ograničenom odgovornošću za trgovinu, ugostiteljstvo, turizam, transport i usluge, OIB 04136578436, Gašpina Mlinica 31/A, 21210 Solin</izvorni_sadrzaj>
    <derivirana_varijabla naziv="DomainObject.Predmet.ProtustrankaFormatedWithAdressOIB_1"> SALONA COMMERCE društvo s ograničenom odgovornošću za trgovinu, ugostiteljstvo, turizam, transport i usluge, OIB 04136578436, Gašpina Mlinica 31/A, 21210 Solin</derivirana_varijabla>
  </DomainObject.Predmet.ProtustrankaFormatedWithAdressOIB>
  <DomainObject.Predmet.ProtustrankaWithAdress>
    <izvorni_sadrzaj>SALONA COMMERCE društvo s ograničenom odgovornošću za trgovinu, ugostiteljstvo, turizam, transport i usluge Gašpina Mlinica 31/A, 21210 Solin</izvorni_sadrzaj>
    <derivirana_varijabla naziv="DomainObject.Predmet.ProtustrankaWithAdress_1">SALONA COMMERCE društvo s ograničenom odgovornošću za trgovinu, ugostiteljstvo, turizam, transport i usluge Gašpina Mlinica 31/A, 21210 Solin</derivirana_varijabla>
  </DomainObject.Predmet.ProtustrankaWithAdress>
  <DomainObject.Predmet.ProtustrankaWithAdressOIB>
    <izvorni_sadrzaj>SALONA COMMERCE društvo s ograničenom odgovornošću za trgovinu, ugostiteljstvo, turizam, transport i usluge, OIB 04136578436, Gašpina Mlinica 31/A, 21210 Solin</izvorni_sadrzaj>
    <derivirana_varijabla naziv="DomainObject.Predmet.ProtustrankaWithAdressOIB_1">SALONA COMMERCE društvo s ograničenom odgovornošću za trgovinu, ugostiteljstvo, turizam, transport i usluge, OIB 04136578436, Gašpina Mlinica 31/A, 21210 Solin</derivirana_varijabla>
  </DomainObject.Predmet.ProtustrankaWithAdressOIB>
  <DomainObject.Predmet.ProtustrankaNazivFormated>
    <izvorni_sadrzaj>SALONA COMMERCE društvo s ograničenom odgovornošću za trgovinu, ugostiteljstvo, turizam, transport i usluge</izvorni_sadrzaj>
    <derivirana_varijabla naziv="DomainObject.Predmet.ProtustrankaNazivFormated_1">SALONA COMMERCE društvo s ograničenom odgovornošću za trgovinu, ugostiteljstvo, turizam, transport i usluge</derivirana_varijabla>
  </DomainObject.Predmet.ProtustrankaNazivFormated>
  <DomainObject.Predmet.ProtustrankaNazivFormatedOIB>
    <izvorni_sadrzaj>SALONA COMMERCE društvo s ograničenom odgovornošću za trgovinu, ugostiteljstvo, turizam, transport i usluge, OIB 04136578436</izvorni_sadrzaj>
    <derivirana_varijabla naziv="DomainObject.Predmet.ProtustrankaNazivFormatedOIB_1">SALONA COMMERCE društvo s ograničenom odgovornošću za trgovinu, ugostiteljstvo, turizam, transport i usluge, OIB 04136578436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185974.96</izvorni_sadrzaj>
    <derivirana_varijabla naziv="DomainObject.Predmet.TrenutnaVrijednost_1">185974.96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SALONA COMMERCE društvo s ograničenom odgovornošću za trgovinu, ugostiteljstvo, turizam, transport i usluge</item>
    </izvorni_sadrzaj>
    <derivirana_varijabla naziv="DomainObject.Predmet.ProtuStrankaListFormated_1">
      <item>SALONA COMMERCE društvo s ograničenom odgovornošću za trgovinu, ugostiteljstvo, turizam, transport i usluge</item>
    </derivirana_varijabla>
  </DomainObject.Predmet.ProtuStrankaListFormated>
  <DomainObject.Predmet.ProtuStrankaListFormatedOIB>
    <izvorni_sadrzaj>
      <item>SALONA COMMERCE društvo s ograničenom odgovornošću za trgovinu, ugostiteljstvo, turizam, transport i usluge, OIB 04136578436</item>
    </izvorni_sadrzaj>
    <derivirana_varijabla naziv="DomainObject.Predmet.ProtuStrankaListFormatedOIB_1">
      <item>SALONA COMMERCE društvo s ograničenom odgovornošću za trgovinu, ugostiteljstvo, turizam, transport i usluge, OIB 04136578436</item>
    </derivirana_varijabla>
  </DomainObject.Predmet.ProtuStrankaListFormatedOIB>
  <DomainObject.Predmet.ProtuStrankaListFormatedWithAdress>
    <izvorni_sadrzaj>
      <item>SALONA COMMERCE društvo s ograničenom odgovornošću za trgovinu, ugostiteljstvo, turizam, transport i usluge, Gašpina Mlinica 31/A, 21210 Solin</item>
    </izvorni_sadrzaj>
    <derivirana_varijabla naziv="DomainObject.Predmet.ProtuStrankaListFormatedWithAdress_1">
      <item>SALONA COMMERCE društvo s ograničenom odgovornošću za trgovinu, ugostiteljstvo, turizam, transport i usluge, Gašpina Mlinica 31/A, 21210 Solin</item>
    </derivirana_varijabla>
  </DomainObject.Predmet.ProtuStrankaListFormatedWithAdress>
  <DomainObject.Predmet.ProtuStrankaListFormatedWithAdressOIB>
    <izvorni_sadrzaj>
      <item>SALONA COMMERCE društvo s ograničenom odgovornošću za trgovinu, ugostiteljstvo, turizam, transport i usluge, OIB 04136578436, Gašpina Mlinica 31/A, 21210 Solin</item>
    </izvorni_sadrzaj>
    <derivirana_varijabla naziv="DomainObject.Predmet.ProtuStrankaListFormatedWithAdressOIB_1">
      <item>SALONA COMMERCE društvo s ograničenom odgovornošću za trgovinu, ugostiteljstvo, turizam, transport i usluge, OIB 04136578436, Gašpina Mlinica 31/A, 21210 Solin</item>
    </derivirana_varijabla>
  </DomainObject.Predmet.ProtuStrankaListFormatedWithAdressOIB>
  <DomainObject.Predmet.ProtuStrankaListNazivFormated>
    <izvorni_sadrzaj>
      <item>SALONA COMMERCE društvo s ograničenom odgovornošću za trgovinu, ugostiteljstvo, turizam, transport i usluge</item>
    </izvorni_sadrzaj>
    <derivirana_varijabla naziv="DomainObject.Predmet.ProtuStrankaListNazivFormated_1">
      <item>SALONA COMMERCE društvo s ograničenom odgovornošću za trgovinu, ugostiteljstvo, turizam, transport i usluge</item>
    </derivirana_varijabla>
  </DomainObject.Predmet.ProtuStrankaListNazivFormated>
  <DomainObject.Predmet.ProtuStrankaListNazivFormatedOIB>
    <izvorni_sadrzaj>
      <item>SALONA COMMERCE društvo s ograničenom odgovornošću za trgovinu, ugostiteljstvo, turizam, transport i usluge, OIB 04136578436</item>
    </izvorni_sadrzaj>
    <derivirana_varijabla naziv="DomainObject.Predmet.ProtuStrankaListNazivFormatedOIB_1">
      <item>SALONA COMMERCE društvo s ograničenom odgovornošću za trgovinu, ugostiteljstvo, turizam, transport i usluge, OIB 04136578436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St-264/2015-8</izvorni_sadrzaj>
    <derivirana_varijabla naziv="DomainObject.PoslovniBrojDokumenta_1">St-264/2015-8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SALONA COMMERCE društvo s ograničenom odgovornošću za trgovinu, ugostiteljstvo, turizam, transport i usluge</izvorni_sadrzaj>
    <derivirana_varijabla naziv="DomainObject.Predmet.ProtustrankaIDrugi_1">SALONA COMMERCE društvo s ograničenom odgovornošću za trgovinu, ugostiteljstvo, turizam, transport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SALONA COMMERCE društvo s ograničenom odgovornošću za trgovinu, ugostiteljstvo, turizam, transport i usluge, OIB 04136578436, Gašpina Mlinica 31/A, 21210 Solin</izvorni_sadrzaj>
    <derivirana_varijabla naziv="DomainObject.Predmet.ProtustrankaIDrugiAdressOIB_1">SALONA COMMERCE društvo s ograničenom odgovornošću za trgovinu, ugostiteljstvo, turizam, transport i usluge, OIB 04136578436, Gašpina Mlinica 31/A,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SALONA COMMERCE društvo s ograničenom odgovornošću za trgovinu, ugostiteljstvo, turizam, transport i usluge</item>
    </izvorni_sadrzaj>
    <derivirana_varijabla naziv="DomainObject.Predmet.SudioniciListNaziv_1">
      <item>FINANCIJSKA AGENCIJA, RC SPLIT</item>
      <item>SALONA COMMERCE društvo s ograničenom odgovornošću za trgovinu, ugostiteljstvo, turizam, transport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SALONA COMMERCE društvo s ograničenom odgovornošću za trgovinu, ugostiteljstvo, turizam, transport i usluge, OIB 04136578436, Gašpina Mlinica 31/A,21210 Solin</item>
    </izvorni_sadrzaj>
    <derivirana_varijabla naziv="DomainObject.Predmet.SudioniciListAdressOIB_1">
      <item>FINANCIJSKA AGENCIJA, RC SPLIT, OIB 85821130368, Mažuranićevo šetalište 24 b,21000 Split</item>
      <item>SALONA COMMERCE društvo s ograničenom odgovornošću za trgovinu, ugostiteljstvo, turizam, transport i usluge, OIB 04136578436, Gašpina Mlinica 31/A,21210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C87B11-CE48-4804-B9D8-836CA8770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809</properties:Words>
  <properties:Characters>4379</properties:Characters>
  <properties:Lines>122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2016-03-18T10:41:00Z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St-264/2015-8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