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26b2" w14:paraId="74326b2" w:rsidRDefault="00620F46" w:rsidP="00620F46" w:rsidR="00620F4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F46" w:rsidP="00620F46" w:rsidR="00620F4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0F46" w:rsidP="00620F46" w:rsidR="00620F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0F46" w:rsidP="00620F46" w:rsidR="00620F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20F46" w:rsidP="00620F46" w:rsidR="00620F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0F46" w:rsidP="00620F46" w:rsidR="00620F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20F46" w:rsidP="00620F46" w:rsidR="00620F46" w:rsidRPr="005D578C">
      <w:pPr>
        <w:jc w:val="center"/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Castropola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42027954600, MBS 040315250, 1</w:t>
      </w:r>
      <w:r w:rsidR="00C33C0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2016.</w:t>
      </w: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Castropola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42027954600, MBS 040315250.</w:t>
      </w: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20F46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620F46" w:rsidP="00620F46" w:rsidR="00620F46">
      <w:pPr>
        <w:rPr>
          <w:rFonts w:cs="Times New Roman" w:eastAsia="Times New Roman"/>
          <w:szCs w:val="20"/>
        </w:rPr>
      </w:pPr>
    </w:p>
    <w:p w:rsidRDefault="00620F46" w:rsidP="00620F46" w:rsidR="00620F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Castropola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42027954600, MBS 040315250.</w:t>
      </w:r>
    </w:p>
    <w:p w:rsidRDefault="00620F46" w:rsidP="00620F46" w:rsidR="00620F46">
      <w:pPr>
        <w:ind w:firstLine="709"/>
        <w:rPr>
          <w:rFonts w:cs="Times New Roman" w:eastAsia="Times New Roman"/>
          <w:szCs w:val="24"/>
        </w:rPr>
      </w:pPr>
    </w:p>
    <w:p w:rsidRDefault="00620F46" w:rsidP="00620F46" w:rsidR="00620F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Castropola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42027954600, MBS 040315250.</w:t>
      </w:r>
    </w:p>
    <w:p w:rsidRDefault="00620F46" w:rsidP="00620F46" w:rsidR="00620F46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20F46" w:rsidP="00620F46" w:rsidR="00620F46">
      <w:pPr>
        <w:ind w:firstLine="708"/>
        <w:rPr>
          <w:rFonts w:cs="Times New Roman" w:eastAsia="Times New Roman"/>
          <w:szCs w:val="24"/>
        </w:rPr>
      </w:pPr>
    </w:p>
    <w:p w:rsidRDefault="00620F46" w:rsidP="00620F46" w:rsidR="00620F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20F46" w:rsidP="00620F46" w:rsidR="00620F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C33C0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20F46" w:rsidP="00620F46" w:rsidR="00620F46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20F46" w:rsidP="00620F46" w:rsidR="00620F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20F46" w:rsidP="00620F46" w:rsidR="00620F46">
      <w:pPr>
        <w:jc w:val="left"/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left"/>
        <w:rPr>
          <w:rFonts w:cs="Times New Roman" w:eastAsia="Times New Roman"/>
          <w:szCs w:val="24"/>
        </w:rPr>
      </w:pPr>
    </w:p>
    <w:p w:rsidRDefault="00C33C06" w:rsidP="00620F46" w:rsidR="00C33C06">
      <w:pPr>
        <w:jc w:val="left"/>
        <w:rPr>
          <w:rFonts w:cs="Times New Roman" w:eastAsia="Times New Roman"/>
          <w:szCs w:val="24"/>
        </w:rPr>
      </w:pPr>
    </w:p>
    <w:p w:rsidRDefault="00C33C06" w:rsidP="00620F46" w:rsidR="00C33C06">
      <w:pPr>
        <w:jc w:val="left"/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20F46" w:rsidP="00620F46" w:rsidR="00620F4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20F46" w:rsidP="00620F46" w:rsidR="00620F46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rPr>
          <w:rFonts w:cs="Times New Roman" w:eastAsia="Times New Roman"/>
          <w:szCs w:val="24"/>
        </w:rPr>
      </w:pPr>
    </w:p>
    <w:p w:rsidRDefault="00620F46" w:rsidP="00620F46" w:rsidR="00620F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ANELLO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Castropola 18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620F46" w:rsidP="00620F46" w:rsidR="00620F4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20F46" w:rsidP="00620F46" w:rsidR="00620F4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620F46" w:rsidP="00620F46" w:rsidR="00620F4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20F46" w:rsidP="00620F46" w:rsidR="00620F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20F46" w:rsidP="00620F46" w:rsidR="00620F46"/>
    <w:p w:rsidRDefault="00620F46" w:rsidP="00620F46" w:rsidR="00620F46"/>
    <w:p w:rsidRDefault="00620F46" w:rsidP="00620F46" w:rsidR="00620F46"/>
    <w:p w:rsidRDefault="00620F46" w:rsidP="00620F46" w:rsidR="00620F46"/>
    <w:p w:rsidRDefault="00620F46" w:rsidP="00620F46" w:rsidR="00620F46"/>
    <w:p w:rsidRDefault="00620F46" w:rsidP="00620F46" w:rsidR="00620F46"/>
    <w:p w:rsidRDefault="00620F46" w:rsidP="00620F46" w:rsidR="00620F46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F46" w:rsidP="00620F46" w:rsidR="00620F46">
      <w:r>
        <w:separator/>
      </w:r>
    </w:p>
  </w:endnote>
  <w:endnote w:id="0" w:type="continuationSeparator">
    <w:p w:rsidRDefault="00620F46" w:rsidP="00620F46" w:rsidR="00620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F46" w:rsidP="00620F46" w:rsidR="00620F46">
      <w:r>
        <w:separator/>
      </w:r>
    </w:p>
  </w:footnote>
  <w:footnote w:id="0" w:type="continuationSeparator">
    <w:p w:rsidRDefault="00620F46" w:rsidP="00620F46" w:rsidR="00620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0F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1DF1">
      <w:rPr>
        <w:noProof/>
        <w:szCs w:val="24"/>
      </w:rPr>
      <w:t>2</w:t>
    </w:r>
    <w:r w:rsidRPr="00A074C3">
      <w:rPr>
        <w:szCs w:val="24"/>
      </w:rPr>
      <w:fldChar w:fldCharType="end"/>
    </w:r>
    <w:r w:rsidR="00620F46">
      <w:rPr>
        <w:szCs w:val="24"/>
      </w:rPr>
      <w:tab/>
      <w:t>10 St-165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F4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St-165</w:t>
    </w:r>
    <w:r w:rsidR="007610F7"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A4C"/>
    <w:rsid w:val="004F5027"/>
    <w:rsid w:val="00545083"/>
    <w:rsid w:val="00620F46"/>
    <w:rsid w:val="00730A4C"/>
    <w:rsid w:val="007610F7"/>
    <w:rsid w:val="00766FCD"/>
    <w:rsid w:val="00921DF1"/>
    <w:rsid w:val="00C33C0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F4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F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20F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F4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F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0F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D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1D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1D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1D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F4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F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20F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F4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F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0F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D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1D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1D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1D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ANELLO j.d.o.o. PULA</izvorni_sadrzaj>
    <derivirana_varijabla naziv="DomainObject.Predmet.ProtustrankaFormated_1">  ANELLO j.d.o.o. PULA</derivirana_varijabla>
  </DomainObject.Predmet.ProtustrankaFormated>
  <DomainObject.Predmet.ProtustrankaFormatedOIB>
    <izvorni_sadrzaj>  ANELLO j.d.o.o. PULA, OIB 42027954600</izvorni_sadrzaj>
    <derivirana_varijabla naziv="DomainObject.Predmet.ProtustrankaFormatedOIB_1">  ANELLO j.d.o.o. PULA, OIB 42027954600</derivirana_varijabla>
  </DomainObject.Predmet.ProtustrankaFormatedOIB>
  <DomainObject.Predmet.ProtustrankaFormatedWithAdress>
    <izvorni_sadrzaj> ANELLO j.d.o.o. PULA, Castropola 18, 52100 Pula</izvorni_sadrzaj>
    <derivirana_varijabla naziv="DomainObject.Predmet.ProtustrankaFormatedWithAdress_1"> ANELLO j.d.o.o. PULA, Castropola 18, 52100 Pula</derivirana_varijabla>
  </DomainObject.Predmet.ProtustrankaFormatedWithAdress>
  <DomainObject.Predmet.ProtustrankaFormatedWithAdressOIB>
    <izvorni_sadrzaj> ANELLO j.d.o.o. PULA, OIB 42027954600, Castropola 18, 52100 Pula</izvorni_sadrzaj>
    <derivirana_varijabla naziv="DomainObject.Predmet.ProtustrankaFormatedWithAdressOIB_1"> ANELLO j.d.o.o. PULA, OIB 42027954600, Castropola 18, 52100 Pula</derivirana_varijabla>
  </DomainObject.Predmet.ProtustrankaFormatedWithAdressOIB>
  <DomainObject.Predmet.ProtustrankaWithAdress>
    <izvorni_sadrzaj>ANELLO j.d.o.o. PULA Castropola 18, 52100 Pula</izvorni_sadrzaj>
    <derivirana_varijabla naziv="DomainObject.Predmet.ProtustrankaWithAdress_1">ANELLO j.d.o.o. PULA Castropola 18, 52100 Pula</derivirana_varijabla>
  </DomainObject.Predmet.ProtustrankaWithAdress>
  <DomainObject.Predmet.ProtustrankaWithAdressOIB>
    <izvorni_sadrzaj>ANELLO j.d.o.o. PULA, OIB 42027954600, Castropola 18, 52100 Pula</izvorni_sadrzaj>
    <derivirana_varijabla naziv="DomainObject.Predmet.ProtustrankaWithAdressOIB_1">ANELLO j.d.o.o. PULA, OIB 42027954600, Castropola 18, 52100 Pula</derivirana_varijabla>
  </DomainObject.Predmet.ProtustrankaWithAdressOIB>
  <DomainObject.Predmet.ProtustrankaNazivFormated>
    <izvorni_sadrzaj>ANELLO j.d.o.o. PULA</izvorni_sadrzaj>
    <derivirana_varijabla naziv="DomainObject.Predmet.ProtustrankaNazivFormated_1">ANELLO j.d.o.o. PULA</derivirana_varijabla>
  </DomainObject.Predmet.ProtustrankaNazivFormated>
  <DomainObject.Predmet.ProtustrankaNazivFormatedOIB>
    <izvorni_sadrzaj>ANELLO j.d.o.o. PULA, OIB 42027954600</izvorni_sadrzaj>
    <derivirana_varijabla naziv="DomainObject.Predmet.ProtustrankaNazivFormatedOIB_1">ANELLO j.d.o.o. PULA, OIB 42027954600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60187.64</izvorni_sadrzaj>
    <derivirana_varijabla naziv="DomainObject.Predmet.TrenutnaVrijednost_1">60187.64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ANELLO j.d.o.o. PULA</item>
    </izvorni_sadrzaj>
    <derivirana_varijabla naziv="DomainObject.Predmet.ProtuStrankaListFormated_1">
      <item>ANELLO j.d.o.o. PULA</item>
    </derivirana_varijabla>
  </DomainObject.Predmet.ProtuStrankaListFormated>
  <DomainObject.Predmet.ProtuStrankaListFormatedOIB>
    <izvorni_sadrzaj>
      <item>ANELLO j.d.o.o. PULA, OIB 42027954600</item>
    </izvorni_sadrzaj>
    <derivirana_varijabla naziv="DomainObject.Predmet.ProtuStrankaListFormatedOIB_1">
      <item>ANELLO j.d.o.o. PULA, OIB 42027954600</item>
    </derivirana_varijabla>
  </DomainObject.Predmet.ProtuStrankaListFormatedOIB>
  <DomainObject.Predmet.ProtuStrankaListFormatedWithAdress>
    <izvorni_sadrzaj>
      <item>ANELLO j.d.o.o. PULA, Castropola 18, 52100 Pula</item>
    </izvorni_sadrzaj>
    <derivirana_varijabla naziv="DomainObject.Predmet.ProtuStrankaListFormatedWithAdress_1">
      <item>ANELLO j.d.o.o. PULA, Castropola 18, 52100 Pula</item>
    </derivirana_varijabla>
  </DomainObject.Predmet.ProtuStrankaListFormatedWithAdress>
  <DomainObject.Predmet.ProtuStrankaListFormatedWithAdressOIB>
    <izvorni_sadrzaj>
      <item>ANELLO j.d.o.o. PULA, OIB 42027954600, Castropola 18, 52100 Pula</item>
    </izvorni_sadrzaj>
    <derivirana_varijabla naziv="DomainObject.Predmet.ProtuStrankaListFormatedWithAdressOIB_1">
      <item>ANELLO j.d.o.o. PULA, OIB 42027954600, Castropola 18, 52100 Pula</item>
    </derivirana_varijabla>
  </DomainObject.Predmet.ProtuStrankaListFormatedWithAdressOIB>
  <DomainObject.Predmet.ProtuStrankaListNazivFormated>
    <izvorni_sadrzaj>
      <item>ANELLO j.d.o.o. PULA</item>
    </izvorni_sadrzaj>
    <derivirana_varijabla naziv="DomainObject.Predmet.ProtuStrankaListNazivFormated_1">
      <item>ANELLO j.d.o.o. PULA</item>
    </derivirana_varijabla>
  </DomainObject.Predmet.ProtuStrankaListNazivFormated>
  <DomainObject.Predmet.ProtuStrankaListNazivFormatedOIB>
    <izvorni_sadrzaj>
      <item>ANELLO j.d.o.o. PULA, OIB 42027954600</item>
    </izvorni_sadrzaj>
    <derivirana_varijabla naziv="DomainObject.Predmet.ProtuStrankaListNazivFormatedOIB_1">
      <item>ANELLO j.d.o.o. PULA, OIB 42027954600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ANELLO j.d.o.o. PULA</izvorni_sadrzaj>
    <derivirana_varijabla naziv="DomainObject.Predmet.ProtustrankaIDrugi_1">ANELLO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ANELLO j.d.o.o. PULA, OIB 42027954600, Castropola 18, 52100 Pula</izvorni_sadrzaj>
    <derivirana_varijabla naziv="DomainObject.Predmet.ProtustrankaIDrugiAdressOIB_1">ANELLO j.d.o.o. PULA, OIB 42027954600, Castropola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ANELLO j.d.o.o. PULA</item>
    </izvorni_sadrzaj>
    <derivirana_varijabla naziv="DomainObject.Predmet.SudioniciListNaziv_1">
      <item>FINANCIJSKA AGENCIJA, RC RIJEKA, PODRUŽNICA PULA, PULA</item>
      <item>ANELLO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ANELLO j.d.o.o. PULA, OIB 42027954600, Castropola 18,52100 Pula</item>
    </izvorni_sadrzaj>
    <derivirana_varijabla naziv="DomainObject.Predmet.SudioniciListAdressOIB_1">
      <item>FINANCIJSKA AGENCIJA, RC RIJEKA, PODRUŽNICA PULA, PULA, OIB 85821130368, Ulica grada Vukovara 70,10000 Zagreb</item>
      <item>ANELLO j.d.o.o. PULA, OIB 42027954600, Castropola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42027954600</item>
    </izvorni_sadrzaj>
    <derivirana_varijabla naziv="DomainObject.Predmet.SudioniciListNazivOIB_1">
      <item>, OIB 85821130368</item>
      <item>, OIB 42027954600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2940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2016-04-13T07:34:00Z</dcterms:created>
  <dc:creator>Mihaela Kaligari</dc:creator>
  <cp:lastModifiedBy>Sanja Lakošeljac</cp:lastModifiedBy>
  <cp:lastPrinted>2016-04-13T07:35:00Z</cp:lastPrinted>
  <dcterms:modified xmlns:xsi="http://www.w3.org/2001/XMLSchema-instance" xsi:type="dcterms:W3CDTF">2016-04-13T07:35:00Z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