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8acb" w14:paraId="d958acb" w:rsidRDefault="00A46EC8" w:rsidP="00A46EC8" w:rsidR="00A46EC8">
      <w:pPr>
        <w:jc w:val="right"/>
        <w15:collapsed w:val="false"/>
      </w:pPr>
      <w:r>
        <w:t>4 St-</w:t>
      </w:r>
      <w:r w:rsidR="00F04000">
        <w:t>2</w:t>
      </w:r>
      <w:r w:rsidR="005C48E5">
        <w:t>4</w:t>
      </w:r>
      <w:r w:rsidR="00086BC9">
        <w:t>26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086BC9">
        <w:t xml:space="preserve"> ITAL-OPREMANJE TEAM d.o.o. za trgovinu i usluge, Zagreb, </w:t>
      </w:r>
      <w:proofErr w:type="spellStart"/>
      <w:r w:rsidR="00086BC9">
        <w:t>Turanjska</w:t>
      </w:r>
      <w:proofErr w:type="spellEnd"/>
      <w:r w:rsidR="00086BC9">
        <w:t xml:space="preserve"> 15, OIB 07208538468, MBS 080812474</w:t>
      </w:r>
      <w:r w:rsidR="00716632">
        <w:t xml:space="preserve">, </w:t>
      </w:r>
      <w:r w:rsidR="00AE5115">
        <w:t xml:space="preserve">dana </w:t>
      </w:r>
      <w:r w:rsidR="00716632">
        <w:t>10.</w:t>
      </w:r>
      <w:r w:rsidR="00AE5115">
        <w:t xml:space="preserve">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086BC9">
        <w:t xml:space="preserve">ITAL-OPREMANJE TEAM d.o.o. za trgovinu i usluge, Zagreb, </w:t>
      </w:r>
      <w:proofErr w:type="spellStart"/>
      <w:r w:rsidR="00086BC9">
        <w:t>Turanjska</w:t>
      </w:r>
      <w:proofErr w:type="spellEnd"/>
      <w:r w:rsidR="00086BC9">
        <w:t xml:space="preserve"> 15, OIB 07208538468, MBS 080812474.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DF48FF">
        <w:t xml:space="preserve">Ana-Maria Bogović iz Slavonskog Broda, Naselje </w:t>
      </w:r>
      <w:proofErr w:type="spellStart"/>
      <w:r w:rsidR="00DF48FF">
        <w:t>Lutvinka</w:t>
      </w:r>
      <w:proofErr w:type="spellEnd"/>
      <w:r w:rsidR="00DF48FF">
        <w:t xml:space="preserve"> ulaz 2/9, OIB 36495483478</w:t>
      </w:r>
      <w:bookmarkStart w:name="_GoBack" w:id="0"/>
      <w:bookmarkEnd w:id="0"/>
      <w:r w:rsidR="00233E44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086BC9">
        <w:t xml:space="preserve">ITAL-OPREMANJE TEAM d.o.o. za trgovinu i usluge, Zagreb, </w:t>
      </w:r>
      <w:proofErr w:type="spellStart"/>
      <w:r w:rsidR="00086BC9">
        <w:t>Turanjska</w:t>
      </w:r>
      <w:proofErr w:type="spellEnd"/>
      <w:r w:rsidR="00086BC9">
        <w:t xml:space="preserve"> 15, OIB 07208538468, MBS 080812474</w:t>
      </w:r>
      <w:r w:rsidR="00AE5115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086BC9">
        <w:t>7</w:t>
      </w:r>
      <w:r w:rsidR="004A468D">
        <w:t xml:space="preserve">. rujna </w:t>
      </w:r>
      <w:r w:rsidR="00E63356">
        <w:t xml:space="preserve">2016. zahtjev za provedbu skraćenog stečajnog postupka nad dužnikom </w:t>
      </w:r>
      <w:r w:rsidR="00086BC9">
        <w:t xml:space="preserve">ITAL-OPREMANJE TEAM d.o.o. OIB 07208538468 sa sjedištem u </w:t>
      </w:r>
      <w:proofErr w:type="spellStart"/>
      <w:r w:rsidR="00086BC9">
        <w:t>Turanjska</w:t>
      </w:r>
      <w:proofErr w:type="spellEnd"/>
      <w:r w:rsidR="00086BC9">
        <w:t xml:space="preserve"> 15, Zagreb.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</w:t>
      </w:r>
      <w:r w:rsidR="00086BC9">
        <w:t>26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D6FCE">
        <w:t>10.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736" w:rsidP="00C02BFE" w:rsidR="00BD3736">
      <w:r>
        <w:separator/>
      </w:r>
    </w:p>
  </w:endnote>
  <w:endnote w:id="0" w:type="continuationSeparator">
    <w:p w:rsidRDefault="00BD3736" w:rsidP="00C02BFE" w:rsidR="00BD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736" w:rsidP="00C02BFE" w:rsidR="00BD3736">
      <w:r>
        <w:separator/>
      </w:r>
    </w:p>
  </w:footnote>
  <w:footnote w:id="0" w:type="continuationSeparator">
    <w:p w:rsidRDefault="00BD3736" w:rsidP="00C02BFE" w:rsidR="00BD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086BC9">
      <w:t>26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86BC9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0DB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91113"/>
    <w:rsid w:val="006C28D7"/>
    <w:rsid w:val="006D018E"/>
    <w:rsid w:val="006E0C7A"/>
    <w:rsid w:val="0071496C"/>
    <w:rsid w:val="00716632"/>
    <w:rsid w:val="00741E59"/>
    <w:rsid w:val="007843B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3736"/>
    <w:rsid w:val="00BE3F93"/>
    <w:rsid w:val="00BF5CB0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DF48FF"/>
    <w:rsid w:val="00E0015C"/>
    <w:rsid w:val="00E42F9C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D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D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St-2426/2016-4</izvorni_sadrzaj>
    <derivirana_varijabla naziv="DomainObject.Oznaka_1">St-2426/2016-4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St-2426/2016</izvorni_sadrzaj>
    <derivirana_varijabla naziv="DomainObject.Predmet.OznakaBroj_1">St-2426/2016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ITAL-OPREMANJE TEAM d.o.o.</izvorni_sadrzaj>
    <derivirana_varijabla naziv="DomainObject.Predmet.ProtustrankaFormated_1">  ITAL-OPREMANJE TEAM d.o.o.</derivirana_varijabla>
  </DomainObject.Predmet.ProtustrankaFormated>
  <DomainObject.Predmet.ProtustrankaFormatedOIB>
    <izvorni_sadrzaj>  ITAL-OPREMANJE TEAM d.o.o., OIB 07208538468</izvorni_sadrzaj>
    <derivirana_varijabla naziv="DomainObject.Predmet.ProtustrankaFormatedOIB_1">  ITAL-OPREMANJE TEAM d.o.o., OIB 07208538468</derivirana_varijabla>
  </DomainObject.Predmet.ProtustrankaFormatedOIB>
  <DomainObject.Predmet.ProtustrankaFormatedWithAdress>
    <izvorni_sadrzaj> ITAL-OPREMANJE TEAM d.o.o., Turanjska 15, 10000 Zagreb</izvorni_sadrzaj>
    <derivirana_varijabla naziv="DomainObject.Predmet.ProtustrankaFormatedWithAdress_1"> ITAL-OPREMANJE TEAM d.o.o., Turanjska 15, 10000 Zagreb</derivirana_varijabla>
  </DomainObject.Predmet.ProtustrankaFormatedWithAdress>
  <DomainObject.Predmet.ProtustrankaFormatedWithAdressOIB>
    <izvorni_sadrzaj> ITAL-OPREMANJE TEAM d.o.o., OIB 07208538468, Turanjska 15, 10000 Zagreb</izvorni_sadrzaj>
    <derivirana_varijabla naziv="DomainObject.Predmet.ProtustrankaFormatedWithAdressOIB_1"> ITAL-OPREMANJE TEAM d.o.o., OIB 07208538468, Turanjska 15, 10000 Zagreb</derivirana_varijabla>
  </DomainObject.Predmet.ProtustrankaFormatedWithAdressOIB>
  <DomainObject.Predmet.ProtustrankaWithAdress>
    <izvorni_sadrzaj>ITAL-OPREMANJE TEAM d.o.o. Turanjska 15, 10000 Zagreb</izvorni_sadrzaj>
    <derivirana_varijabla naziv="DomainObject.Predmet.ProtustrankaWithAdress_1">ITAL-OPREMANJE TEAM d.o.o. Turanjska 15, 10000 Zagreb</derivirana_varijabla>
  </DomainObject.Predmet.ProtustrankaWithAdress>
  <DomainObject.Predmet.ProtustrankaWithAdressOIB>
    <izvorni_sadrzaj>ITAL-OPREMANJE TEAM d.o.o., OIB 07208538468, Turanjska 15, 10000 Zagreb</izvorni_sadrzaj>
    <derivirana_varijabla naziv="DomainObject.Predmet.ProtustrankaWithAdressOIB_1">ITAL-OPREMANJE TEAM d.o.o., OIB 07208538468, Turanjska 15, 10000 Zagreb</derivirana_varijabla>
  </DomainObject.Predmet.ProtustrankaWithAdressOIB>
  <DomainObject.Predmet.ProtustrankaNazivFormated>
    <izvorni_sadrzaj>ITAL-OPREMANJE TEAM d.o.o.</izvorni_sadrzaj>
    <derivirana_varijabla naziv="DomainObject.Predmet.ProtustrankaNazivFormated_1">ITAL-OPREMANJE TEAM d.o.o.</derivirana_varijabla>
  </DomainObject.Predmet.ProtustrankaNazivFormated>
  <DomainObject.Predmet.ProtustrankaNazivFormatedOIB>
    <izvorni_sadrzaj>ITAL-OPREMANJE TEAM d.o.o., OIB 07208538468</izvorni_sadrzaj>
    <derivirana_varijabla naziv="DomainObject.Predmet.ProtustrankaNazivFormatedOIB_1">ITAL-OPREMANJE TEAM d.o.o., OIB 07208538468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ITAL-OPREMANJE TEAM d.o.o.</item>
    </izvorni_sadrzaj>
    <derivirana_varijabla naziv="DomainObject.Predmet.ProtuStrankaListFormated_1">
      <item>ITAL-OPREMANJE TEAM d.o.o.</item>
    </derivirana_varijabla>
  </DomainObject.Predmet.ProtuStrankaListFormated>
  <DomainObject.Predmet.ProtuStrankaListFormatedOIB>
    <izvorni_sadrzaj>
      <item>ITAL-OPREMANJE TEAM d.o.o., OIB 07208538468</item>
    </izvorni_sadrzaj>
    <derivirana_varijabla naziv="DomainObject.Predmet.ProtuStrankaListFormatedOIB_1">
      <item>ITAL-OPREMANJE TEAM d.o.o., OIB 07208538468</item>
    </derivirana_varijabla>
  </DomainObject.Predmet.ProtuStrankaListFormatedOIB>
  <DomainObject.Predmet.ProtuStrankaListFormatedWithAdress>
    <izvorni_sadrzaj>
      <item>ITAL-OPREMANJE TEAM d.o.o., Turanjska 15, 10000 Zagreb</item>
    </izvorni_sadrzaj>
    <derivirana_varijabla naziv="DomainObject.Predmet.ProtuStrankaListFormatedWithAdress_1">
      <item>ITAL-OPREMANJE TEAM d.o.o., Turanjska 15, 10000 Zagreb</item>
    </derivirana_varijabla>
  </DomainObject.Predmet.ProtuStrankaListFormatedWithAdress>
  <DomainObject.Predmet.ProtuStrankaListFormatedWithAdressOIB>
    <izvorni_sadrzaj>
      <item>ITAL-OPREMANJE TEAM d.o.o., OIB 07208538468, Turanjska 15, 10000 Zagreb</item>
    </izvorni_sadrzaj>
    <derivirana_varijabla naziv="DomainObject.Predmet.ProtuStrankaListFormatedWithAdressOIB_1">
      <item>ITAL-OPREMANJE TEAM d.o.o., OIB 07208538468, Turanjska 15, 10000 Zagreb</item>
    </derivirana_varijabla>
  </DomainObject.Predmet.ProtuStrankaListFormatedWithAdressOIB>
  <DomainObject.Predmet.ProtuStrankaListNazivFormated>
    <izvorni_sadrzaj>
      <item>ITAL-OPREMANJE TEAM d.o.o.</item>
    </izvorni_sadrzaj>
    <derivirana_varijabla naziv="DomainObject.Predmet.ProtuStrankaListNazivFormated_1">
      <item>ITAL-OPREMANJE TEAM d.o.o.</item>
    </derivirana_varijabla>
  </DomainObject.Predmet.ProtuStrankaListNazivFormated>
  <DomainObject.Predmet.ProtuStrankaListNazivFormatedOIB>
    <izvorni_sadrzaj>
      <item>ITAL-OPREMANJE TEAM d.o.o., OIB 07208538468</item>
    </izvorni_sadrzaj>
    <derivirana_varijabla naziv="DomainObject.Predmet.ProtuStrankaListNazivFormatedOIB_1">
      <item>ITAL-OPREMANJE TEAM d.o.o., OIB 07208538468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St-2426/2016-4</izvorni_sadrzaj>
    <derivirana_varijabla naziv="DomainObject.PoslovniBrojDokumenta_1">St-2426/2016-4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ITAL-OPREMANJE TEAM d.o.o.</izvorni_sadrzaj>
    <derivirana_varijabla naziv="DomainObject.Predmet.ProtustrankaIDrugi_1">ITAL-OPREMANJE TEAM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ITAL-OPREMANJE TEAM d.o.o., OIB 07208538468, Turanjska 15, 10000 Zagreb</izvorni_sadrzaj>
    <derivirana_varijabla naziv="DomainObject.Predmet.ProtustrankaIDrugiAdressOIB_1">ITAL-OPREMANJE TEAM d.o.o., OIB 07208538468, Turanjska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ITAL-OPREMANJE TEAM d.o.o.</item>
      <item>FINA Regionalni centar Zagreb</item>
    </izvorni_sadrzaj>
    <derivirana_varijabla naziv="DomainObject.Predmet.SudioniciListNaziv_1">
      <item>ITAL-OPREMANJE TEAM d.o.o.</item>
      <item>FINA Regionalni centar Zagreb</item>
    </derivirana_varijabla>
  </DomainObject.Predmet.SudioniciListNaziv>
  <DomainObject.Predmet.SudioniciListAdressOIB>
    <izvorni_sadrzaj>
      <item>ITAL-OPREMANJE TEAM d.o.o., OIB 07208538468, Turanjska 15,10000 Zagreb</item>
      <item>FINA Regionalni centar Zagreb, OIB 85821130368, Trg svibanjskih žrtava 1995. br. 1,10000 Zagreb</item>
    </izvorni_sadrzaj>
    <derivirana_varijabla naziv="DomainObject.Predmet.SudioniciListAdressOIB_1">
      <item>ITAL-OPREMANJE TEAM d.o.o., OIB 07208538468, Turanjska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07208538468</item>
      <item>, OIB 85821130368</item>
    </izvorni_sadrzaj>
    <derivirana_varijabla naziv="DomainObject.Predmet.SudioniciListNazivOIB_1">
      <item>, OIB 07208538468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B6DCA-FA0E-4D84-A24F-B5F96B7EA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2348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2017-01-10T09:04:00Z</dcterms:created>
  <dc:creator>Darija Miličević</dc:creator>
  <cp:lastModifiedBy>Darija Miličević</cp:lastModifiedBy>
  <cp:lastPrinted>2017-01-10T08:57:00Z</cp:lastPrinted>
  <dcterms:modified xmlns:xsi="http://www.w3.org/2001/XMLSchema-instance" xsi:type="dcterms:W3CDTF">2017-01-10T09:14:00Z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St-2426/2016-4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