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c5a3" w14:paraId="32bc5a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1147B">
        <w:t>283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1147B">
        <w:t>ARKADA 92 d.o.o., Zadar, Obala kneza Branimira 4/B, Zadar, OIB: 79012448110</w:t>
      </w:r>
      <w:r w:rsidR="001D5ECE">
        <w:t>,</w:t>
      </w:r>
      <w:r w:rsidR="00A54C72">
        <w:t xml:space="preserve"> </w:t>
      </w:r>
      <w:r w:rsidR="001F7949">
        <w:t>zastupanim p</w:t>
      </w:r>
      <w:r w:rsidR="00A1147B">
        <w:t xml:space="preserve">o članu uprave Anamariji Divić Škibola,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A1147B">
        <w:t>ARKADA 92 d.o.o., Zadar, Obala kneza Branimira 4/B, Zadar, OIB: 79012448110</w:t>
      </w:r>
      <w:r w:rsidR="003144A2">
        <w:t>,</w:t>
      </w:r>
      <w:r w:rsidR="001D5ECE">
        <w:t xml:space="preserve"> </w:t>
      </w:r>
      <w:r>
        <w:t xml:space="preserve">na temelju neizvršenih osnova za plaćanje iznosi </w:t>
      </w:r>
      <w:r w:rsidR="00A1147B">
        <w:t>185.733,46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A1147B">
        <w:t>Anamarija Divić Škibola, Zadar, Obala kneza Trpimira 24/a</w:t>
      </w:r>
      <w:r w:rsidR="001F7949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1147B">
        <w:t>283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C5AA8">
      <w:rPr>
        <w:noProof/>
      </w:rPr>
      <w:t>2</w:t>
    </w:r>
    <w:r>
      <w:fldChar w:fldCharType="end"/>
    </w:r>
  </w:p>
  <w:p w:rsidRDefault="00CC5AA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C5AA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144A2">
      <w:t>28</w:t>
    </w:r>
    <w:r w:rsidR="00A1147B">
      <w:t>3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3144A2"/>
    <w:rsid w:val="00413077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1147B"/>
    <w:rsid w:val="00A30CC8"/>
    <w:rsid w:val="00A54C72"/>
    <w:rsid w:val="00B3549A"/>
    <w:rsid w:val="00C96C74"/>
    <w:rsid w:val="00CC5AA8"/>
    <w:rsid w:val="00D94EAF"/>
    <w:rsid w:val="00EC61EE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92 društvo s ograničenom odgovornošću za inženjering, trgovinu na veliko i malo i export-import</izvorni_sadrzaj>
    <derivirana_varijabla naziv="DomainObject.Predmet.ProtustrankaFormated_1">  ARKADA 92 društvo s ograničenom odgovornošću za inženjering, trgovinu na veliko i malo i export-import</derivirana_varijabla>
  </DomainObject.Predmet.ProtustrankaFormated>
  <DomainObject.Predmet.ProtustrankaFormatedOIB>
    <izvorni_sadrzaj>  ARKADA 92 društvo s ograničenom odgovornošću za inženjering, trgovinu na veliko i malo i export-import, OIB 79012448110</izvorni_sadrzaj>
    <derivirana_varijabla naziv="DomainObject.Predmet.ProtustrankaFormatedOIB_1">  ARKADA 92 društvo s ograničenom odgovornošću za inženjering, trgovinu na veliko i malo i export-import, OIB 79012448110</derivirana_varijabla>
  </DomainObject.Predmet.ProtustrankaFormatedOIB>
  <DomainObject.Predmet.ProtustrankaFormatedWithAdress>
    <izvorni_sadrzaj> ARKADA 92 društvo s ograničenom odgovornošću za inženjering, trgovinu na veliko i malo i export-import, Obala Kneza Branimira 4/ B, 23000 Zadar</izvorni_sadrzaj>
    <derivirana_varijabla naziv="DomainObject.Predmet.ProtustrankaFormatedWithAdress_1"> ARKADA 92 društvo s ograničenom odgovornošću za inženjering, trgovinu na veliko i malo i export-import, Obala Kneza Branimira 4/ B, 23000 Zadar</derivirana_varijabla>
  </DomainObject.Predmet.ProtustrankaFormatedWithAdress>
  <DomainObject.Predmet.ProtustrankaFormatedWithAdressOIB>
    <izvorni_sadrzaj> ARKADA 92 društvo s ograničenom odgovornošću za inženjering, trgovinu na veliko i malo i export-import, OIB 79012448110, Obala Kneza Branimira 4/ B, 23000 Zadar</izvorni_sadrzaj>
    <derivirana_varijabla naziv="DomainObject.Predmet.ProtustrankaFormatedWithAdressOIB_1"> ARKADA 92 društvo s ograničenom odgovornošću za inženjering, trgovinu na veliko i malo i export-import, OIB 79012448110, Obala Kneza Branimira 4/ B, 23000 Zadar</derivirana_varijabla>
  </DomainObject.Predmet.ProtustrankaFormatedWithAdressOIB>
  <DomainObject.Predmet.ProtustrankaWithAdress>
    <izvorni_sadrzaj>ARKADA 92 društvo s ograničenom odgovornošću za inženjering, trgovinu na veliko i malo i export-import Obala Kneza Branimira 4/ B, 23000 Zadar</izvorni_sadrzaj>
    <derivirana_varijabla naziv="DomainObject.Predmet.ProtustrankaWithAdress_1">ARKADA 92 društvo s ograničenom odgovornošću za inženjering, trgovinu na veliko i malo i export-import Obala Kneza Branimira 4/ B, 23000 Zadar</derivirana_varijabla>
  </DomainObject.Predmet.ProtustrankaWithAdress>
  <DomainObject.Predmet.ProtustrankaWithAdressOIB>
    <izvorni_sadrzaj>ARKADA 92 društvo s ograničenom odgovornošću za inženjering, trgovinu na veliko i malo i export-import, OIB 79012448110, Obala Kneza Branimira 4/ B, 23000 Zadar</izvorni_sadrzaj>
    <derivirana_varijabla naziv="DomainObject.Predmet.ProtustrankaWithAdressOIB_1">ARKADA 92 društvo s ograničenom odgovornošću za inženjering, trgovinu na veliko i malo i export-import, OIB 79012448110, Obala Kneza Branimira 4/ B, 23000 Zadar</derivirana_varijabla>
  </DomainObject.Predmet.ProtustrankaWithAdressOIB>
  <DomainObject.Predmet.ProtustrankaNazivFormated>
    <izvorni_sadrzaj>ARKADA 92 društvo s ograničenom odgovornošću za inženjering, trgovinu na veliko i malo i export-import</izvorni_sadrzaj>
    <derivirana_varijabla naziv="DomainObject.Predmet.ProtustrankaNazivFormated_1">ARKADA 92 društvo s ograničenom odgovornošću za inženjering, trgovinu na veliko i malo i export-import</derivirana_varijabla>
  </DomainObject.Predmet.ProtustrankaNazivFormated>
  <DomainObject.Predmet.ProtustrankaNazivFormatedOIB>
    <izvorni_sadrzaj>ARKADA 92 društvo s ograničenom odgovornošću za inženjering, trgovinu na veliko i malo i export-import, OIB 79012448110</izvorni_sadrzaj>
    <derivirana_varijabla naziv="DomainObject.Predmet.ProtustrankaNazivFormatedOIB_1">ARKADA 92 društvo s ograničenom odgovornošću za inženjering, trgovinu na veliko i malo i export-import, OIB 79012448110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185733.46</izvorni_sadrzaj>
    <derivirana_varijabla naziv="DomainObject.Predmet.TrenutnaVrijednost_1">185733.46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ARKADA 92 društvo s ograničenom odgovornošću za inženjering, trgovinu na veliko i malo i export-import</item>
    </izvorni_sadrzaj>
    <derivirana_varijabla naziv="DomainObject.Predmet.ProtuStrankaListFormated_1">
      <item>ARKADA 92 društvo s ograničenom odgovornošću za inženjering, trgovinu na veliko i malo i export-import</item>
    </derivirana_varijabla>
  </DomainObject.Predmet.ProtuStrankaListFormated>
  <DomainObject.Predmet.ProtuStrankaListFormatedOIB>
    <izvorni_sadrzaj>
      <item>ARKADA 92 društvo s ograničenom odgovornošću za inženjering, trgovinu na veliko i malo i export-import, OIB 79012448110</item>
    </izvorni_sadrzaj>
    <derivirana_varijabla naziv="DomainObject.Predmet.ProtuStrankaListFormatedOIB_1">
      <item>ARKADA 92 društvo s ograničenom odgovornošću za inženjering, trgovinu na veliko i malo i export-import, OIB 79012448110</item>
    </derivirana_varijabla>
  </DomainObject.Predmet.ProtuStrankaListFormatedOIB>
  <DomainObject.Predmet.ProtuStrankaListFormatedWithAdress>
    <izvorni_sadrzaj>
      <item>ARKADA 92 društvo s ograničenom odgovornošću za inženjering, trgovinu na veliko i malo i export-import, Obala Kneza Branimira 4/ B, 23000 Zadar</item>
    </izvorni_sadrzaj>
    <derivirana_varijabla naziv="DomainObject.Predmet.ProtuStrankaListFormatedWithAdress_1">
      <item>ARKADA 92 društvo s ograničenom odgovornošću za inženjering, trgovinu na veliko i malo i export-import, Obala Kneza Branimira 4/ B, 23000 Zadar</item>
    </derivirana_varijabla>
  </DomainObject.Predmet.ProtuStrankaListFormatedWithAdress>
  <DomainObject.Predmet.ProtuStrankaListFormatedWithAdressOIB>
    <izvorni_sadrzaj>
      <item>ARKADA 92 društvo s ograničenom odgovornošću za inženjering, trgovinu na veliko i malo i export-import, OIB 79012448110, Obala Kneza Branimira 4/ B, 23000 Zadar</item>
    </izvorni_sadrzaj>
    <derivirana_varijabla naziv="DomainObject.Predmet.ProtuStrankaListFormatedWithAdressOIB_1">
      <item>ARKADA 92 društvo s ograničenom odgovornošću za inženjering, trgovinu na veliko i malo i export-import, OIB 79012448110, Obala Kneza Branimira 4/ B, 23000 Zadar</item>
    </derivirana_varijabla>
  </DomainObject.Predmet.ProtuStrankaListFormatedWithAdressOIB>
  <DomainObject.Predmet.ProtuStrankaListNazivFormated>
    <izvorni_sadrzaj>
      <item>ARKADA 92 društvo s ograničenom odgovornošću za inženjering, trgovinu na veliko i malo i export-import</item>
    </izvorni_sadrzaj>
    <derivirana_varijabla naziv="DomainObject.Predmet.ProtuStrankaListNazivFormated_1">
      <item>ARKADA 92 društvo s ograničenom odgovornošću za inženjering, trgovinu na veliko i malo i export-import</item>
    </derivirana_varijabla>
  </DomainObject.Predmet.ProtuStrankaListNazivFormated>
  <DomainObject.Predmet.ProtuStrankaListNazivFormatedOIB>
    <izvorni_sadrzaj>
      <item>ARKADA 92 društvo s ograničenom odgovornošću za inženjering, trgovinu na veliko i malo i export-import, OIB 79012448110</item>
    </izvorni_sadrzaj>
    <derivirana_varijabla naziv="DomainObject.Predmet.ProtuStrankaListNazivFormatedOIB_1">
      <item>ARKADA 92 društvo s ograničenom odgovornošću za inženjering, trgovinu na veliko i malo i export-import, OIB 79012448110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ARKADA 92 društvo s ograničenom odgovornošću za inženjering, trgovinu na veliko i malo i export-import</izvorni_sadrzaj>
    <derivirana_varijabla naziv="DomainObject.Predmet.ProtustrankaIDrugi_1">ARKADA 92 društvo s ograničenom odgovornošću za inženjering, trgovinu na veliko i malo i export-import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ARKADA 92 društvo s ograničenom odgovornošću za inženjering, trgovinu na veliko i malo i export-import, OIB 79012448110, Obala Kneza Branimira 4/ B, 23000 Zadar</izvorni_sadrzaj>
    <derivirana_varijabla naziv="DomainObject.Predmet.ProtustrankaIDrugiAdressOIB_1">ARKADA 92 društvo s ograničenom odgovornošću za inženjering, trgovinu na veliko i malo i export-import, OIB 79012448110, Obala Kneza Branimira 4/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ARKADA 92 društvo s ograničenom odgovornošću za inženjering, trgovinu na veliko i malo i export-import</item>
    </izvorni_sadrzaj>
    <derivirana_varijabla naziv="DomainObject.Predmet.SudioniciListNaziv_1">
      <item>FINA</item>
      <item>ARKADA 92 društvo s ograničenom odgovornošću za inženjering, trgovinu na veliko i malo i export-import</item>
    </derivirana_varijabla>
  </DomainObject.Predmet.SudioniciListNaziv>
  <DomainObject.Predmet.SudioniciListAdressOIB>
    <izvorni_sadrzaj>
      <item>FINA, OIB 85821130368</item>
      <item>ARKADA 92 društvo s ograničenom odgovornošću za inženjering, trgovinu na veliko i malo i export-import, OIB 79012448110, Obala Kneza Branimira 4/ B,23000 Zadar</item>
    </izvorni_sadrzaj>
    <derivirana_varijabla naziv="DomainObject.Predmet.SudioniciListAdressOIB_1">
      <item>FINA, OIB 85821130368</item>
      <item>ARKADA 92 društvo s ograničenom odgovornošću za inženjering, trgovinu na veliko i malo i export-import, OIB 79012448110, Obala Kneza Branimira 4/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79012448110</item>
    </izvorni_sadrzaj>
    <derivirana_varijabla naziv="DomainObject.Predmet.SudioniciListNazivOIB_1">
      <item>, OIB 85821130368</item>
      <item>, OIB 79012448110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2117</properties:Characters>
  <properties:Lines>61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2016-01-18T12:28:00Z</dcterms:created>
  <dc:creator>Tina Grgas</dc:creator>
  <cp:lastModifiedBy>Nena Mužanović</cp:lastModifiedBy>
  <cp:lastPrinted>2016-01-18T12:30:00Z</cp:lastPrinted>
  <dcterms:modified xmlns:xsi="http://www.w3.org/2001/XMLSchema-instance" xsi:type="dcterms:W3CDTF">2016-01-18T13:56:00Z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