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f6d1" w14:paraId="ddff6d1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4D791B">
        <w:t>10</w:t>
      </w:r>
      <w:r w:rsidR="00E63B84">
        <w:t>07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E95E20">
        <w:rPr>
          <w:lang w:val="hr-HR"/>
        </w:rPr>
        <w:t xml:space="preserve">  </w:t>
      </w:r>
      <w:r w:rsidR="00BE4D80">
        <w:rPr>
          <w:lang w:val="hr-HR"/>
        </w:rPr>
        <w:t>dužnikom</w:t>
      </w:r>
      <w:r w:rsidR="00E63B84">
        <w:rPr>
          <w:lang w:val="hr-HR"/>
        </w:rPr>
        <w:t xml:space="preserve"> </w:t>
      </w:r>
      <w:r w:rsidR="00E63B84" w:rsidRPr="00E63B84">
        <w:rPr>
          <w:lang w:val="hr-HR"/>
        </w:rPr>
        <w:t>FITNESS STUDIO ARENA GYM SPLIT</w:t>
      </w:r>
      <w:r w:rsidR="00663273">
        <w:t xml:space="preserve">, </w:t>
      </w:r>
      <w:r w:rsidR="00E63B84">
        <w:t xml:space="preserve">OIB: </w:t>
      </w:r>
      <w:r w:rsidR="00E63B84" w:rsidRPr="00E63B84">
        <w:t>66447430501</w:t>
      </w:r>
      <w:r w:rsidR="00E63B84">
        <w:t xml:space="preserve">, </w:t>
      </w:r>
      <w:proofErr w:type="spellStart"/>
      <w:r w:rsidR="00E63B84">
        <w:t>Split,Tršćanska</w:t>
      </w:r>
      <w:proofErr w:type="spellEnd"/>
      <w:r w:rsidR="00E63B84">
        <w:t xml:space="preserve"> 37.,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E95E20">
        <w:rPr>
          <w:lang w:val="hr-HR"/>
        </w:rPr>
        <w:t>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E95E20">
        <w:rPr>
          <w:lang w:val="hr-HR"/>
        </w:rPr>
        <w:t xml:space="preserve"> </w:t>
      </w:r>
      <w:r w:rsidR="004D791B">
        <w:rPr>
          <w:lang w:val="hr-HR"/>
        </w:rPr>
        <w:t>lipnja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 dužnikom</w:t>
      </w:r>
      <w:r w:rsidR="00E63B84" w:rsidRPr="00E63B84">
        <w:rPr>
          <w:lang w:val="hr-HR"/>
        </w:rPr>
        <w:t xml:space="preserve"> FITNESS STUDIO ARENA GYM SPLIT</w:t>
      </w:r>
      <w:r w:rsidR="00E63B84">
        <w:t xml:space="preserve">, OIB: </w:t>
      </w:r>
      <w:r w:rsidR="00E63B84" w:rsidRPr="00E63B84">
        <w:t>66447430501</w:t>
      </w:r>
      <w:r w:rsidR="00E63B84">
        <w:t xml:space="preserve">, </w:t>
      </w:r>
      <w:proofErr w:type="spellStart"/>
      <w:r w:rsidR="00E63B84">
        <w:t>Split,Tršćanska</w:t>
      </w:r>
      <w:proofErr w:type="spellEnd"/>
      <w:r w:rsidR="00E63B84">
        <w:t xml:space="preserve"> 37.</w:t>
      </w:r>
      <w:r w:rsidR="00D670AA"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1</w:t>
      </w:r>
      <w:r w:rsidR="00E63B84">
        <w:rPr>
          <w:lang w:val="hr-HR"/>
        </w:rPr>
        <w:t>3</w:t>
      </w:r>
      <w:r w:rsidR="00112A2B">
        <w:rPr>
          <w:lang w:val="hr-HR"/>
        </w:rPr>
        <w:t>.</w:t>
      </w:r>
      <w:r w:rsidR="004D791B">
        <w:rPr>
          <w:lang w:val="hr-HR"/>
        </w:rPr>
        <w:t>lipnja</w:t>
      </w:r>
      <w:r w:rsidR="00112A2B">
        <w:rPr>
          <w:lang w:val="hr-HR"/>
        </w:rPr>
        <w:t xml:space="preserve"> </w:t>
      </w:r>
      <w:r>
        <w:rPr>
          <w:lang w:val="hr-HR"/>
        </w:rPr>
        <w:t xml:space="preserve"> 2016. godine u </w:t>
      </w:r>
      <w:r w:rsidR="004D791B">
        <w:rPr>
          <w:lang w:val="hr-HR"/>
        </w:rPr>
        <w:t>10,</w:t>
      </w:r>
      <w:r w:rsidR="00663273">
        <w:rPr>
          <w:lang w:val="hr-HR"/>
        </w:rPr>
        <w:t>5</w:t>
      </w:r>
      <w:r w:rsidR="004D791B">
        <w:rPr>
          <w:lang w:val="hr-HR"/>
        </w:rPr>
        <w:t>0</w:t>
      </w:r>
      <w:r w:rsidR="00E95E2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D670AA" w:rsidR="00663273" w:rsidRPr="008958AF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E63B84" w:rsidRPr="00E63B84">
        <w:rPr>
          <w:lang w:val="hr-HR"/>
        </w:rPr>
        <w:t>Ivan Gjurašić  iz Zagreba, Petrinjska 28., OIB: 66025260916</w:t>
      </w:r>
      <w:r w:rsidR="00E63B84">
        <w:rPr>
          <w:lang w:val="hr-HR"/>
        </w:rPr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E63B84">
        <w:rPr>
          <w:lang w:val="hr-HR"/>
        </w:rPr>
        <w:t xml:space="preserve"> </w:t>
      </w:r>
      <w:r w:rsidR="00E63B84" w:rsidRPr="00E63B84">
        <w:rPr>
          <w:lang w:val="hr-HR"/>
        </w:rPr>
        <w:t>FITNESS STUDIO ARENA GYM SPLIT</w:t>
      </w:r>
      <w:r w:rsidR="00E63B84">
        <w:t xml:space="preserve">, OIB: </w:t>
      </w:r>
      <w:r w:rsidR="00E63B84" w:rsidRPr="00E63B84">
        <w:t>66447430501</w:t>
      </w:r>
      <w:r w:rsidR="00E63B84">
        <w:t xml:space="preserve">, </w:t>
      </w:r>
      <w:proofErr w:type="spellStart"/>
      <w:r w:rsidR="00E63B84">
        <w:t>Split,Tršćanska</w:t>
      </w:r>
      <w:proofErr w:type="spellEnd"/>
      <w:r w:rsidR="00E63B84">
        <w:t xml:space="preserve"> 37.</w:t>
      </w:r>
      <w:r w:rsidR="004D791B">
        <w:t xml:space="preserve"> 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2C37DB" w:rsidR="002C37DB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4D791B">
        <w:rPr>
          <w:lang w:val="hr-HR"/>
        </w:rPr>
        <w:t>02.11</w:t>
      </w:r>
      <w:r w:rsidR="00B12127">
        <w:rPr>
          <w:lang w:val="hr-HR"/>
        </w:rPr>
        <w:t>.</w:t>
      </w:r>
      <w:r w:rsidR="004D791B">
        <w:rPr>
          <w:lang w:val="hr-HR"/>
        </w:rPr>
        <w:t xml:space="preserve">2015.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663273" w:rsidRPr="00663273">
        <w:rPr>
          <w:lang w:val="hr-HR"/>
        </w:rPr>
        <w:t xml:space="preserve"> </w:t>
      </w:r>
      <w:r w:rsidR="00E63B84" w:rsidRPr="00E63B84">
        <w:rPr>
          <w:lang w:val="hr-HR"/>
        </w:rPr>
        <w:t>FITNESS STUDIO ARENA GYM SPLIT</w:t>
      </w:r>
      <w:r w:rsidR="00E63B84">
        <w:t xml:space="preserve">, OIB: </w:t>
      </w:r>
      <w:r w:rsidR="00E63B84" w:rsidRPr="00E63B84">
        <w:t>66447430501</w:t>
      </w:r>
      <w:r w:rsidR="00E63B84">
        <w:t xml:space="preserve">, </w:t>
      </w:r>
      <w:proofErr w:type="spellStart"/>
      <w:r w:rsidR="00E63B84">
        <w:t>Split,Tršćanska</w:t>
      </w:r>
      <w:proofErr w:type="spellEnd"/>
      <w:r w:rsidR="00E63B84">
        <w:t xml:space="preserve"> 37.</w:t>
      </w:r>
    </w:p>
    <w:p w:rsidRDefault="00A64824" w:rsidP="002C37DB" w:rsidR="00A64824">
      <w:pPr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E63B84">
        <w:rPr>
          <w:lang w:val="hr-HR"/>
        </w:rPr>
        <w:t>1777</w:t>
      </w:r>
      <w:r w:rsidR="00DC5E7D">
        <w:rPr>
          <w:lang w:val="hr-HR"/>
        </w:rPr>
        <w:t xml:space="preserve"> </w:t>
      </w:r>
      <w:r>
        <w:rPr>
          <w:lang w:val="hr-HR"/>
        </w:rPr>
        <w:t xml:space="preserve">dana, u ukupnom iznosu od </w:t>
      </w:r>
      <w:r w:rsidR="00E63B84">
        <w:rPr>
          <w:lang w:val="hr-HR"/>
        </w:rPr>
        <w:t>3.747,97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112A2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95E20" w:rsidP="00C22FCB" w:rsidR="00E95E20">
      <w:pPr>
        <w:jc w:val="both"/>
        <w:rPr>
          <w:lang w:val="hr-HR"/>
        </w:rPr>
      </w:pP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63273">
        <w:rPr>
          <w:lang w:val="hr-HR"/>
        </w:rPr>
        <w:t>31.</w:t>
      </w:r>
      <w:r>
        <w:rPr>
          <w:lang w:val="hr-HR"/>
        </w:rPr>
        <w:t xml:space="preserve">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E63B84" w:rsidP="00EB7DEF" w:rsidR="00E63B84">
      <w:pPr>
        <w:jc w:val="both"/>
        <w:rPr>
          <w:lang w:val="hr-HR"/>
        </w:rPr>
      </w:pPr>
    </w:p>
    <w:p w:rsidRDefault="00CB5DD1" w:rsidP="00EB7DEF" w:rsidR="00CB5DD1">
      <w:pPr>
        <w:jc w:val="both"/>
        <w:rPr>
          <w:lang w:val="hr-HR"/>
        </w:rPr>
      </w:pPr>
    </w:p>
    <w:p w:rsidRDefault="00CB5DD1" w:rsidP="00EB7DEF" w:rsidR="00CB5DD1" w:rsidRPr="00CB5DD1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B5DD1">
        <w:rPr>
          <w:b/>
          <w:lang w:val="hr-HR"/>
        </w:rPr>
        <w:t>1.St-</w:t>
      </w:r>
      <w:r w:rsidR="004D791B">
        <w:rPr>
          <w:b/>
          <w:lang w:val="hr-HR"/>
        </w:rPr>
        <w:t>10</w:t>
      </w:r>
      <w:r w:rsidR="00E63B84">
        <w:rPr>
          <w:b/>
          <w:lang w:val="hr-HR"/>
        </w:rPr>
        <w:t>07</w:t>
      </w:r>
      <w:r w:rsidRPr="00CB5DD1">
        <w:rPr>
          <w:b/>
          <w:lang w:val="hr-HR"/>
        </w:rPr>
        <w:t>/2015</w:t>
      </w:r>
    </w:p>
    <w:p w:rsidRDefault="00CB5DD1" w:rsidP="00EB7DEF" w:rsidR="00CB5DD1">
      <w:pPr>
        <w:jc w:val="both"/>
        <w:rPr>
          <w:lang w:val="hr-HR"/>
        </w:rPr>
      </w:pP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4D791B">
        <w:rPr>
          <w:lang w:val="hr-HR"/>
        </w:rPr>
        <w:t>1</w:t>
      </w:r>
      <w:r w:rsidR="00E63B84">
        <w:rPr>
          <w:lang w:val="hr-HR"/>
        </w:rPr>
        <w:t>3</w:t>
      </w:r>
      <w:r w:rsidR="004D791B">
        <w:rPr>
          <w:lang w:val="hr-HR"/>
        </w:rPr>
        <w:t xml:space="preserve">.lipnja 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753E18" w:rsidP="001F78DC" w:rsidR="001F78D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083EF3" w:rsidP="00E93C7D" w:rsidR="00E95E20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1F78DC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CB5DD1" w:rsidR="0082376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83EF3"/>
    <w:rsid w:val="00112A2B"/>
    <w:rsid w:val="0012115C"/>
    <w:rsid w:val="001F78DC"/>
    <w:rsid w:val="002014DC"/>
    <w:rsid w:val="00240944"/>
    <w:rsid w:val="002C37DB"/>
    <w:rsid w:val="00307A5F"/>
    <w:rsid w:val="00317494"/>
    <w:rsid w:val="003A4819"/>
    <w:rsid w:val="00454D6B"/>
    <w:rsid w:val="004D791B"/>
    <w:rsid w:val="004E3773"/>
    <w:rsid w:val="00543C6E"/>
    <w:rsid w:val="0055047E"/>
    <w:rsid w:val="005F20F8"/>
    <w:rsid w:val="00663273"/>
    <w:rsid w:val="006C59C2"/>
    <w:rsid w:val="00753E18"/>
    <w:rsid w:val="0077341A"/>
    <w:rsid w:val="007E3F8B"/>
    <w:rsid w:val="007F09AD"/>
    <w:rsid w:val="008E756C"/>
    <w:rsid w:val="00977268"/>
    <w:rsid w:val="009812C9"/>
    <w:rsid w:val="00A64824"/>
    <w:rsid w:val="00A80C0F"/>
    <w:rsid w:val="00AB6E49"/>
    <w:rsid w:val="00AC09D9"/>
    <w:rsid w:val="00B01348"/>
    <w:rsid w:val="00B12127"/>
    <w:rsid w:val="00B256B1"/>
    <w:rsid w:val="00B874FD"/>
    <w:rsid w:val="00BD35F6"/>
    <w:rsid w:val="00BE4D80"/>
    <w:rsid w:val="00C22FCB"/>
    <w:rsid w:val="00CA3327"/>
    <w:rsid w:val="00CB5DD1"/>
    <w:rsid w:val="00CE6F44"/>
    <w:rsid w:val="00D47116"/>
    <w:rsid w:val="00D63A31"/>
    <w:rsid w:val="00D670AA"/>
    <w:rsid w:val="00D86758"/>
    <w:rsid w:val="00DC5E7D"/>
    <w:rsid w:val="00E025CD"/>
    <w:rsid w:val="00E54714"/>
    <w:rsid w:val="00E61F0D"/>
    <w:rsid w:val="00E63B84"/>
    <w:rsid w:val="00E72187"/>
    <w:rsid w:val="00E93C7D"/>
    <w:rsid w:val="00E95E20"/>
    <w:rsid w:val="00EB6FD2"/>
    <w:rsid w:val="00EB7DEF"/>
    <w:rsid w:val="00EF5686"/>
    <w:rsid w:val="00F133B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47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547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STUDIO ARENA GYM SPLIT</izvorni_sadrzaj>
    <derivirana_varijabla naziv="DomainObject.Predmet.ProtustrankaFormated_1">  FITNESS STUDIO ARENA GYM SPLIT</derivirana_varijabla>
  </DomainObject.Predmet.ProtustrankaFormated>
  <DomainObject.Predmet.ProtustrankaFormatedOIB>
    <izvorni_sadrzaj>  FITNESS STUDIO ARENA GYM SPLIT, OIB 66447430501</izvorni_sadrzaj>
    <derivirana_varijabla naziv="DomainObject.Predmet.ProtustrankaFormatedOIB_1">  FITNESS STUDIO ARENA GYM SPLIT, OIB 66447430501</derivirana_varijabla>
  </DomainObject.Predmet.ProtustrankaFormatedOIB>
  <DomainObject.Predmet.ProtustrankaFormatedWithAdress>
    <izvorni_sadrzaj> FITNESS STUDIO ARENA GYM SPLIT, Tršćanska 37, 21000 Split</izvorni_sadrzaj>
    <derivirana_varijabla naziv="DomainObject.Predmet.ProtustrankaFormatedWithAdress_1"> FITNESS STUDIO ARENA GYM SPLIT, Tršćanska 37, 21000 Split</derivirana_varijabla>
  </DomainObject.Predmet.ProtustrankaFormatedWithAdress>
  <DomainObject.Predmet.ProtustrankaFormatedWithAdressOIB>
    <izvorni_sadrzaj> FITNESS STUDIO ARENA GYM SPLIT, OIB 66447430501, Tršćanska 37, 21000 Split</izvorni_sadrzaj>
    <derivirana_varijabla naziv="DomainObject.Predmet.ProtustrankaFormatedWithAdressOIB_1"> FITNESS STUDIO ARENA GYM SPLIT, OIB 66447430501, Tršćanska 37, 21000 Split</derivirana_varijabla>
  </DomainObject.Predmet.ProtustrankaFormatedWithAdressOIB>
  <DomainObject.Predmet.ProtustrankaWithAdress>
    <izvorni_sadrzaj>FITNESS STUDIO ARENA GYM SPLIT Tršćanska 37, 21000 Split</izvorni_sadrzaj>
    <derivirana_varijabla naziv="DomainObject.Predmet.ProtustrankaWithAdress_1">FITNESS STUDIO ARENA GYM SPLIT Tršćanska 37, 21000 Split</derivirana_varijabla>
  </DomainObject.Predmet.ProtustrankaWithAdress>
  <DomainObject.Predmet.ProtustrankaWithAdressOIB>
    <izvorni_sadrzaj>FITNESS STUDIO ARENA GYM SPLIT, OIB 66447430501, Tršćanska 37, 21000 Split</izvorni_sadrzaj>
    <derivirana_varijabla naziv="DomainObject.Predmet.ProtustrankaWithAdressOIB_1">FITNESS STUDIO ARENA GYM SPLIT, OIB 66447430501, Tršćanska 37, 21000 Split</derivirana_varijabla>
  </DomainObject.Predmet.ProtustrankaWithAdressOIB>
  <DomainObject.Predmet.ProtustrankaNazivFormated>
    <izvorni_sadrzaj>FITNESS STUDIO ARENA GYM SPLIT</izvorni_sadrzaj>
    <derivirana_varijabla naziv="DomainObject.Predmet.ProtustrankaNazivFormated_1">FITNESS STUDIO ARENA GYM SPLIT</derivirana_varijabla>
  </DomainObject.Predmet.ProtustrankaNazivFormated>
  <DomainObject.Predmet.ProtustrankaNazivFormatedOIB>
    <izvorni_sadrzaj>FITNESS STUDIO ARENA GYM SPLIT, OIB 66447430501</izvorni_sadrzaj>
    <derivirana_varijabla naziv="DomainObject.Predmet.ProtustrankaNazivFormatedOIB_1">FITNESS STUDIO ARENA GYM SPLIT, OIB 66447430501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3747.97</izvorni_sadrzaj>
    <derivirana_varijabla naziv="DomainObject.Predmet.TrenutnaVrijednost_1">3747.97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FITNESS STUDIO ARENA GYM SPLIT</item>
    </izvorni_sadrzaj>
    <derivirana_varijabla naziv="DomainObject.Predmet.ProtuStrankaListFormated_1">
      <item>FITNESS STUDIO ARENA GYM SPLIT</item>
    </derivirana_varijabla>
  </DomainObject.Predmet.ProtuStrankaListFormated>
  <DomainObject.Predmet.ProtuStrankaListFormatedOIB>
    <izvorni_sadrzaj>
      <item>FITNESS STUDIO ARENA GYM SPLIT, OIB 66447430501</item>
    </izvorni_sadrzaj>
    <derivirana_varijabla naziv="DomainObject.Predmet.ProtuStrankaListFormatedOIB_1">
      <item>FITNESS STUDIO ARENA GYM SPLIT, OIB 66447430501</item>
    </derivirana_varijabla>
  </DomainObject.Predmet.ProtuStrankaListFormatedOIB>
  <DomainObject.Predmet.ProtuStrankaListFormatedWithAdress>
    <izvorni_sadrzaj>
      <item>FITNESS STUDIO ARENA GYM SPLIT, Tršćanska 37, 21000 Split</item>
    </izvorni_sadrzaj>
    <derivirana_varijabla naziv="DomainObject.Predmet.ProtuStrankaListFormatedWithAdress_1">
      <item>FITNESS STUDIO ARENA GYM SPLIT, Tršćanska 37, 21000 Split</item>
    </derivirana_varijabla>
  </DomainObject.Predmet.ProtuStrankaListFormatedWithAdress>
  <DomainObject.Predmet.ProtuStrankaListFormatedWithAdressOIB>
    <izvorni_sadrzaj>
      <item>FITNESS STUDIO ARENA GYM SPLIT, OIB 66447430501, Tršćanska 37, 21000 Split</item>
    </izvorni_sadrzaj>
    <derivirana_varijabla naziv="DomainObject.Predmet.ProtuStrankaListFormatedWithAdressOIB_1">
      <item>FITNESS STUDIO ARENA GYM SPLIT, OIB 66447430501, Tršćanska 37, 21000 Split</item>
    </derivirana_varijabla>
  </DomainObject.Predmet.ProtuStrankaListFormatedWithAdressOIB>
  <DomainObject.Predmet.ProtuStrankaListNazivFormated>
    <izvorni_sadrzaj>
      <item>FITNESS STUDIO ARENA GYM SPLIT</item>
    </izvorni_sadrzaj>
    <derivirana_varijabla naziv="DomainObject.Predmet.ProtuStrankaListNazivFormated_1">
      <item>FITNESS STUDIO ARENA GYM SPLIT</item>
    </derivirana_varijabla>
  </DomainObject.Predmet.ProtuStrankaListNazivFormated>
  <DomainObject.Predmet.ProtuStrankaListNazivFormatedOIB>
    <izvorni_sadrzaj>
      <item>FITNESS STUDIO ARENA GYM SPLIT, OIB 66447430501</item>
    </izvorni_sadrzaj>
    <derivirana_varijabla naziv="DomainObject.Predmet.ProtuStrankaListNazivFormatedOIB_1">
      <item>FITNESS STUDIO ARENA GYM SPLIT, OIB 66447430501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FITNESS STUDIO ARENA GYM SPLIT</izvorni_sadrzaj>
    <derivirana_varijabla naziv="DomainObject.Predmet.ProtustrankaIDrugi_1">FITNESS STUDIO ARENA GYM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FITNESS STUDIO ARENA GYM SPLIT, OIB 66447430501, Tršćanska 37, 21000 Split</izvorni_sadrzaj>
    <derivirana_varijabla naziv="DomainObject.Predmet.ProtustrankaIDrugiAdressOIB_1">FITNESS STUDIO ARENA GYM SPLIT, OIB 66447430501, Tršćanska 37,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FITNESS STUDIO ARENA GYM SPLIT</item>
      <item>FINANCIJSKA AGENCIJA, RC SPLIT</item>
    </izvorni_sadrzaj>
    <derivirana_varijabla naziv="DomainObject.Predmet.SudioniciListNaziv_1">
      <item>FITNESS STUDIO ARENA GYM SPLIT</item>
      <item>FINANCIJSKA AGENCIJA, RC SPLIT</item>
    </derivirana_varijabla>
  </DomainObject.Predmet.SudioniciListNaziv>
  <DomainObject.Predmet.SudioniciListAdressOIB>
    <izvorni_sadrzaj>
      <item>FITNESS STUDIO ARENA GYM SPLIT, OIB 66447430501, Tršćanska 37,21000 Split</item>
      <item>FINANCIJSKA AGENCIJA, RC SPLIT, OIB 85821130368, Mažuranićevo šetalište 24 b,21000 Split</item>
    </izvorni_sadrzaj>
    <derivirana_varijabla naziv="DomainObject.Predmet.SudioniciListAdressOIB_1">
      <item>FITNESS STUDIO ARENA GYM SPLIT, OIB 66447430501, Tršćanska 37,21000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66447430501</item>
      <item>, OIB 85821130368</item>
    </izvorni_sadrzaj>
    <derivirana_varijabla naziv="DomainObject.Predmet.SudioniciListNazivOIB_1">
      <item>, OIB 66447430501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50680A-19FA-4382-935F-BB0B322851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759</properties:Words>
  <properties:Characters>4083</properties:Characters>
  <properties:Lines>106</properties:Lines>
  <properties:Paragraphs>39</properties:Paragraphs>
  <properties:TotalTime>242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1.St-1007/2015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2016-06-13T08:30:00Z</cp:lastPrinted>
  <dcterms:modified xmlns:xsi="http://www.w3.org/2001/XMLSchema-instance" xsi:type="dcterms:W3CDTF">2016-06-13T08:31:00Z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