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f38c3" w14:paraId="67f38c3" w:rsidRDefault="006257C9" w:rsidR="002F246E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920990" cx="5760720"/>
            <wp:effectExtent b="3810" r="0" t="0" l="0"/>
            <wp:docPr descr="C:\Users\vdragisic\AppData\Local\Microsoft\Windows\Temporary Internet Files\Content.Outlook\AXTWPGE2\Slika (148).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vdragisic\AppData\Local\Microsoft\Windows\Temporary Internet Files\Content.Outlook\AXTWPGE2\Slika (148)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990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F246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57C9"/>
    <w:rsid w:val="00101484"/>
    <w:rsid w:val="002F246E"/>
    <w:rsid w:val="00625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257C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57C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14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14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14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14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14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257C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57C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14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14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14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14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14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0</properties:Words>
  <properties:Characters>0</properties:Characters>
  <properties:Lines>1</properties:Lines>
  <properties:Paragraphs>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2018-09-06T11:09:00Z</dcterms:created>
  <dc:creator>Vesna Dragišić</dc:creator>
  <cp:lastModifiedBy>Vesna Dragišić</cp:lastModifiedBy>
  <dcterms:modified xmlns:xsi="http://www.w3.org/2001/XMLSchema-instance" xsi:type="dcterms:W3CDTF">2018-09-06T11:10:00Z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St-3/2018-16 / Podnesak - Izvješće stečajnog upravitelja (Dok1.docx)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