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751c6" w14:paraId="e7751c6"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AD43AD" w:rsidRPr="00AD43AD">
        <w:rPr>
          <w:lang w:val="hr-HR"/>
        </w:rPr>
        <w:t>ZADRUGA RARITET, OIB: 44872003646, Kraj, Kraj 61</w:t>
      </w:r>
      <w:r w:rsidR="00B43416">
        <w:rPr>
          <w:lang w:val="hr-HR"/>
        </w:rPr>
        <w:t>,</w:t>
      </w:r>
      <w:r w:rsidR="00E23CCA" w:rsidRPr="00B43416">
        <w:rPr>
          <w:lang w:val="hr-HR"/>
        </w:rPr>
        <w:t xml:space="preserve"> dana</w:t>
      </w:r>
      <w:r w:rsidR="00E23CCA" w:rsidRPr="00334794">
        <w:rPr>
          <w:lang w:val="hr-HR"/>
        </w:rPr>
        <w:t xml:space="preserve"> </w:t>
      </w:r>
      <w:r w:rsidR="00923ADE">
        <w:rPr>
          <w:lang w:val="hr-HR"/>
        </w:rPr>
        <w:t>4</w:t>
      </w:r>
      <w:r w:rsidR="00CA44BF">
        <w:rPr>
          <w:lang w:val="hr-HR"/>
        </w:rPr>
        <w:t>.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51E65" w:rsidR="006B7A91">
      <w:pPr>
        <w:ind w:firstLine="709"/>
        <w:jc w:val="both"/>
      </w:pPr>
      <w:r>
        <w:t xml:space="preserve">I. Poziva se </w:t>
      </w:r>
      <w:r w:rsidR="00AD43AD">
        <w:t>Marin Čatipović, Kraj, Kraj 84</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AD43AD">
        <w:t>1787</w:t>
      </w:r>
      <w:r w:rsidR="00CD1D44">
        <w:t>-2015</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AD43AD" w:rsidP="00AD43AD" w:rsidR="0054341E">
      <w:pPr>
        <w:spacing w:before="200"/>
        <w:ind w:firstLine="709"/>
        <w:jc w:val="both"/>
        <w:rPr>
          <w:szCs w:val="24"/>
        </w:rPr>
      </w:pPr>
      <w:r w:rsidRPr="00AD43AD">
        <w:rPr>
          <w:szCs w:val="24"/>
        </w:rPr>
        <w:t>Financijska agencija, Regionalni centar Split podnijela je ovom sudu 3</w:t>
      </w:r>
      <w:r w:rsidR="00FD65D5">
        <w:rPr>
          <w:szCs w:val="24"/>
        </w:rPr>
        <w:t>0. listopada</w:t>
      </w:r>
      <w:r w:rsidRPr="00AD43AD">
        <w:rPr>
          <w:szCs w:val="24"/>
        </w:rPr>
        <w:t xml:space="preserve"> 2015. godine prijedlog za otvaranje stečajnog postupka nad dužnikom ZADRUGA RARITET, OIB: 44872003646, Kraj, Kraj 61, sukladno odredbi čl. 110. st. 1. SZ-a. U prijedlogu se navodi da dužnik na dan 13. listopada 2015. godine u Očevidniku redoslijeda osnova za plaćanje ima evidentirane neizvršene osnove za plaćanje u neprekinutom razdoblju od 120 dana, u ukupnom iznosu od 4.256,08 kn, kao i da prema podacima koji su dostavljeni od Hrvatskog zavoda za mirovinsko osiguranje, dužnik ima 1 zaposlenog</w:t>
      </w:r>
      <w:r w:rsidR="0054341E" w:rsidRPr="0054341E">
        <w:rPr>
          <w:szCs w:val="24"/>
        </w:rPr>
        <w:t>.</w:t>
      </w:r>
    </w:p>
    <w:p w:rsidRDefault="008162BE" w:rsidP="0054341E" w:rsidR="009E7BD7">
      <w:pPr>
        <w:spacing w:before="200"/>
        <w:ind w:firstLine="709"/>
        <w:jc w:val="both"/>
      </w:pPr>
      <w:r>
        <w:t xml:space="preserve">Postupajući po tom prijedlogu ovaj sud je rješenjem poslovni broj </w:t>
      </w:r>
      <w:r w:rsidRPr="00B43416">
        <w:t>11. St-</w:t>
      </w:r>
      <w:r w:rsidR="00AD43AD">
        <w:t>1787</w:t>
      </w:r>
      <w:r w:rsidR="00CD1D44">
        <w:t>/2015</w:t>
      </w:r>
      <w:r w:rsidRPr="00B43416">
        <w:t xml:space="preserve"> od </w:t>
      </w:r>
      <w:r w:rsidR="00CD1D44">
        <w:t>12. rujna</w:t>
      </w:r>
      <w:r w:rsidR="00B43416" w:rsidRPr="00B43416">
        <w:t xml:space="preserve">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AD43AD" w:rsidRPr="00AD43AD">
        <w:t>ZADRUGA RARITET, OIB: 44872003646, Kraj, Kraj 61</w:t>
      </w:r>
      <w:r w:rsidR="00AD43AD">
        <w:t xml:space="preserve"> </w:t>
      </w:r>
      <w:r w:rsidRPr="00B43416">
        <w:t>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lastRenderedPageBreak/>
        <w:t>Na traženje ovoga suda, FINA je dana 2</w:t>
      </w:r>
      <w:r w:rsidR="00CA44BF">
        <w:t>6</w:t>
      </w:r>
      <w:r w:rsidRPr="00334794">
        <w:t xml:space="preserve">. listopada 2016. godine dostavila obavijest o osiguranju sredstava za namirenje troškova stečajnog postupka (list </w:t>
      </w:r>
      <w:r w:rsidR="00AD43AD">
        <w:t>21</w:t>
      </w:r>
      <w:r w:rsidRPr="00334794">
        <w:t xml:space="preserve"> spisa) iz kojeg proizlazi da na dan 2</w:t>
      </w:r>
      <w:r w:rsidR="00CA44BF">
        <w:t>4</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AD43AD">
        <w:t>ZADRUGA RARITET</w:t>
      </w:r>
      <w:r w:rsidR="0054341E" w:rsidRPr="0054341E">
        <w:t xml:space="preserve"> </w:t>
      </w:r>
      <w:r w:rsidR="00B43416">
        <w:t xml:space="preserve">na dan </w:t>
      </w:r>
      <w:r w:rsidR="00AD43AD">
        <w:t>13. listopada</w:t>
      </w:r>
      <w:r>
        <w:t xml:space="preserve"> 2015.</w:t>
      </w:r>
      <w:r w:rsidR="00B43416">
        <w:t xml:space="preserve"> godine</w:t>
      </w:r>
      <w:r w:rsidR="00B43416" w:rsidRPr="00B43416">
        <w:t xml:space="preserve"> ima evidentirane neizvršene osnove za plaća</w:t>
      </w:r>
      <w:r w:rsidR="00CD1D44">
        <w:t>nje u neprekinutom razdoblju od 120</w:t>
      </w:r>
      <w:r w:rsidR="00B43416" w:rsidRPr="00B43416">
        <w:t xml:space="preserve"> dana, u </w:t>
      </w:r>
      <w:r w:rsidR="00B43416">
        <w:t xml:space="preserve">ukupnom iznosu od </w:t>
      </w:r>
      <w:r w:rsidR="00AD43AD" w:rsidRPr="00AD43AD">
        <w:t xml:space="preserve">4.256,08 </w:t>
      </w:r>
      <w:r w:rsidR="00B43416">
        <w:t>kn te</w:t>
      </w:r>
      <w:r w:rsidR="008162BE">
        <w:t xml:space="preserve"> da </w:t>
      </w:r>
      <w:r w:rsidR="00AD43AD" w:rsidRPr="00AD43AD">
        <w:t>Marin Čatipović</w:t>
      </w:r>
      <w:r w:rsidR="008162BE">
        <w:t>, kao osoba ovlaštena za zastupanje dužnika po zakonu</w:t>
      </w:r>
      <w:r>
        <w:t xml:space="preserve"> </w:t>
      </w:r>
      <w:r w:rsidRPr="008162BE">
        <w:t>(kako to proizlazi iz izvatka iz sudskog registra)</w:t>
      </w:r>
      <w:r w:rsidR="008162BE">
        <w:t>, nije u roku iz čl. 110. st. 2. SZ-a podni</w:t>
      </w:r>
      <w:r w:rsidR="00495364">
        <w:t>o</w:t>
      </w:r>
      <w:r w:rsidR="008162BE">
        <w:t xml:space="preserve">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CA44BF">
        <w:t xml:space="preserve"> 26</w:t>
      </w:r>
      <w:r w:rsidR="00334794" w:rsidRPr="00334794">
        <w:t xml:space="preserve">. listopada 2016. godine </w:t>
      </w:r>
      <w:r w:rsidRPr="00334794">
        <w:t xml:space="preserve">na računu dužnika nema </w:t>
      </w:r>
      <w:r w:rsidR="00CD1D44" w:rsidRPr="00334794">
        <w:t>zaplijenjenih</w:t>
      </w:r>
      <w:r w:rsidRPr="00334794">
        <w:t xml:space="preserve"> novčanih sredstva za namirenje troškova stečajnog postupka (list </w:t>
      </w:r>
      <w:r w:rsidR="00AD43AD">
        <w:t>21</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 xml:space="preserve">nog postupka, na temelju čl. </w:t>
      </w:r>
      <w:r w:rsidR="00FD65D5">
        <w:t>110</w:t>
      </w:r>
      <w:r w:rsidR="00334794" w:rsidRPr="00334794">
        <w:t xml:space="preserve">. st. </w:t>
      </w:r>
      <w:r w:rsidR="00FD65D5">
        <w:t>1</w:t>
      </w:r>
      <w:r w:rsidR="008162BE" w:rsidRPr="00334794">
        <w:t>.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AD43AD" w:rsidRPr="00AD43AD">
        <w:t>Marin</w:t>
      </w:r>
      <w:r w:rsidR="00AD43AD">
        <w:t>a</w:t>
      </w:r>
      <w:r w:rsidR="00AD43AD" w:rsidRPr="00AD43AD">
        <w:t xml:space="preserve"> Čatipović</w:t>
      </w:r>
      <w:r w:rsidR="00AD43AD">
        <w:t>a</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923ADE">
        <w:rPr>
          <w:szCs w:val="24"/>
        </w:rPr>
        <w:t>4</w:t>
      </w:r>
      <w:r w:rsidR="00CA44BF">
        <w:rPr>
          <w:szCs w:val="24"/>
        </w:rPr>
        <w:t>.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381069" w:rsidRPr="00564E07">
      <w:pPr>
        <w:pStyle w:val="Odlomakpopisa"/>
        <w:numPr>
          <w:ilvl w:val="0"/>
          <w:numId w:val="3"/>
        </w:numPr>
        <w:ind w:left="567"/>
      </w:pPr>
      <w:r>
        <w:t>zakonskom zastupniku</w:t>
      </w:r>
      <w:r w:rsidR="00381069" w:rsidRPr="00564E07">
        <w:t xml:space="preserve"> dužnika</w:t>
      </w:r>
      <w:r w:rsidR="00B43416">
        <w:t xml:space="preserve"> </w:t>
      </w:r>
      <w:r w:rsidR="00AD43AD">
        <w:t>Marinu Čatipoviću</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CD6F28">
          <w:rPr>
            <w:noProof/>
          </w:rPr>
          <w:t>3</w:t>
        </w:r>
        <w:r>
          <w:fldChar w:fldCharType="end"/>
        </w:r>
      </w:p>
    </w:sdtContent>
  </w:sdt>
  <w:p w:rsidRDefault="00564E07" w:rsidP="00564E07" w:rsidR="00564E07">
    <w:pPr>
      <w:pStyle w:val="Zaglavlje"/>
      <w:jc w:val="right"/>
    </w:pPr>
    <w:r>
      <w:t>11. St</w:t>
    </w:r>
    <w:r w:rsidR="00AD43AD">
      <w:t>-1787</w:t>
    </w:r>
    <w:r w:rsidR="00CD1D44">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AD43AD">
      <w:t>1787</w:t>
    </w:r>
    <w:r w:rsidR="00CD1D44">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81C61"/>
    <w:rsid w:val="00085E7C"/>
    <w:rsid w:val="00087D56"/>
    <w:rsid w:val="000B4D96"/>
    <w:rsid w:val="000D5CA4"/>
    <w:rsid w:val="001B2797"/>
    <w:rsid w:val="001C2471"/>
    <w:rsid w:val="002554C6"/>
    <w:rsid w:val="002F4D49"/>
    <w:rsid w:val="00334794"/>
    <w:rsid w:val="00335E2C"/>
    <w:rsid w:val="00381069"/>
    <w:rsid w:val="003B4B67"/>
    <w:rsid w:val="003C2F22"/>
    <w:rsid w:val="00417EA6"/>
    <w:rsid w:val="00487D82"/>
    <w:rsid w:val="00495364"/>
    <w:rsid w:val="00537DED"/>
    <w:rsid w:val="0054341E"/>
    <w:rsid w:val="00547BB8"/>
    <w:rsid w:val="00564E07"/>
    <w:rsid w:val="005A5E03"/>
    <w:rsid w:val="005A69DA"/>
    <w:rsid w:val="005D6AD7"/>
    <w:rsid w:val="006563AD"/>
    <w:rsid w:val="0067251F"/>
    <w:rsid w:val="006B7A91"/>
    <w:rsid w:val="006F6711"/>
    <w:rsid w:val="0071519E"/>
    <w:rsid w:val="00734E45"/>
    <w:rsid w:val="00794684"/>
    <w:rsid w:val="007F7A84"/>
    <w:rsid w:val="00814EDB"/>
    <w:rsid w:val="00815142"/>
    <w:rsid w:val="008162BE"/>
    <w:rsid w:val="00853B3E"/>
    <w:rsid w:val="00871BB8"/>
    <w:rsid w:val="00891C1A"/>
    <w:rsid w:val="008B157B"/>
    <w:rsid w:val="00923ADE"/>
    <w:rsid w:val="00955ED1"/>
    <w:rsid w:val="00981D37"/>
    <w:rsid w:val="009C02E7"/>
    <w:rsid w:val="009E7BD7"/>
    <w:rsid w:val="00A51DE9"/>
    <w:rsid w:val="00A71AFE"/>
    <w:rsid w:val="00AD43AD"/>
    <w:rsid w:val="00B43416"/>
    <w:rsid w:val="00B51E65"/>
    <w:rsid w:val="00B7506F"/>
    <w:rsid w:val="00C42EB3"/>
    <w:rsid w:val="00CA44BF"/>
    <w:rsid w:val="00CD1D44"/>
    <w:rsid w:val="00CD6F28"/>
    <w:rsid w:val="00D2292D"/>
    <w:rsid w:val="00D37671"/>
    <w:rsid w:val="00D42BFD"/>
    <w:rsid w:val="00D47671"/>
    <w:rsid w:val="00D55337"/>
    <w:rsid w:val="00D8229E"/>
    <w:rsid w:val="00DA0FF8"/>
    <w:rsid w:val="00DA4B4E"/>
    <w:rsid w:val="00DC5471"/>
    <w:rsid w:val="00DD0D50"/>
    <w:rsid w:val="00E23CCA"/>
    <w:rsid w:val="00E52BEF"/>
    <w:rsid w:val="00E64D6A"/>
    <w:rsid w:val="00EB6A52"/>
    <w:rsid w:val="00EE3F85"/>
    <w:rsid w:val="00F2599E"/>
    <w:rsid w:val="00FB2808"/>
    <w:rsid w:val="00FB64B8"/>
    <w:rsid w:val="00FD65D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CD6F28"/>
    <w:rPr>
      <w:color w:val="808080"/>
      <w:bdr w:space="0" w:sz="0" w:color="auto" w:val="none"/>
      <w:shd w:fill="auto" w:color="auto" w:val="clear"/>
    </w:rPr>
  </w:style>
  <w:style w:customStyle="true" w:styleId="eSPISCCParagraphDefaultFont" w:type="character">
    <w:name w:val="eSPIS_CC_Paragraph Default Font"/>
    <w:basedOn w:val="Zadanifontodlomka"/>
    <w:rsid w:val="00CD6F2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D6F28"/>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CD6F2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6F2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CD6F28"/>
    <w:rPr>
      <w:color w:val="808080"/>
      <w:bdr w:color="auto" w:space="0" w:sz="0" w:val="none"/>
      <w:shd w:color="auto" w:fill="auto" w:val="clear"/>
    </w:rPr>
  </w:style>
  <w:style w:customStyle="1" w:styleId="eSPISCCParagraphDefaultFont" w:type="character">
    <w:name w:val="eSPIS_CC_Paragraph Default Font"/>
    <w:basedOn w:val="Zadanifontodlomka"/>
    <w:rsid w:val="00CD6F2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D6F28"/>
    <w:rPr>
      <w:b/>
      <w:szCs w:val="24"/>
      <w:bdr w:color="auto" w:space="0" w:sz="0" w:val="none"/>
      <w:shd w:color="auto" w:fill="FFFFCC" w:val="clear"/>
      <w:lang w:val="hr-HR"/>
    </w:rPr>
  </w:style>
  <w:style w:customStyle="1" w:styleId="PozadinaSvijetloCrvena" w:type="character">
    <w:name w:val="Pozadina_SvijetloCrvena"/>
    <w:basedOn w:val="eSPISCCParagraphDefaultFont"/>
    <w:rsid w:val="00CD6F2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6F2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1787</izvorni_sadrzaj>
    <derivirana_varijabla naziv="DomainObject.Predmet.Broj_1">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St-1787/2015</izvorni_sadrzaj>
    <derivirana_varijabla naziv="DomainObject.Predmet.OznakaBroj_1">St-1787/2015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ZADRUGA RARITET za turizam i usluge</izvorni_sadrzaj>
    <derivirana_varijabla naziv="DomainObject.Predmet.ProtustrankaFormated_1">  ZADRUGA RARITET za turizam i usluge</derivirana_varijabla>
  </DomainObject.Predmet.ProtustrankaFormated>
  <DomainObject.Predmet.ProtustrankaFormatedOIB>
    <izvorni_sadrzaj>  ZADRUGA RARITET za turizam i usluge, OIB 44872003646</izvorni_sadrzaj>
    <derivirana_varijabla naziv="DomainObject.Predmet.ProtustrankaFormatedOIB_1">  ZADRUGA RARITET za turizam i usluge, OIB 44872003646</derivirana_varijabla>
  </DomainObject.Predmet.ProtustrankaFormatedOIB>
  <DomainObject.Predmet.ProtustrankaFormatedWithAdress>
    <izvorni_sadrzaj> ZADRUGA RARITET za turizam i usluge, Kraj 61, 21232 Sinj</izvorni_sadrzaj>
    <derivirana_varijabla naziv="DomainObject.Predmet.ProtustrankaFormatedWithAdress_1"> ZADRUGA RARITET za turizam i usluge, Kraj 61, 21232 Sinj</derivirana_varijabla>
  </DomainObject.Predmet.ProtustrankaFormatedWithAdress>
  <DomainObject.Predmet.ProtustrankaFormatedWithAdressOIB>
    <izvorni_sadrzaj> ZADRUGA RARITET za turizam i usluge, OIB 44872003646, Kraj 61, 21232 Sinj</izvorni_sadrzaj>
    <derivirana_varijabla naziv="DomainObject.Predmet.ProtustrankaFormatedWithAdressOIB_1"> ZADRUGA RARITET za turizam i usluge, OIB 44872003646, Kraj 61, 21232 Sinj</derivirana_varijabla>
  </DomainObject.Predmet.ProtustrankaFormatedWithAdressOIB>
  <DomainObject.Predmet.ProtustrankaWithAdress>
    <izvorni_sadrzaj>ZADRUGA RARITET za turizam i usluge Kraj 61, 21232 Sinj</izvorni_sadrzaj>
    <derivirana_varijabla naziv="DomainObject.Predmet.ProtustrankaWithAdress_1">ZADRUGA RARITET za turizam i usluge Kraj 61, 21232 Sinj</derivirana_varijabla>
  </DomainObject.Predmet.ProtustrankaWithAdress>
  <DomainObject.Predmet.ProtustrankaWithAdressOIB>
    <izvorni_sadrzaj>ZADRUGA RARITET za turizam i usluge, OIB 44872003646, Kraj 61, 21232 Sinj</izvorni_sadrzaj>
    <derivirana_varijabla naziv="DomainObject.Predmet.ProtustrankaWithAdressOIB_1">ZADRUGA RARITET za turizam i usluge, OIB 44872003646, Kraj 61, 21232 Sinj</derivirana_varijabla>
  </DomainObject.Predmet.ProtustrankaWithAdressOIB>
  <DomainObject.Predmet.ProtustrankaNazivFormated>
    <izvorni_sadrzaj>ZADRUGA RARITET za turizam i usluge</izvorni_sadrzaj>
    <derivirana_varijabla naziv="DomainObject.Predmet.ProtustrankaNazivFormated_1">ZADRUGA RARITET za turizam i usluge</derivirana_varijabla>
  </DomainObject.Predmet.ProtustrankaNazivFormated>
  <DomainObject.Predmet.ProtustrankaNazivFormatedOIB>
    <izvorni_sadrzaj>ZADRUGA RARITET za turizam i usluge, OIB 44872003646</izvorni_sadrzaj>
    <derivirana_varijabla naziv="DomainObject.Predmet.ProtustrankaNazivFormatedOIB_1">ZADRUGA RARITET za turizam i usluge, OIB 44872003646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4256.08</izvorni_sadrzaj>
    <derivirana_varijabla naziv="DomainObject.Predmet.TrenutnaVrijednost_1">4256.08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ZADRUGA RARITET za turizam i usluge</item>
    </izvorni_sadrzaj>
    <derivirana_varijabla naziv="DomainObject.Predmet.ProtuStrankaListFormated_1">
      <item>ZADRUGA RARITET za turizam i usluge</item>
    </derivirana_varijabla>
  </DomainObject.Predmet.ProtuStrankaListFormated>
  <DomainObject.Predmet.ProtuStrankaListFormatedOIB>
    <izvorni_sadrzaj>
      <item>ZADRUGA RARITET za turizam i usluge, OIB 44872003646</item>
    </izvorni_sadrzaj>
    <derivirana_varijabla naziv="DomainObject.Predmet.ProtuStrankaListFormatedOIB_1">
      <item>ZADRUGA RARITET za turizam i usluge, OIB 44872003646</item>
    </derivirana_varijabla>
  </DomainObject.Predmet.ProtuStrankaListFormatedOIB>
  <DomainObject.Predmet.ProtuStrankaListFormatedWithAdress>
    <izvorni_sadrzaj>
      <item>ZADRUGA RARITET za turizam i usluge, Kraj 61, 21232 Sinj</item>
    </izvorni_sadrzaj>
    <derivirana_varijabla naziv="DomainObject.Predmet.ProtuStrankaListFormatedWithAdress_1">
      <item>ZADRUGA RARITET za turizam i usluge, Kraj 61, 21232 Sinj</item>
    </derivirana_varijabla>
  </DomainObject.Predmet.ProtuStrankaListFormatedWithAdress>
  <DomainObject.Predmet.ProtuStrankaListFormatedWithAdressOIB>
    <izvorni_sadrzaj>
      <item>ZADRUGA RARITET za turizam i usluge, OIB 44872003646, Kraj 61, 21232 Sinj</item>
    </izvorni_sadrzaj>
    <derivirana_varijabla naziv="DomainObject.Predmet.ProtuStrankaListFormatedWithAdressOIB_1">
      <item>ZADRUGA RARITET za turizam i usluge, OIB 44872003646, Kraj 61, 21232 Sinj</item>
    </derivirana_varijabla>
  </DomainObject.Predmet.ProtuStrankaListFormatedWithAdressOIB>
  <DomainObject.Predmet.ProtuStrankaListNazivFormated>
    <izvorni_sadrzaj>
      <item>ZADRUGA RARITET za turizam i usluge</item>
    </izvorni_sadrzaj>
    <derivirana_varijabla naziv="DomainObject.Predmet.ProtuStrankaListNazivFormated_1">
      <item>ZADRUGA RARITET za turizam i usluge</item>
    </derivirana_varijabla>
  </DomainObject.Predmet.ProtuStrankaListNazivFormated>
  <DomainObject.Predmet.ProtuStrankaListNazivFormatedOIB>
    <izvorni_sadrzaj>
      <item>ZADRUGA RARITET za turizam i usluge, OIB 44872003646</item>
    </izvorni_sadrzaj>
    <derivirana_varijabla naziv="DomainObject.Predmet.ProtuStrankaListNazivFormatedOIB_1">
      <item>ZADRUGA RARITET za turizam i usluge, OIB 44872003646</item>
    </derivirana_varijabla>
  </DomainObject.Predmet.ProtuStrankaListNazivFormatedOIB>
  <DomainObject.Predmet.OstaliListFormated>
    <izvorni_sadrzaj>
      <item>Marin Čatipović</item>
    </izvorni_sadrzaj>
    <derivirana_varijabla naziv="DomainObject.Predmet.OstaliListFormated_1">
      <item>Marin Čatipović</item>
    </derivirana_varijabla>
  </DomainObject.Predmet.OstaliListFormated>
  <DomainObject.Predmet.OstaliListFormatedOIB>
    <izvorni_sadrzaj>
      <item>Marin Čatipović, OIB 00540729329</item>
    </izvorni_sadrzaj>
    <derivirana_varijabla naziv="DomainObject.Predmet.OstaliListFormatedOIB_1">
      <item>Marin Čatipović, OIB 00540729329</item>
    </derivirana_varijabla>
  </DomainObject.Predmet.OstaliListFormatedOIB>
  <DomainObject.Predmet.OstaliListFormatedWithAdress>
    <izvorni_sadrzaj>
      <item>Marin Čatipović, Kraj 84, 21232 Kraj</item>
    </izvorni_sadrzaj>
    <derivirana_varijabla naziv="DomainObject.Predmet.OstaliListFormatedWithAdress_1">
      <item>Marin Čatipović, Kraj 84, 21232 Kraj</item>
    </derivirana_varijabla>
  </DomainObject.Predmet.OstaliListFormatedWithAdress>
  <DomainObject.Predmet.OstaliListFormatedWithAdressOIB>
    <izvorni_sadrzaj>
      <item>Marin Čatipović, OIB 00540729329, Kraj 84, 21232 Kraj</item>
    </izvorni_sadrzaj>
    <derivirana_varijabla naziv="DomainObject.Predmet.OstaliListFormatedWithAdressOIB_1">
      <item>Marin Čatipović, OIB 00540729329, Kraj 84, 21232 Kraj</item>
    </derivirana_varijabla>
  </DomainObject.Predmet.OstaliListFormatedWithAdressOIB>
  <DomainObject.Predmet.OstaliListNazivFormated>
    <izvorni_sadrzaj>
      <item>Marin Čatipović</item>
    </izvorni_sadrzaj>
    <derivirana_varijabla naziv="DomainObject.Predmet.OstaliListNazivFormated_1">
      <item>Marin Čatipović</item>
    </derivirana_varijabla>
  </DomainObject.Predmet.OstaliListNazivFormated>
  <DomainObject.Predmet.OstaliListNazivFormatedOIB>
    <izvorni_sadrzaj>
      <item>Marin Čatipović, OIB 00540729329</item>
    </izvorni_sadrzaj>
    <derivirana_varijabla naziv="DomainObject.Predmet.OstaliListNazivFormatedOIB_1">
      <item>Marin Čatipović, OIB 00540729329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ZADRUGA RARITET za turizam i usluge</izvorni_sadrzaj>
    <derivirana_varijabla naziv="DomainObject.Predmet.ProtustrankaIDrugi_1">ZADRUGA RARITET za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ZADRUGA RARITET za turizam i usluge, OIB 44872003646, Kraj 61, 21232 Sinj</izvorni_sadrzaj>
    <derivirana_varijabla naziv="DomainObject.Predmet.ProtustrankaIDrugiAdressOIB_1">ZADRUGA RARITET za turizam i usluge, OIB 44872003646, Kraj 61, 21232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RARITET za turizam i usluge</item>
      <item>FINANCIJSKA AGENCIJA, RC SPLIT</item>
      <item>Marin Čatipović</item>
    </izvorni_sadrzaj>
    <derivirana_varijabla naziv="DomainObject.Predmet.SudioniciListNaziv_1">
      <item>ZADRUGA RARITET za turizam i usluge</item>
      <item>FINANCIJSKA AGENCIJA, RC SPLIT</item>
      <item>Marin Čatipović</item>
    </derivirana_varijabla>
  </DomainObject.Predmet.SudioniciListNaziv>
  <DomainObject.Predmet.SudioniciListAdressOIB>
    <izvorni_sadrzaj>
      <item>ZADRUGA RARITET za turizam i usluge, OIB 44872003646, Kraj 61,21232 Sinj</item>
      <item>FINANCIJSKA AGENCIJA, RC SPLIT, OIB 85821130368, Mažuranićevo šetalište 24 b,21000 Split</item>
      <item>Marin Čatipović, OIB 00540729329, Kraj 84,21232 Kraj</item>
    </izvorni_sadrzaj>
    <derivirana_varijabla naziv="DomainObject.Predmet.SudioniciListAdressOIB_1">
      <item>ZADRUGA RARITET za turizam i usluge, OIB 44872003646, Kraj 61,21232 Sinj</item>
      <item>FINANCIJSKA AGENCIJA, RC SPLIT, OIB 85821130368, Mažuranićevo šetalište 24 b,21000 Split</item>
      <item>Marin Čatipović, OIB 00540729329, Kraj 84,21232 Kraj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44872003646</item>
      <item>, OIB 85821130368</item>
      <item>, OIB 00540729329</item>
    </izvorni_sadrzaj>
    <derivirana_varijabla naziv="DomainObject.Predmet.SudioniciListNazivOIB_1">
      <item>, OIB 44872003646</item>
      <item>, OIB 85821130368</item>
      <item>, OIB 00540729329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AF8BC3-6FCD-4705-B8E8-97C333D997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1123</properties:Words>
  <properties:Characters>6063</properties:Characters>
  <properties:Lines>117</properties:Lines>
  <properties:Paragraphs>34</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2016-10-28T11:10:00Z</dcterms:created>
  <dc:creator>Katarina Mikulić</dc:creator>
  <cp:lastModifiedBy>Ana Golub Gruić</cp:lastModifiedBy>
  <cp:lastPrinted>2016-11-03T12:37:00Z</cp:lastPrinted>
  <dcterms:modified xmlns:xsi="http://www.w3.org/2001/XMLSchema-instance" xsi:type="dcterms:W3CDTF">2016-11-04T07:18:00Z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